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CF82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1945588" wp14:editId="32A1F210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9D01760" wp14:editId="0F1D6866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56976D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27FC0B56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0B4BBAD0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734A657F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0824B239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02D5FC91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66470191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D140F0A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1591CAAD" w14:textId="016B7F52" w:rsidR="00FA0057" w:rsidRPr="00B752EE" w:rsidRDefault="0048622B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084673">
        <w:rPr>
          <w:rFonts w:ascii="Marianne Light" w:hAnsi="Marianne Light" w:cs="Arial"/>
          <w:sz w:val="18"/>
          <w:szCs w:val="22"/>
        </w:rPr>
        <w:t>2026M62</w:t>
      </w:r>
    </w:p>
    <w:p w14:paraId="151912BC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7DF07F80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0E583D1A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6A2CBBA0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5126D745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</w:t>
      </w:r>
      <w:proofErr w:type="gramStart"/>
      <w:r w:rsidRPr="00B752EE">
        <w:rPr>
          <w:rFonts w:ascii="Marianne Light" w:hAnsi="Marianne Light" w:cs="Arial"/>
          <w:sz w:val="18"/>
          <w:szCs w:val="22"/>
        </w:rPr>
        <w:t>fonction</w:t>
      </w:r>
      <w:proofErr w:type="gramEnd"/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5A1D4C5B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proofErr w:type="gramStart"/>
      <w:r w:rsidRPr="00B752EE">
        <w:rPr>
          <w:rFonts w:ascii="Marianne Light" w:hAnsi="Marianne Light" w:cs="Arial"/>
          <w:sz w:val="18"/>
          <w:szCs w:val="22"/>
        </w:rPr>
        <w:t>certifie</w:t>
      </w:r>
      <w:proofErr w:type="gramEnd"/>
      <w:r w:rsidRPr="00B752EE">
        <w:rPr>
          <w:rFonts w:ascii="Marianne Light" w:hAnsi="Marianne Light" w:cs="Arial"/>
          <w:sz w:val="18"/>
          <w:szCs w:val="22"/>
        </w:rPr>
        <w:t xml:space="preserve">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3107142E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779DE95F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000ED85A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548EAB78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0054EBF9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54ED543F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2FC5D5D9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25E51A61" w14:textId="77777777" w:rsidTr="00E6236A">
        <w:tc>
          <w:tcPr>
            <w:tcW w:w="4606" w:type="dxa"/>
          </w:tcPr>
          <w:p w14:paraId="53A9A957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2ED261B2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57FAC380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A2AFD89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6E4D4A28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proofErr w:type="gramStart"/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proofErr w:type="gramEnd"/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</w:t>
            </w:r>
            <w:proofErr w:type="gramStart"/>
            <w:r w:rsidRPr="00B752EE">
              <w:rPr>
                <w:rFonts w:ascii="Marianne Light" w:hAnsi="Marianne Light" w:cs="Marianne"/>
                <w:sz w:val="18"/>
                <w:szCs w:val="22"/>
              </w:rPr>
              <w:t>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2622D51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156D20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1AC3AF6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02DEFD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D5705FD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E8D908D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7EF62A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5A8EDE6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CBB57B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A21B69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A65A87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8FD14F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019BD2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67ADD0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327D6D05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10CC23BF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02842271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222A0A8A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41E32089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proofErr w:type="gramStart"/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 xml:space="preserve">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4163EE6D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1BEB074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7B841858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15A6EFBE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4048049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6131C8F0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8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1C59" w14:textId="77777777" w:rsidR="00AA6B30" w:rsidRDefault="00AA6B30" w:rsidP="002262AF">
      <w:r>
        <w:separator/>
      </w:r>
    </w:p>
  </w:endnote>
  <w:endnote w:type="continuationSeparator" w:id="0">
    <w:p w14:paraId="4FA70225" w14:textId="77777777" w:rsidR="00AA6B30" w:rsidRDefault="00AA6B30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A38EB" w14:textId="77777777" w:rsidR="00300E3B" w:rsidRDefault="00300E3B">
    <w:pPr>
      <w:pStyle w:val="Pieddepage"/>
    </w:pPr>
  </w:p>
  <w:p w14:paraId="6B264FBB" w14:textId="77777777" w:rsidR="00300E3B" w:rsidRPr="00021B4B" w:rsidRDefault="00F74CF8" w:rsidP="00300E3B">
    <w:pPr>
      <w:ind w:left="284" w:right="283"/>
      <w:jc w:val="center"/>
      <w:rPr>
        <w:bCs/>
        <w:sz w:val="16"/>
        <w:szCs w:val="16"/>
      </w:rPr>
    </w:pPr>
    <w:r>
      <w:rPr>
        <w:sz w:val="16"/>
        <w:szCs w:val="16"/>
      </w:rPr>
      <w:t>Affaire n</w:t>
    </w:r>
    <w:proofErr w:type="gramStart"/>
    <w:r>
      <w:rPr>
        <w:sz w:val="16"/>
        <w:szCs w:val="16"/>
      </w:rPr>
      <w:t>°</w:t>
    </w:r>
    <w:r w:rsidR="00300E3B">
      <w:rPr>
        <w:sz w:val="16"/>
        <w:szCs w:val="16"/>
      </w:rPr>
      <w:t xml:space="preserve">  -</w:t>
    </w:r>
    <w:proofErr w:type="gramEnd"/>
    <w:r w:rsidR="00300E3B">
      <w:rPr>
        <w:sz w:val="16"/>
        <w:szCs w:val="16"/>
      </w:rPr>
      <w:t xml:space="preserve"> </w:t>
    </w:r>
    <w:r>
      <w:rPr>
        <w:bCs/>
        <w:sz w:val="16"/>
        <w:szCs w:val="16"/>
      </w:rPr>
      <w:t>objet du marché</w:t>
    </w:r>
    <w:r w:rsidR="00300E3B">
      <w:rPr>
        <w:bCs/>
        <w:sz w:val="16"/>
        <w:szCs w:val="16"/>
      </w:rPr>
      <w:t xml:space="preserve"> </w:t>
    </w:r>
  </w:p>
  <w:p w14:paraId="37CDBA43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E877" w14:textId="77777777" w:rsidR="00AA6B30" w:rsidRDefault="00AA6B30" w:rsidP="002262AF">
      <w:r>
        <w:separator/>
      </w:r>
    </w:p>
  </w:footnote>
  <w:footnote w:type="continuationSeparator" w:id="0">
    <w:p w14:paraId="5F5C5E6F" w14:textId="77777777" w:rsidR="00AA6B30" w:rsidRDefault="00AA6B30" w:rsidP="0022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673"/>
    <w:rsid w:val="0005033A"/>
    <w:rsid w:val="00084673"/>
    <w:rsid w:val="0020303E"/>
    <w:rsid w:val="002262AF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4246B"/>
    <w:rsid w:val="005535A4"/>
    <w:rsid w:val="005C6664"/>
    <w:rsid w:val="00631DC8"/>
    <w:rsid w:val="00643356"/>
    <w:rsid w:val="006A1EB3"/>
    <w:rsid w:val="008B7E0B"/>
    <w:rsid w:val="00937021"/>
    <w:rsid w:val="009B1473"/>
    <w:rsid w:val="009F484E"/>
    <w:rsid w:val="00A64E5A"/>
    <w:rsid w:val="00AA6B30"/>
    <w:rsid w:val="00AB356D"/>
    <w:rsid w:val="00B33407"/>
    <w:rsid w:val="00B752EE"/>
    <w:rsid w:val="00BF3DE2"/>
    <w:rsid w:val="00BF785F"/>
    <w:rsid w:val="00CE4FC6"/>
    <w:rsid w:val="00D56AA5"/>
    <w:rsid w:val="00E04012"/>
    <w:rsid w:val="00E27D25"/>
    <w:rsid w:val="00E6236A"/>
    <w:rsid w:val="00ED5A2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AC836"/>
  <w15:chartTrackingRefBased/>
  <w15:docId w15:val="{C0CC7234-9EFC-40DC-8910-09044C8E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thena\marches_publics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Attestation_visite_site.dotx</Template>
  <TotalTime>1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CAVALLIN-ROLLAND Christine</dc:creator>
  <cp:keywords/>
  <dc:description>à joindre au DCE, dans les modalités de la consultation</dc:description>
  <cp:lastModifiedBy>CAVALLIN-ROLLAND Christine</cp:lastModifiedBy>
  <cp:revision>1</cp:revision>
  <dcterms:created xsi:type="dcterms:W3CDTF">2026-07-29T12:48:00Z</dcterms:created>
  <dcterms:modified xsi:type="dcterms:W3CDTF">2026-07-29T12:49:00Z</dcterms:modified>
</cp:coreProperties>
</file>