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34556E" w14:textId="38766FFF" w:rsidR="004F649E" w:rsidRPr="00610E36" w:rsidRDefault="004F649E" w:rsidP="00BA514F">
      <w:pPr>
        <w:rPr>
          <w:rFonts w:ascii="Arial" w:hAnsi="Arial" w:cs="Arial"/>
        </w:rPr>
      </w:pPr>
    </w:p>
    <w:p w14:paraId="55BE26C4" w14:textId="281668A5" w:rsidR="00D21478" w:rsidRPr="00610E36" w:rsidRDefault="00D21478" w:rsidP="00BA514F">
      <w:pPr>
        <w:rPr>
          <w:rFonts w:ascii="Arial" w:hAnsi="Arial" w:cs="Arial"/>
        </w:rPr>
      </w:pPr>
    </w:p>
    <w:p w14:paraId="7AE203D1" w14:textId="265FC72C" w:rsidR="00D21478" w:rsidRPr="00610E36" w:rsidRDefault="00D21478" w:rsidP="00BA514F">
      <w:pPr>
        <w:rPr>
          <w:rFonts w:ascii="Arial" w:hAnsi="Arial" w:cs="Arial"/>
        </w:rPr>
      </w:pPr>
    </w:p>
    <w:p w14:paraId="4BB9683B" w14:textId="77777777" w:rsidR="00D21478" w:rsidRPr="00610E36" w:rsidRDefault="00D21478" w:rsidP="00BA514F">
      <w:pPr>
        <w:rPr>
          <w:rFonts w:ascii="Arial" w:hAnsi="Arial" w:cs="Arial"/>
        </w:rPr>
      </w:pPr>
    </w:p>
    <w:p w14:paraId="22E06A4A" w14:textId="77777777" w:rsidR="00D21478" w:rsidRPr="00610E36" w:rsidRDefault="00D21478" w:rsidP="00BA514F">
      <w:pPr>
        <w:rPr>
          <w:rFonts w:ascii="Arial" w:hAnsi="Arial" w:cs="Arial"/>
        </w:rPr>
      </w:pPr>
    </w:p>
    <w:p w14:paraId="165A5DF8" w14:textId="77777777" w:rsidR="00D21478" w:rsidRPr="00610E36" w:rsidRDefault="00D21478" w:rsidP="00BA514F">
      <w:pPr>
        <w:rPr>
          <w:rFonts w:ascii="Arial" w:hAnsi="Arial" w:cs="Arial"/>
        </w:rPr>
      </w:pPr>
    </w:p>
    <w:p w14:paraId="23D3B8B4" w14:textId="77777777" w:rsidR="00D21478" w:rsidRPr="00610E36" w:rsidRDefault="00D21478" w:rsidP="00BA514F">
      <w:pPr>
        <w:rPr>
          <w:rFonts w:ascii="Arial" w:hAnsi="Arial" w:cs="Arial"/>
        </w:rPr>
      </w:pPr>
    </w:p>
    <w:p w14:paraId="0C61A16B" w14:textId="77777777" w:rsidR="004F649E" w:rsidRPr="00610E36" w:rsidRDefault="004F649E" w:rsidP="00BA514F">
      <w:pPr>
        <w:jc w:val="center"/>
        <w:rPr>
          <w:rFonts w:ascii="Arial" w:hAnsi="Arial" w:cs="Arial"/>
          <w:b/>
          <w:sz w:val="40"/>
          <w:szCs w:val="40"/>
        </w:rPr>
      </w:pPr>
      <w:r w:rsidRPr="00610E36">
        <w:rPr>
          <w:rFonts w:ascii="Arial" w:hAnsi="Arial" w:cs="Arial"/>
          <w:b/>
          <w:sz w:val="40"/>
          <w:szCs w:val="40"/>
          <w:bdr w:val="single" w:sz="4" w:space="0" w:color="auto"/>
        </w:rPr>
        <w:t>ATTESTATION DE VISITE</w:t>
      </w:r>
    </w:p>
    <w:p w14:paraId="187A390D" w14:textId="77777777" w:rsidR="00EF03A5" w:rsidRPr="00610E36" w:rsidRDefault="00EF03A5" w:rsidP="00BA514F">
      <w:pPr>
        <w:rPr>
          <w:rFonts w:ascii="Arial" w:hAnsi="Arial" w:cs="Arial"/>
          <w:sz w:val="40"/>
          <w:szCs w:val="40"/>
        </w:rPr>
      </w:pPr>
    </w:p>
    <w:p w14:paraId="5E4C91E1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3A855CC6" w14:textId="5F5CF56A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>Objet d</w:t>
      </w:r>
      <w:r w:rsidR="00444E30" w:rsidRPr="00610E36">
        <w:rPr>
          <w:rFonts w:ascii="Arial" w:hAnsi="Arial" w:cs="Arial"/>
          <w:sz w:val="24"/>
          <w:szCs w:val="24"/>
        </w:rPr>
        <w:t>e la visite</w:t>
      </w:r>
      <w:r w:rsidRPr="00610E36">
        <w:rPr>
          <w:rFonts w:ascii="Arial" w:hAnsi="Arial" w:cs="Arial"/>
          <w:sz w:val="24"/>
          <w:szCs w:val="24"/>
        </w:rPr>
        <w:t xml:space="preserve"> : </w:t>
      </w:r>
      <w:r w:rsidR="007B1DBA" w:rsidRPr="007B1DBA">
        <w:rPr>
          <w:rFonts w:ascii="Arial" w:hAnsi="Arial" w:cs="Arial"/>
          <w:sz w:val="24"/>
          <w:szCs w:val="24"/>
        </w:rPr>
        <w:t>Mission de Maitrise d’œuvre technique relative à la restructuration des locaux du site du Morne Desaix</w:t>
      </w:r>
      <w:r w:rsidR="007B1DBA">
        <w:rPr>
          <w:rFonts w:ascii="Arial" w:hAnsi="Arial" w:cs="Arial"/>
          <w:sz w:val="24"/>
          <w:szCs w:val="24"/>
        </w:rPr>
        <w:t xml:space="preserve"> (Fort-de-France)</w:t>
      </w:r>
    </w:p>
    <w:p w14:paraId="2944F152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54EAA503" w14:textId="77777777" w:rsidR="00DA4DF1" w:rsidRPr="00610E36" w:rsidRDefault="00DA4DF1" w:rsidP="00BA514F">
      <w:pPr>
        <w:rPr>
          <w:rFonts w:ascii="Arial" w:hAnsi="Arial" w:cs="Arial"/>
          <w:sz w:val="24"/>
          <w:szCs w:val="24"/>
        </w:rPr>
      </w:pPr>
    </w:p>
    <w:p w14:paraId="48C95635" w14:textId="77777777" w:rsidR="004F649E" w:rsidRPr="00610E36" w:rsidRDefault="002E7C89" w:rsidP="00BA514F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>Je soussigné :</w:t>
      </w:r>
      <w:r w:rsidR="004F649E" w:rsidRPr="00610E36">
        <w:rPr>
          <w:rFonts w:ascii="Arial" w:hAnsi="Arial" w:cs="Arial"/>
          <w:sz w:val="24"/>
          <w:szCs w:val="24"/>
        </w:rPr>
        <w:t xml:space="preserve"> </w:t>
      </w:r>
    </w:p>
    <w:p w14:paraId="6EFCFB3B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7A3EE750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5A3CE305" w14:textId="77777777" w:rsidR="00DA4DF1" w:rsidRPr="00610E36" w:rsidRDefault="00DA4DF1" w:rsidP="00BA514F">
      <w:pPr>
        <w:rPr>
          <w:rFonts w:ascii="Arial" w:hAnsi="Arial" w:cs="Arial"/>
          <w:sz w:val="24"/>
          <w:szCs w:val="24"/>
        </w:rPr>
      </w:pPr>
    </w:p>
    <w:p w14:paraId="6CDE1380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>Atteste que la société :</w:t>
      </w:r>
    </w:p>
    <w:p w14:paraId="1E9F09CB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564760A0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0B52B697" w14:textId="77777777" w:rsidR="00B61140" w:rsidRPr="00610E36" w:rsidRDefault="00B61140" w:rsidP="00BA514F">
      <w:pPr>
        <w:rPr>
          <w:rFonts w:ascii="Arial" w:hAnsi="Arial" w:cs="Arial"/>
          <w:sz w:val="24"/>
          <w:szCs w:val="24"/>
        </w:rPr>
      </w:pPr>
    </w:p>
    <w:p w14:paraId="45C72492" w14:textId="77777777" w:rsidR="007B1DBA" w:rsidRPr="00610E36" w:rsidRDefault="00BD0450" w:rsidP="007B1DBA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 xml:space="preserve">A </w:t>
      </w:r>
      <w:proofErr w:type="gramStart"/>
      <w:r w:rsidRPr="00610E36">
        <w:rPr>
          <w:rFonts w:ascii="Arial" w:hAnsi="Arial" w:cs="Arial"/>
          <w:sz w:val="24"/>
          <w:szCs w:val="24"/>
        </w:rPr>
        <w:t>participé</w:t>
      </w:r>
      <w:proofErr w:type="gramEnd"/>
      <w:r w:rsidRPr="00610E36">
        <w:rPr>
          <w:rFonts w:ascii="Arial" w:hAnsi="Arial" w:cs="Arial"/>
          <w:sz w:val="24"/>
          <w:szCs w:val="24"/>
        </w:rPr>
        <w:t xml:space="preserve"> à la visite</w:t>
      </w:r>
      <w:r w:rsidR="004F649E" w:rsidRPr="00610E36">
        <w:rPr>
          <w:rFonts w:ascii="Arial" w:hAnsi="Arial" w:cs="Arial"/>
          <w:sz w:val="24"/>
          <w:szCs w:val="24"/>
        </w:rPr>
        <w:t xml:space="preserve"> </w:t>
      </w:r>
      <w:r w:rsidR="008B4FFE" w:rsidRPr="00610E36">
        <w:rPr>
          <w:rFonts w:ascii="Arial" w:hAnsi="Arial" w:cs="Arial"/>
          <w:sz w:val="24"/>
          <w:szCs w:val="24"/>
        </w:rPr>
        <w:t xml:space="preserve">obligatoire </w:t>
      </w:r>
      <w:r w:rsidR="004F649E" w:rsidRPr="00610E36">
        <w:rPr>
          <w:rFonts w:ascii="Arial" w:hAnsi="Arial" w:cs="Arial"/>
          <w:sz w:val="24"/>
          <w:szCs w:val="24"/>
        </w:rPr>
        <w:t xml:space="preserve">organisée </w:t>
      </w:r>
      <w:r w:rsidR="00444E30" w:rsidRPr="00610E36">
        <w:rPr>
          <w:rFonts w:ascii="Arial" w:hAnsi="Arial" w:cs="Arial"/>
          <w:sz w:val="24"/>
          <w:szCs w:val="24"/>
        </w:rPr>
        <w:t xml:space="preserve">dans le cadre de </w:t>
      </w:r>
      <w:r w:rsidR="00BA514F" w:rsidRPr="00610E36">
        <w:rPr>
          <w:rFonts w:ascii="Arial" w:hAnsi="Arial" w:cs="Arial"/>
          <w:sz w:val="24"/>
          <w:szCs w:val="24"/>
        </w:rPr>
        <w:t xml:space="preserve">la consultation ayant pour objet la </w:t>
      </w:r>
      <w:r w:rsidR="007B1DBA" w:rsidRPr="007B1DBA">
        <w:rPr>
          <w:rFonts w:ascii="Arial" w:hAnsi="Arial" w:cs="Arial"/>
          <w:sz w:val="24"/>
          <w:szCs w:val="24"/>
        </w:rPr>
        <w:t>Mission de Maitrise d’œuvre technique relative à la restructuration des locaux du site du Morne Desaix</w:t>
      </w:r>
      <w:r w:rsidR="007B1DBA">
        <w:rPr>
          <w:rFonts w:ascii="Arial" w:hAnsi="Arial" w:cs="Arial"/>
          <w:sz w:val="24"/>
          <w:szCs w:val="24"/>
        </w:rPr>
        <w:t xml:space="preserve"> (Fort-de-France)</w:t>
      </w:r>
    </w:p>
    <w:p w14:paraId="7F3377DF" w14:textId="05F93DDE" w:rsidR="004F649E" w:rsidRPr="00610E36" w:rsidRDefault="004F649E" w:rsidP="00BA514F">
      <w:pPr>
        <w:jc w:val="both"/>
        <w:rPr>
          <w:rFonts w:ascii="Arial" w:hAnsi="Arial" w:cs="Arial"/>
          <w:sz w:val="24"/>
          <w:szCs w:val="24"/>
        </w:rPr>
      </w:pPr>
    </w:p>
    <w:p w14:paraId="748AAEFA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0767AE86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2F9F0E57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03F5FA46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0E8EFAAB" w14:textId="77777777" w:rsidR="00B61140" w:rsidRPr="00610E36" w:rsidRDefault="00B61140" w:rsidP="00BA514F">
      <w:pPr>
        <w:rPr>
          <w:rFonts w:ascii="Arial" w:hAnsi="Arial" w:cs="Arial"/>
          <w:sz w:val="24"/>
          <w:szCs w:val="24"/>
        </w:rPr>
      </w:pPr>
    </w:p>
    <w:p w14:paraId="1E331E2E" w14:textId="77777777" w:rsidR="00B61140" w:rsidRPr="00610E36" w:rsidRDefault="00B61140" w:rsidP="00BA514F">
      <w:pPr>
        <w:rPr>
          <w:rFonts w:ascii="Arial" w:hAnsi="Arial" w:cs="Arial"/>
          <w:sz w:val="24"/>
          <w:szCs w:val="24"/>
        </w:rPr>
      </w:pPr>
    </w:p>
    <w:p w14:paraId="2A199D0F" w14:textId="20885D3D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>Fait à</w:t>
      </w:r>
      <w:r w:rsidR="00BA514F" w:rsidRPr="00610E36">
        <w:rPr>
          <w:rFonts w:ascii="Arial" w:hAnsi="Arial" w:cs="Arial"/>
          <w:sz w:val="24"/>
          <w:szCs w:val="24"/>
        </w:rPr>
        <w:t xml:space="preserve"> </w:t>
      </w:r>
      <w:r w:rsidR="007B1DBA">
        <w:rPr>
          <w:rFonts w:ascii="Arial" w:hAnsi="Arial" w:cs="Arial"/>
          <w:sz w:val="24"/>
          <w:szCs w:val="24"/>
        </w:rPr>
        <w:t>Fort-de-France</w:t>
      </w:r>
      <w:bookmarkStart w:id="0" w:name="_GoBack"/>
      <w:bookmarkEnd w:id="0"/>
      <w:r w:rsidRPr="00610E36">
        <w:rPr>
          <w:rFonts w:ascii="Arial" w:hAnsi="Arial" w:cs="Arial"/>
          <w:sz w:val="24"/>
          <w:szCs w:val="24"/>
        </w:rPr>
        <w:t xml:space="preserve"> le :</w:t>
      </w:r>
      <w:r w:rsidR="00C940AA" w:rsidRPr="00610E36">
        <w:rPr>
          <w:rFonts w:ascii="Arial" w:hAnsi="Arial" w:cs="Arial"/>
          <w:sz w:val="24"/>
          <w:szCs w:val="24"/>
        </w:rPr>
        <w:t xml:space="preserve"> </w:t>
      </w:r>
    </w:p>
    <w:p w14:paraId="33AB13D4" w14:textId="77777777" w:rsidR="00A7329B" w:rsidRPr="00610E36" w:rsidRDefault="00A7329B" w:rsidP="00BA514F">
      <w:pPr>
        <w:rPr>
          <w:rFonts w:ascii="Arial" w:hAnsi="Arial" w:cs="Arial"/>
          <w:sz w:val="24"/>
          <w:szCs w:val="24"/>
        </w:rPr>
      </w:pPr>
    </w:p>
    <w:p w14:paraId="45247B84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23A34614" w14:textId="77777777" w:rsidR="004F649E" w:rsidRPr="00610E36" w:rsidRDefault="004F649E" w:rsidP="00BA514F">
      <w:pPr>
        <w:rPr>
          <w:rFonts w:ascii="Arial" w:hAnsi="Arial" w:cs="Arial"/>
          <w:sz w:val="24"/>
          <w:szCs w:val="24"/>
        </w:rPr>
      </w:pPr>
    </w:p>
    <w:p w14:paraId="08D4B4E6" w14:textId="0056094C" w:rsidR="00767DF0" w:rsidRPr="00610E36" w:rsidRDefault="004F649E" w:rsidP="00BA514F">
      <w:pPr>
        <w:rPr>
          <w:rFonts w:ascii="Arial" w:hAnsi="Arial" w:cs="Arial"/>
          <w:sz w:val="24"/>
          <w:szCs w:val="24"/>
        </w:rPr>
      </w:pPr>
      <w:r w:rsidRPr="00610E36">
        <w:rPr>
          <w:rFonts w:ascii="Arial" w:hAnsi="Arial" w:cs="Arial"/>
          <w:sz w:val="24"/>
          <w:szCs w:val="24"/>
        </w:rPr>
        <w:t>Signature</w:t>
      </w:r>
    </w:p>
    <w:p w14:paraId="632C9A91" w14:textId="77777777" w:rsidR="00767DF0" w:rsidRPr="00610E36" w:rsidRDefault="00767DF0" w:rsidP="00BA514F">
      <w:pPr>
        <w:rPr>
          <w:rFonts w:ascii="Arial" w:hAnsi="Arial" w:cs="Arial"/>
          <w:sz w:val="24"/>
          <w:szCs w:val="24"/>
        </w:rPr>
      </w:pPr>
    </w:p>
    <w:p w14:paraId="4132A3AA" w14:textId="77777777" w:rsidR="00D21478" w:rsidRPr="00610E36" w:rsidRDefault="00D21478" w:rsidP="00BA514F">
      <w:pPr>
        <w:rPr>
          <w:rFonts w:ascii="Arial" w:hAnsi="Arial" w:cs="Arial"/>
          <w:sz w:val="24"/>
          <w:szCs w:val="24"/>
        </w:rPr>
      </w:pPr>
    </w:p>
    <w:p w14:paraId="4EBD7551" w14:textId="77777777" w:rsidR="00D21478" w:rsidRPr="00610E36" w:rsidRDefault="00D21478" w:rsidP="00BA514F">
      <w:pPr>
        <w:rPr>
          <w:rFonts w:ascii="Arial" w:hAnsi="Arial" w:cs="Arial"/>
          <w:sz w:val="24"/>
          <w:szCs w:val="24"/>
        </w:rPr>
      </w:pPr>
    </w:p>
    <w:p w14:paraId="554A85FB" w14:textId="77777777" w:rsidR="00D21478" w:rsidRPr="00610E36" w:rsidRDefault="00D21478" w:rsidP="00BA514F">
      <w:pPr>
        <w:rPr>
          <w:rFonts w:ascii="Arial" w:hAnsi="Arial" w:cs="Arial"/>
          <w:sz w:val="24"/>
          <w:szCs w:val="24"/>
        </w:rPr>
      </w:pPr>
    </w:p>
    <w:p w14:paraId="2702DB0E" w14:textId="7A98A3C5" w:rsidR="004F649E" w:rsidRPr="00610E36" w:rsidRDefault="00D21478" w:rsidP="00BA514F">
      <w:pPr>
        <w:rPr>
          <w:rFonts w:ascii="Arial" w:hAnsi="Arial" w:cs="Arial"/>
          <w:b/>
          <w:sz w:val="24"/>
          <w:szCs w:val="24"/>
        </w:rPr>
      </w:pPr>
      <w:r w:rsidRPr="00610E36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30296739" wp14:editId="3F69B552">
            <wp:extent cx="323850" cy="323850"/>
            <wp:effectExtent l="0" t="0" r="0" b="0"/>
            <wp:docPr id="3" name="Image 3" descr="C:\Users\carayon\Pictures\Saved Pictures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rayon\Pictures\Saved Pictures\image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E36">
        <w:rPr>
          <w:rFonts w:ascii="Arial" w:hAnsi="Arial" w:cs="Arial"/>
          <w:b/>
          <w:sz w:val="24"/>
          <w:szCs w:val="24"/>
        </w:rPr>
        <w:tab/>
      </w:r>
      <w:r w:rsidR="004F649E" w:rsidRPr="00610E36">
        <w:rPr>
          <w:rFonts w:ascii="Arial" w:hAnsi="Arial" w:cs="Arial"/>
          <w:b/>
          <w:sz w:val="24"/>
          <w:szCs w:val="24"/>
        </w:rPr>
        <w:t xml:space="preserve">Attestation </w:t>
      </w:r>
      <w:r w:rsidR="002D4708" w:rsidRPr="00610E36">
        <w:rPr>
          <w:rFonts w:ascii="Arial" w:hAnsi="Arial" w:cs="Arial"/>
          <w:b/>
          <w:sz w:val="24"/>
          <w:szCs w:val="24"/>
        </w:rPr>
        <w:t>de visite</w:t>
      </w:r>
      <w:r w:rsidR="00DA4DF1" w:rsidRPr="00610E36">
        <w:rPr>
          <w:rFonts w:ascii="Arial" w:hAnsi="Arial" w:cs="Arial"/>
          <w:b/>
          <w:sz w:val="24"/>
          <w:szCs w:val="24"/>
        </w:rPr>
        <w:t xml:space="preserve"> </w:t>
      </w:r>
      <w:r w:rsidR="004F649E" w:rsidRPr="00610E36">
        <w:rPr>
          <w:rFonts w:ascii="Arial" w:hAnsi="Arial" w:cs="Arial"/>
          <w:b/>
          <w:sz w:val="24"/>
          <w:szCs w:val="24"/>
        </w:rPr>
        <w:t xml:space="preserve">à </w:t>
      </w:r>
      <w:r w:rsidR="00DA4DF1" w:rsidRPr="00610E36">
        <w:rPr>
          <w:rFonts w:ascii="Arial" w:hAnsi="Arial" w:cs="Arial"/>
          <w:b/>
          <w:sz w:val="24"/>
          <w:szCs w:val="24"/>
        </w:rPr>
        <w:t>remettre</w:t>
      </w:r>
      <w:r w:rsidR="004F649E" w:rsidRPr="00610E36">
        <w:rPr>
          <w:rFonts w:ascii="Arial" w:hAnsi="Arial" w:cs="Arial"/>
          <w:b/>
          <w:sz w:val="24"/>
          <w:szCs w:val="24"/>
        </w:rPr>
        <w:t xml:space="preserve"> </w:t>
      </w:r>
      <w:r w:rsidR="00DA4DF1" w:rsidRPr="00610E36">
        <w:rPr>
          <w:rFonts w:ascii="Arial" w:hAnsi="Arial" w:cs="Arial"/>
          <w:b/>
          <w:sz w:val="24"/>
          <w:szCs w:val="24"/>
        </w:rPr>
        <w:t xml:space="preserve">dans </w:t>
      </w:r>
      <w:r w:rsidR="004F649E" w:rsidRPr="00610E36">
        <w:rPr>
          <w:rFonts w:ascii="Arial" w:hAnsi="Arial" w:cs="Arial"/>
          <w:b/>
          <w:sz w:val="24"/>
          <w:szCs w:val="24"/>
        </w:rPr>
        <w:t>le dossier de remise de l’offre</w:t>
      </w:r>
      <w:r w:rsidR="00BA514F" w:rsidRPr="00610E36">
        <w:rPr>
          <w:rFonts w:ascii="Arial" w:hAnsi="Arial" w:cs="Arial"/>
          <w:b/>
          <w:sz w:val="24"/>
          <w:szCs w:val="24"/>
        </w:rPr>
        <w:t xml:space="preserve"> (article 6 du RC)</w:t>
      </w:r>
    </w:p>
    <w:sectPr w:rsidR="004F649E" w:rsidRPr="00610E36" w:rsidSect="00BA514F">
      <w:headerReference w:type="default" r:id="rId9"/>
      <w:footerReference w:type="default" r:id="rId10"/>
      <w:headerReference w:type="first" r:id="rId11"/>
      <w:pgSz w:w="11907" w:h="16840" w:code="9"/>
      <w:pgMar w:top="1531" w:right="851" w:bottom="1701" w:left="851" w:header="567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14705C" w14:textId="77777777" w:rsidR="00B52391" w:rsidRDefault="00B52391">
      <w:r>
        <w:separator/>
      </w:r>
    </w:p>
  </w:endnote>
  <w:endnote w:type="continuationSeparator" w:id="0">
    <w:p w14:paraId="473BFCCE" w14:textId="77777777" w:rsidR="00B52391" w:rsidRDefault="00B523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3869F3" w14:textId="77777777" w:rsidR="001344F0" w:rsidRDefault="001344F0">
    <w:pPr>
      <w:pStyle w:val="Pieddepage"/>
    </w:pPr>
    <w:r>
      <w:rPr>
        <w:bCs/>
        <w:snapToGrid w:val="0"/>
        <w:sz w:val="16"/>
        <w:szCs w:val="16"/>
      </w:rPr>
      <w:t xml:space="preserve">Consultez le site Internet du Centre Hospitalier Universitaire : </w:t>
    </w:r>
    <w:r>
      <w:rPr>
        <w:b/>
        <w:snapToGrid w:val="0"/>
        <w:sz w:val="16"/>
        <w:szCs w:val="16"/>
      </w:rPr>
      <w:t>www.chu-toulouse.fr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5DECCB" w14:textId="77777777" w:rsidR="00B52391" w:rsidRDefault="00B52391">
      <w:r>
        <w:separator/>
      </w:r>
    </w:p>
  </w:footnote>
  <w:footnote w:type="continuationSeparator" w:id="0">
    <w:p w14:paraId="5B72025D" w14:textId="77777777" w:rsidR="00B52391" w:rsidRDefault="00B523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8BFD62" w14:textId="77777777" w:rsidR="0076592B" w:rsidRPr="0076592B" w:rsidRDefault="0076592B" w:rsidP="0076592B">
    <w:pPr>
      <w:pStyle w:val="En-tte"/>
    </w:pPr>
    <w:r>
      <w:t xml:space="preserve">                        </w:t>
    </w:r>
    <w:r>
      <w:object w:dxaOrig="2670" w:dyaOrig="1155" w14:anchorId="3692685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3.5pt;height:57.75pt" fillcolor="window">
          <v:imagedata r:id="rId1" o:title=""/>
        </v:shape>
        <o:OLEObject Type="Embed" ProgID="Word.Picture.8" ShapeID="_x0000_i1025" DrawAspect="Content" ObjectID="_1845713277" r:id="rId2"/>
      </w:obje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18A105" w14:textId="5BD2630E" w:rsidR="0076592B" w:rsidRDefault="00BA514F" w:rsidP="00BA514F">
    <w:pPr>
      <w:pStyle w:val="En-tte"/>
      <w:tabs>
        <w:tab w:val="clear" w:pos="4536"/>
      </w:tabs>
      <w:jc w:val="center"/>
    </w:pPr>
    <w:r>
      <w:rPr>
        <w:noProof/>
      </w:rPr>
      <w:drawing>
        <wp:inline distT="0" distB="0" distL="0" distR="0" wp14:anchorId="312F008E" wp14:editId="54C402A1">
          <wp:extent cx="657225" cy="657225"/>
          <wp:effectExtent l="0" t="0" r="9525" b="9525"/>
          <wp:docPr id="19" name="Graphiqu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7225" cy="657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946EDD10"/>
    <w:lvl w:ilvl="0">
      <w:numFmt w:val="bullet"/>
      <w:lvlText w:val="*"/>
      <w:lvlJc w:val="left"/>
    </w:lvl>
  </w:abstractNum>
  <w:abstractNum w:abstractNumId="1" w15:restartNumberingAfterBreak="0">
    <w:nsid w:val="0497563C"/>
    <w:multiLevelType w:val="hybridMultilevel"/>
    <w:tmpl w:val="25A22D26"/>
    <w:lvl w:ilvl="0" w:tplc="94900156">
      <w:start w:val="1"/>
      <w:numFmt w:val="bullet"/>
      <w:lvlText w:val="-"/>
      <w:lvlJc w:val="left"/>
      <w:pPr>
        <w:tabs>
          <w:tab w:val="num" w:pos="284"/>
        </w:tabs>
        <w:ind w:left="394" w:hanging="39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BB016F3"/>
    <w:multiLevelType w:val="hybridMultilevel"/>
    <w:tmpl w:val="D3A04B04"/>
    <w:lvl w:ilvl="0" w:tplc="50100846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4184321A"/>
    <w:multiLevelType w:val="hybridMultilevel"/>
    <w:tmpl w:val="39DAE300"/>
    <w:lvl w:ilvl="0" w:tplc="6264212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6EC293E"/>
    <w:multiLevelType w:val="hybridMultilevel"/>
    <w:tmpl w:val="62B08F04"/>
    <w:lvl w:ilvl="0" w:tplc="8346B1C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0717F5C"/>
    <w:multiLevelType w:val="hybridMultilevel"/>
    <w:tmpl w:val="DF2896A0"/>
    <w:lvl w:ilvl="0" w:tplc="E118D0E0">
      <w:start w:val="2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15438D"/>
    <w:multiLevelType w:val="hybridMultilevel"/>
    <w:tmpl w:val="CE60CE08"/>
    <w:lvl w:ilvl="0" w:tplc="C944E11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32D61FE"/>
    <w:multiLevelType w:val="hybridMultilevel"/>
    <w:tmpl w:val="CB2AA37C"/>
    <w:lvl w:ilvl="0" w:tplc="A06A832C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8" w15:restartNumberingAfterBreak="0">
    <w:nsid w:val="74384F61"/>
    <w:multiLevelType w:val="hybridMultilevel"/>
    <w:tmpl w:val="6FEAFD68"/>
    <w:lvl w:ilvl="0" w:tplc="004CC1C6">
      <w:start w:val="7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CA49D8"/>
    <w:multiLevelType w:val="hybridMultilevel"/>
    <w:tmpl w:val="C060A5AC"/>
    <w:lvl w:ilvl="0" w:tplc="E142438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Palatino Linotype" w:eastAsia="Times New Roman" w:hAnsi="Palatino Linotype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4"/>
  </w:num>
  <w:num w:numId="10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6E3D"/>
    <w:rsid w:val="000174C4"/>
    <w:rsid w:val="00031052"/>
    <w:rsid w:val="000335EB"/>
    <w:rsid w:val="000403FF"/>
    <w:rsid w:val="00060F8B"/>
    <w:rsid w:val="00065778"/>
    <w:rsid w:val="00070236"/>
    <w:rsid w:val="0007161C"/>
    <w:rsid w:val="000761DA"/>
    <w:rsid w:val="000836B9"/>
    <w:rsid w:val="00085F6F"/>
    <w:rsid w:val="00093C37"/>
    <w:rsid w:val="000B2535"/>
    <w:rsid w:val="000B33FC"/>
    <w:rsid w:val="000C27DA"/>
    <w:rsid w:val="000D5433"/>
    <w:rsid w:val="000E5D7E"/>
    <w:rsid w:val="000F7B08"/>
    <w:rsid w:val="001018B7"/>
    <w:rsid w:val="00103D6E"/>
    <w:rsid w:val="00103FDC"/>
    <w:rsid w:val="00107803"/>
    <w:rsid w:val="001211A2"/>
    <w:rsid w:val="00121695"/>
    <w:rsid w:val="001321FF"/>
    <w:rsid w:val="0013287D"/>
    <w:rsid w:val="001344F0"/>
    <w:rsid w:val="0013642A"/>
    <w:rsid w:val="00142AFC"/>
    <w:rsid w:val="0017208A"/>
    <w:rsid w:val="00172446"/>
    <w:rsid w:val="00173422"/>
    <w:rsid w:val="001861F2"/>
    <w:rsid w:val="001A127C"/>
    <w:rsid w:val="001A330A"/>
    <w:rsid w:val="001C616B"/>
    <w:rsid w:val="001C799C"/>
    <w:rsid w:val="001E724A"/>
    <w:rsid w:val="00217409"/>
    <w:rsid w:val="00217AB6"/>
    <w:rsid w:val="00224DEF"/>
    <w:rsid w:val="00240640"/>
    <w:rsid w:val="00246F6B"/>
    <w:rsid w:val="002634E2"/>
    <w:rsid w:val="00266FA3"/>
    <w:rsid w:val="002759B8"/>
    <w:rsid w:val="00280A65"/>
    <w:rsid w:val="00290C0D"/>
    <w:rsid w:val="002A2667"/>
    <w:rsid w:val="002A7446"/>
    <w:rsid w:val="002B2BCA"/>
    <w:rsid w:val="002D4708"/>
    <w:rsid w:val="002D4965"/>
    <w:rsid w:val="002E7C89"/>
    <w:rsid w:val="002F3B15"/>
    <w:rsid w:val="002F430F"/>
    <w:rsid w:val="002F7549"/>
    <w:rsid w:val="00311BC1"/>
    <w:rsid w:val="00320D50"/>
    <w:rsid w:val="00333176"/>
    <w:rsid w:val="003361D7"/>
    <w:rsid w:val="00341413"/>
    <w:rsid w:val="00352533"/>
    <w:rsid w:val="00375AF5"/>
    <w:rsid w:val="00376364"/>
    <w:rsid w:val="00380990"/>
    <w:rsid w:val="003823E2"/>
    <w:rsid w:val="0038791E"/>
    <w:rsid w:val="00392F4B"/>
    <w:rsid w:val="00393E35"/>
    <w:rsid w:val="003A3BED"/>
    <w:rsid w:val="003B5842"/>
    <w:rsid w:val="003D2750"/>
    <w:rsid w:val="003E19ED"/>
    <w:rsid w:val="003E2F9F"/>
    <w:rsid w:val="003F1E3C"/>
    <w:rsid w:val="003F2044"/>
    <w:rsid w:val="003F52CF"/>
    <w:rsid w:val="003F57EC"/>
    <w:rsid w:val="00423E4D"/>
    <w:rsid w:val="00424F3D"/>
    <w:rsid w:val="00425727"/>
    <w:rsid w:val="00434930"/>
    <w:rsid w:val="004436F7"/>
    <w:rsid w:val="00444E30"/>
    <w:rsid w:val="0045112D"/>
    <w:rsid w:val="004678A4"/>
    <w:rsid w:val="0049075E"/>
    <w:rsid w:val="004956CD"/>
    <w:rsid w:val="004A1A05"/>
    <w:rsid w:val="004B6F66"/>
    <w:rsid w:val="004C05E0"/>
    <w:rsid w:val="004C068F"/>
    <w:rsid w:val="004C2027"/>
    <w:rsid w:val="004C28AA"/>
    <w:rsid w:val="004C5025"/>
    <w:rsid w:val="004C5EA8"/>
    <w:rsid w:val="004C672B"/>
    <w:rsid w:val="004D443F"/>
    <w:rsid w:val="004D4F5F"/>
    <w:rsid w:val="004E04BB"/>
    <w:rsid w:val="004E727D"/>
    <w:rsid w:val="004F2955"/>
    <w:rsid w:val="004F6202"/>
    <w:rsid w:val="004F649E"/>
    <w:rsid w:val="005155B1"/>
    <w:rsid w:val="00516EB6"/>
    <w:rsid w:val="00543874"/>
    <w:rsid w:val="00544E91"/>
    <w:rsid w:val="00546346"/>
    <w:rsid w:val="005509DD"/>
    <w:rsid w:val="005550A2"/>
    <w:rsid w:val="005642CC"/>
    <w:rsid w:val="00564F76"/>
    <w:rsid w:val="00565812"/>
    <w:rsid w:val="00567610"/>
    <w:rsid w:val="005729B2"/>
    <w:rsid w:val="005B2F49"/>
    <w:rsid w:val="005B68E0"/>
    <w:rsid w:val="005C3BC8"/>
    <w:rsid w:val="005C742C"/>
    <w:rsid w:val="005D4B2A"/>
    <w:rsid w:val="005F46B7"/>
    <w:rsid w:val="005F488F"/>
    <w:rsid w:val="00600B9A"/>
    <w:rsid w:val="00610E36"/>
    <w:rsid w:val="00622923"/>
    <w:rsid w:val="00623026"/>
    <w:rsid w:val="00633FE9"/>
    <w:rsid w:val="006418DD"/>
    <w:rsid w:val="00646EEE"/>
    <w:rsid w:val="00696814"/>
    <w:rsid w:val="006B659E"/>
    <w:rsid w:val="006C71A4"/>
    <w:rsid w:val="006D1194"/>
    <w:rsid w:val="006D68AA"/>
    <w:rsid w:val="006E05AD"/>
    <w:rsid w:val="006E1F4B"/>
    <w:rsid w:val="006E39FD"/>
    <w:rsid w:val="006E6FD4"/>
    <w:rsid w:val="006E735C"/>
    <w:rsid w:val="00701A19"/>
    <w:rsid w:val="0071212F"/>
    <w:rsid w:val="007262AF"/>
    <w:rsid w:val="00731AE3"/>
    <w:rsid w:val="007338CF"/>
    <w:rsid w:val="0074107C"/>
    <w:rsid w:val="007468B0"/>
    <w:rsid w:val="00756F44"/>
    <w:rsid w:val="0076126A"/>
    <w:rsid w:val="00762AB6"/>
    <w:rsid w:val="0076592B"/>
    <w:rsid w:val="00767DF0"/>
    <w:rsid w:val="007808DF"/>
    <w:rsid w:val="0078272D"/>
    <w:rsid w:val="0078279B"/>
    <w:rsid w:val="007911C1"/>
    <w:rsid w:val="00792E1E"/>
    <w:rsid w:val="007B1DBA"/>
    <w:rsid w:val="007C34F4"/>
    <w:rsid w:val="007C5CAA"/>
    <w:rsid w:val="007E203B"/>
    <w:rsid w:val="00817557"/>
    <w:rsid w:val="00821738"/>
    <w:rsid w:val="0082732C"/>
    <w:rsid w:val="008273E0"/>
    <w:rsid w:val="008339A4"/>
    <w:rsid w:val="008350E6"/>
    <w:rsid w:val="008465E3"/>
    <w:rsid w:val="00864B78"/>
    <w:rsid w:val="00875B28"/>
    <w:rsid w:val="00880809"/>
    <w:rsid w:val="00881D45"/>
    <w:rsid w:val="008A13FE"/>
    <w:rsid w:val="008B4FFE"/>
    <w:rsid w:val="008D3330"/>
    <w:rsid w:val="008D3E20"/>
    <w:rsid w:val="008D7A4E"/>
    <w:rsid w:val="008E08A4"/>
    <w:rsid w:val="00903EC7"/>
    <w:rsid w:val="00904A13"/>
    <w:rsid w:val="00910867"/>
    <w:rsid w:val="00926E92"/>
    <w:rsid w:val="00934880"/>
    <w:rsid w:val="00935AB3"/>
    <w:rsid w:val="0094172D"/>
    <w:rsid w:val="009447AA"/>
    <w:rsid w:val="00944CA7"/>
    <w:rsid w:val="00946890"/>
    <w:rsid w:val="009474BA"/>
    <w:rsid w:val="00953E23"/>
    <w:rsid w:val="0096493A"/>
    <w:rsid w:val="00966AF2"/>
    <w:rsid w:val="00971B1C"/>
    <w:rsid w:val="009767E3"/>
    <w:rsid w:val="00997740"/>
    <w:rsid w:val="009A17F1"/>
    <w:rsid w:val="009A6CBE"/>
    <w:rsid w:val="009B7A73"/>
    <w:rsid w:val="009D05B1"/>
    <w:rsid w:val="009D40D3"/>
    <w:rsid w:val="009E0C32"/>
    <w:rsid w:val="009E1242"/>
    <w:rsid w:val="009E65A9"/>
    <w:rsid w:val="009F3451"/>
    <w:rsid w:val="00A03178"/>
    <w:rsid w:val="00A043FC"/>
    <w:rsid w:val="00A1304F"/>
    <w:rsid w:val="00A15B4C"/>
    <w:rsid w:val="00A21433"/>
    <w:rsid w:val="00A316EB"/>
    <w:rsid w:val="00A53F09"/>
    <w:rsid w:val="00A56236"/>
    <w:rsid w:val="00A720B9"/>
    <w:rsid w:val="00A7329B"/>
    <w:rsid w:val="00A76B20"/>
    <w:rsid w:val="00A77CF1"/>
    <w:rsid w:val="00A92FF1"/>
    <w:rsid w:val="00AA1636"/>
    <w:rsid w:val="00AB046F"/>
    <w:rsid w:val="00AB141E"/>
    <w:rsid w:val="00AC1200"/>
    <w:rsid w:val="00AD34A1"/>
    <w:rsid w:val="00AD639B"/>
    <w:rsid w:val="00AE3289"/>
    <w:rsid w:val="00B075A3"/>
    <w:rsid w:val="00B14BE3"/>
    <w:rsid w:val="00B22588"/>
    <w:rsid w:val="00B23453"/>
    <w:rsid w:val="00B32CB1"/>
    <w:rsid w:val="00B446F4"/>
    <w:rsid w:val="00B50949"/>
    <w:rsid w:val="00B51573"/>
    <w:rsid w:val="00B52391"/>
    <w:rsid w:val="00B61140"/>
    <w:rsid w:val="00B6169E"/>
    <w:rsid w:val="00B75C97"/>
    <w:rsid w:val="00B82621"/>
    <w:rsid w:val="00B830CF"/>
    <w:rsid w:val="00B86E3D"/>
    <w:rsid w:val="00B87A8F"/>
    <w:rsid w:val="00BA514F"/>
    <w:rsid w:val="00BA76EC"/>
    <w:rsid w:val="00BB2652"/>
    <w:rsid w:val="00BB316D"/>
    <w:rsid w:val="00BC084A"/>
    <w:rsid w:val="00BD0450"/>
    <w:rsid w:val="00BE7232"/>
    <w:rsid w:val="00C00BA6"/>
    <w:rsid w:val="00C010DE"/>
    <w:rsid w:val="00C2068F"/>
    <w:rsid w:val="00C27417"/>
    <w:rsid w:val="00C3653D"/>
    <w:rsid w:val="00C47B45"/>
    <w:rsid w:val="00C579C0"/>
    <w:rsid w:val="00C57ACB"/>
    <w:rsid w:val="00C64A93"/>
    <w:rsid w:val="00C80AE4"/>
    <w:rsid w:val="00C93B5E"/>
    <w:rsid w:val="00C940AA"/>
    <w:rsid w:val="00CA29E7"/>
    <w:rsid w:val="00CA3F1F"/>
    <w:rsid w:val="00CB32DF"/>
    <w:rsid w:val="00CC091F"/>
    <w:rsid w:val="00CD10A5"/>
    <w:rsid w:val="00CD7C9C"/>
    <w:rsid w:val="00CE2B4C"/>
    <w:rsid w:val="00CF5E29"/>
    <w:rsid w:val="00D02686"/>
    <w:rsid w:val="00D21478"/>
    <w:rsid w:val="00D264C9"/>
    <w:rsid w:val="00D37175"/>
    <w:rsid w:val="00D57654"/>
    <w:rsid w:val="00D63067"/>
    <w:rsid w:val="00D65578"/>
    <w:rsid w:val="00D655CA"/>
    <w:rsid w:val="00D6609A"/>
    <w:rsid w:val="00D66D14"/>
    <w:rsid w:val="00D66F55"/>
    <w:rsid w:val="00D67F6A"/>
    <w:rsid w:val="00D81320"/>
    <w:rsid w:val="00DA4DF1"/>
    <w:rsid w:val="00DB3433"/>
    <w:rsid w:val="00DC4B59"/>
    <w:rsid w:val="00DE7BAF"/>
    <w:rsid w:val="00DF2775"/>
    <w:rsid w:val="00DF7CB3"/>
    <w:rsid w:val="00E07CFA"/>
    <w:rsid w:val="00E412B0"/>
    <w:rsid w:val="00E54F3A"/>
    <w:rsid w:val="00E90967"/>
    <w:rsid w:val="00E973F8"/>
    <w:rsid w:val="00EA650A"/>
    <w:rsid w:val="00EB5C94"/>
    <w:rsid w:val="00EE2207"/>
    <w:rsid w:val="00EF03A5"/>
    <w:rsid w:val="00EF55BA"/>
    <w:rsid w:val="00F0345C"/>
    <w:rsid w:val="00F206F9"/>
    <w:rsid w:val="00F2470E"/>
    <w:rsid w:val="00F26AE6"/>
    <w:rsid w:val="00F34B94"/>
    <w:rsid w:val="00F451BA"/>
    <w:rsid w:val="00F51572"/>
    <w:rsid w:val="00F63A0C"/>
    <w:rsid w:val="00F744AC"/>
    <w:rsid w:val="00F76D36"/>
    <w:rsid w:val="00F869E9"/>
    <w:rsid w:val="00FA0914"/>
    <w:rsid w:val="00FA7B56"/>
    <w:rsid w:val="00FC21ED"/>
    <w:rsid w:val="00FD2DC8"/>
    <w:rsid w:val="00FD3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</o:shapelayout>
  </w:shapeDefaults>
  <w:decimalSymbol w:val=","/>
  <w:listSeparator w:val=";"/>
  <w14:docId w14:val="0B26C7AD"/>
  <w15:chartTrackingRefBased/>
  <w15:docId w15:val="{DF85C2E4-AA63-4417-A9F3-A90BAFE1D3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jc w:val="both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ind w:left="4678"/>
      <w:jc w:val="both"/>
      <w:outlineLvl w:val="1"/>
    </w:pPr>
    <w:rPr>
      <w:sz w:val="24"/>
    </w:rPr>
  </w:style>
  <w:style w:type="paragraph" w:styleId="Titre4">
    <w:name w:val="heading 4"/>
    <w:basedOn w:val="Normal"/>
    <w:next w:val="Normal"/>
    <w:qFormat/>
    <w:rsid w:val="00910867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sid w:val="006E6FD4"/>
    <w:rPr>
      <w:color w:val="0000FF"/>
      <w:u w:val="single"/>
    </w:rPr>
  </w:style>
  <w:style w:type="paragraph" w:styleId="Textedebulles">
    <w:name w:val="Balloon Text"/>
    <w:basedOn w:val="Normal"/>
    <w:semiHidden/>
    <w:rsid w:val="006D1194"/>
    <w:rPr>
      <w:rFonts w:ascii="Tahoma" w:hAnsi="Tahoma" w:cs="Tahoma"/>
      <w:sz w:val="16"/>
      <w:szCs w:val="16"/>
    </w:rPr>
  </w:style>
  <w:style w:type="paragraph" w:styleId="En-tte">
    <w:name w:val="header"/>
    <w:basedOn w:val="Normal"/>
    <w:rsid w:val="001344F0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1344F0"/>
    <w:pPr>
      <w:tabs>
        <w:tab w:val="center" w:pos="4536"/>
        <w:tab w:val="right" w:pos="9072"/>
      </w:tabs>
    </w:pPr>
  </w:style>
  <w:style w:type="paragraph" w:customStyle="1" w:styleId="CarCarCarCarCarCarCar">
    <w:name w:val="Car Car Car Car Car Car Car"/>
    <w:basedOn w:val="Normal"/>
    <w:rsid w:val="00D37175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CHRIS">
    <w:name w:val="CHRIS"/>
    <w:basedOn w:val="Normal"/>
    <w:rsid w:val="005729B2"/>
    <w:pPr>
      <w:jc w:val="both"/>
    </w:pPr>
    <w:rPr>
      <w:rFonts w:ascii="Times" w:hAnsi="Times"/>
      <w:sz w:val="24"/>
    </w:rPr>
  </w:style>
  <w:style w:type="paragraph" w:styleId="Titre">
    <w:name w:val="Title"/>
    <w:basedOn w:val="Normal"/>
    <w:qFormat/>
    <w:rsid w:val="000836B9"/>
    <w:pPr>
      <w:jc w:val="center"/>
    </w:pPr>
    <w:rPr>
      <w:b/>
      <w:sz w:val="40"/>
    </w:rPr>
  </w:style>
  <w:style w:type="paragraph" w:styleId="Corpsdetexte">
    <w:name w:val="Body Text"/>
    <w:basedOn w:val="Normal"/>
    <w:rsid w:val="000836B9"/>
    <w:rPr>
      <w:sz w:val="28"/>
    </w:rPr>
  </w:style>
  <w:style w:type="paragraph" w:customStyle="1" w:styleId="Corps">
    <w:name w:val="Corps"/>
    <w:basedOn w:val="Normal"/>
    <w:rsid w:val="005509DD"/>
    <w:pPr>
      <w:spacing w:after="280" w:line="280" w:lineRule="atLeast"/>
      <w:ind w:firstLine="567"/>
      <w:jc w:val="both"/>
    </w:pPr>
    <w:rPr>
      <w:rFonts w:ascii="Helvetica" w:hAnsi="Helvetica"/>
      <w:sz w:val="24"/>
    </w:rPr>
  </w:style>
  <w:style w:type="paragraph" w:customStyle="1" w:styleId="Corpsdetexte21">
    <w:name w:val="Corps de texte 21"/>
    <w:basedOn w:val="Normal"/>
    <w:rsid w:val="005155B1"/>
    <w:pPr>
      <w:overflowPunct w:val="0"/>
      <w:autoSpaceDE w:val="0"/>
      <w:autoSpaceDN w:val="0"/>
      <w:adjustRightInd w:val="0"/>
      <w:ind w:left="4253"/>
      <w:jc w:val="both"/>
      <w:textAlignment w:val="baseline"/>
    </w:pPr>
    <w:rPr>
      <w:rFonts w:ascii="Arial" w:hAnsi="Arial"/>
      <w:b/>
      <w:i/>
    </w:rPr>
  </w:style>
  <w:style w:type="paragraph" w:customStyle="1" w:styleId="texteInrap">
    <w:name w:val="texte Inrap"/>
    <w:basedOn w:val="Normal"/>
    <w:rsid w:val="00B51573"/>
    <w:pPr>
      <w:spacing w:line="280" w:lineRule="exact"/>
    </w:pPr>
    <w:rPr>
      <w:rFonts w:eastAsia="Times"/>
      <w:sz w:val="22"/>
    </w:rPr>
  </w:style>
  <w:style w:type="paragraph" w:customStyle="1" w:styleId="fcasegauche">
    <w:name w:val="f_case_gauche"/>
    <w:basedOn w:val="Normal"/>
    <w:rsid w:val="00425727"/>
    <w:pPr>
      <w:spacing w:after="60"/>
      <w:ind w:left="284" w:hanging="284"/>
      <w:jc w:val="both"/>
    </w:pPr>
    <w:rPr>
      <w:rFonts w:ascii="Univers" w:hAnsi="Univers"/>
    </w:rPr>
  </w:style>
  <w:style w:type="paragraph" w:customStyle="1" w:styleId="CharChar1">
    <w:name w:val="Char Char1"/>
    <w:basedOn w:val="Normal"/>
    <w:rsid w:val="00266FA3"/>
    <w:pPr>
      <w:spacing w:after="160" w:line="240" w:lineRule="exact"/>
    </w:pPr>
    <w:rPr>
      <w:rFonts w:ascii="Verdana" w:hAnsi="Verdana"/>
      <w:lang w:val="en-US" w:eastAsia="en-US"/>
    </w:rPr>
  </w:style>
  <w:style w:type="character" w:styleId="Mentionnonrsolue">
    <w:name w:val="Unresolved Mention"/>
    <w:basedOn w:val="Policepardfaut"/>
    <w:uiPriority w:val="99"/>
    <w:semiHidden/>
    <w:unhideWhenUsed/>
    <w:rsid w:val="00D214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559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0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2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1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0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3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7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DOWS\Application%20Data\Microsoft\Mod&#232;les\BG%20mod&#232;le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96AA4A-8DAF-4E2F-8877-D0DD971FD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BG modèle.dot</Template>
  <TotalTime>23</TotalTime>
  <Pages>1</Pages>
  <Words>89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Toulouse le</vt:lpstr>
    </vt:vector>
  </TitlesOfParts>
  <Company>DAE</Company>
  <LinksUpToDate>false</LinksUpToDate>
  <CharactersWithSpaces>581</CharactersWithSpaces>
  <SharedDoc>false</SharedDoc>
  <HLinks>
    <vt:vector size="12" baseType="variant">
      <vt:variant>
        <vt:i4>5832827</vt:i4>
      </vt:variant>
      <vt:variant>
        <vt:i4>3</vt:i4>
      </vt:variant>
      <vt:variant>
        <vt:i4>0</vt:i4>
      </vt:variant>
      <vt:variant>
        <vt:i4>5</vt:i4>
      </vt:variant>
      <vt:variant>
        <vt:lpwstr>mailto:carayon.j@chu-toulouse.fr</vt:lpwstr>
      </vt:variant>
      <vt:variant>
        <vt:lpwstr/>
      </vt:variant>
      <vt:variant>
        <vt:i4>2883609</vt:i4>
      </vt:variant>
      <vt:variant>
        <vt:i4>0</vt:i4>
      </vt:variant>
      <vt:variant>
        <vt:i4>0</vt:i4>
      </vt:variant>
      <vt:variant>
        <vt:i4>5</vt:i4>
      </vt:variant>
      <vt:variant>
        <vt:lpwstr>mailto:baali.s@chu-toulouse.fr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Toulouse le</dc:title>
  <dc:subject/>
  <dc:creator>chu</dc:creator>
  <cp:keywords/>
  <cp:lastModifiedBy>FORLIN Brice</cp:lastModifiedBy>
  <cp:revision>9</cp:revision>
  <cp:lastPrinted>2026-06-26T06:55:00Z</cp:lastPrinted>
  <dcterms:created xsi:type="dcterms:W3CDTF">2024-08-01T08:29:00Z</dcterms:created>
  <dcterms:modified xsi:type="dcterms:W3CDTF">2026-07-16T11:22:00Z</dcterms:modified>
</cp:coreProperties>
</file>