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4AED" w:rsidRDefault="00B04AED" w:rsidP="000534C1">
      <w:pPr>
        <w:pStyle w:val="Enttegche"/>
        <w:widowControl w:val="0"/>
      </w:pPr>
      <w:bookmarkStart w:id="0" w:name="_Ref155858174"/>
      <w:bookmarkStart w:id="1" w:name="_Toc159335978"/>
      <w:bookmarkEnd w:id="0"/>
      <w:bookmarkEnd w:id="1"/>
    </w:p>
    <w:p w:rsidR="000534C1" w:rsidRDefault="000534C1" w:rsidP="000534C1">
      <w:pPr>
        <w:pStyle w:val="RdaliaTitredossier"/>
        <w:widowControl w:val="0"/>
      </w:pPr>
    </w:p>
    <w:p w:rsidR="009871CA" w:rsidRPr="0038431D" w:rsidRDefault="00814A42" w:rsidP="000534C1">
      <w:pPr>
        <w:pStyle w:val="RdaliaTitredossier"/>
        <w:widowControl w:val="0"/>
      </w:pPr>
      <w:r>
        <w:t>Marché Public de</w:t>
      </w:r>
      <w:r w:rsidR="009871CA">
        <w:t xml:space="preserve"> </w:t>
      </w:r>
      <w:r w:rsidR="009871CA" w:rsidRPr="0038431D">
        <w:t>Fournitures</w:t>
      </w:r>
    </w:p>
    <w:p w:rsidR="009871CA" w:rsidRPr="00F2090D" w:rsidRDefault="009871CA" w:rsidP="000534C1">
      <w:pPr>
        <w:pStyle w:val="DGANormal"/>
        <w:widowControl w:val="0"/>
        <w:ind w:left="0"/>
      </w:pPr>
    </w:p>
    <w:p w:rsidR="009871CA" w:rsidRPr="00F2090D" w:rsidRDefault="009871CA" w:rsidP="000534C1">
      <w:pPr>
        <w:pStyle w:val="DGANormal"/>
        <w:widowControl w:val="0"/>
        <w:ind w:left="0"/>
      </w:pPr>
    </w:p>
    <w:p w:rsidR="009871CA" w:rsidRDefault="009871CA" w:rsidP="000534C1">
      <w:pPr>
        <w:pStyle w:val="RdaliaTitredossier"/>
        <w:widowControl w:val="0"/>
        <w:rPr>
          <w:b/>
          <w:bCs/>
        </w:rPr>
      </w:pPr>
      <w:r>
        <w:rPr>
          <w:b/>
          <w:bCs/>
        </w:rPr>
        <w:t>Règlement de la Consultation (RC)</w:t>
      </w:r>
    </w:p>
    <w:p w:rsidR="009871CA" w:rsidRPr="007D201C" w:rsidRDefault="009871CA" w:rsidP="000534C1">
      <w:pPr>
        <w:pStyle w:val="RdaliaTitredossier"/>
        <w:widowControl w:val="0"/>
        <w:rPr>
          <w:sz w:val="28"/>
          <w:szCs w:val="28"/>
        </w:rPr>
      </w:pPr>
    </w:p>
    <w:p w:rsidR="009871CA" w:rsidRPr="007D201C" w:rsidRDefault="009871CA" w:rsidP="000534C1">
      <w:pPr>
        <w:pStyle w:val="RdaliaTitredossier"/>
        <w:widowControl w:val="0"/>
        <w:rPr>
          <w:sz w:val="28"/>
          <w:szCs w:val="28"/>
        </w:rPr>
      </w:pPr>
    </w:p>
    <w:p w:rsidR="009871CA" w:rsidRDefault="009871CA" w:rsidP="000534C1">
      <w:pPr>
        <w:pStyle w:val="RdaliaTitreparagraphe"/>
        <w:widowControl w:val="0"/>
        <w:spacing w:before="0"/>
      </w:pPr>
      <w:r>
        <w:t>Acheteur</w:t>
      </w:r>
    </w:p>
    <w:p w:rsidR="009871CA" w:rsidRDefault="009871CA" w:rsidP="000534C1">
      <w:pPr>
        <w:pStyle w:val="RedaliaNormal"/>
      </w:pPr>
    </w:p>
    <w:p w:rsidR="009871CA" w:rsidRDefault="009871CA" w:rsidP="000534C1">
      <w:pPr>
        <w:pStyle w:val="DGANormal"/>
        <w:widowControl w:val="0"/>
        <w:ind w:left="0"/>
      </w:pPr>
      <w:r>
        <w:t>MINARM/AIR/SIAé - ETAT</w:t>
      </w:r>
    </w:p>
    <w:p w:rsidR="009871CA" w:rsidRPr="003920D9" w:rsidRDefault="009871CA" w:rsidP="000534C1">
      <w:pPr>
        <w:pStyle w:val="RdaliaTitredossier"/>
        <w:widowControl w:val="0"/>
        <w:rPr>
          <w:sz w:val="36"/>
          <w:szCs w:val="36"/>
        </w:rPr>
      </w:pPr>
    </w:p>
    <w:p w:rsidR="009871CA" w:rsidRDefault="009871CA" w:rsidP="000534C1">
      <w:pPr>
        <w:pStyle w:val="RdaliaTitreparagraphe"/>
        <w:widowControl w:val="0"/>
        <w:spacing w:before="0"/>
      </w:pPr>
      <w:r>
        <w:t>Autorité habilitée à signer les contrats</w:t>
      </w:r>
    </w:p>
    <w:p w:rsidR="000534C1" w:rsidRDefault="000534C1" w:rsidP="000534C1">
      <w:pPr>
        <w:pStyle w:val="RdaliaTitredossier"/>
        <w:widowControl w:val="0"/>
        <w:jc w:val="both"/>
        <w:rPr>
          <w:sz w:val="22"/>
        </w:rPr>
      </w:pPr>
    </w:p>
    <w:p w:rsidR="009871CA" w:rsidRDefault="000534C1" w:rsidP="000534C1">
      <w:pPr>
        <w:pStyle w:val="RdaliaTitredossier"/>
        <w:widowControl w:val="0"/>
        <w:jc w:val="both"/>
        <w:rPr>
          <w:sz w:val="24"/>
        </w:rPr>
      </w:pPr>
      <w:r w:rsidRPr="000534C1">
        <w:rPr>
          <w:sz w:val="24"/>
        </w:rPr>
        <w:t>Directeur, directeur adjoint ou sous-directeur administratif de l'AIA de Bordeaux</w:t>
      </w:r>
    </w:p>
    <w:p w:rsidR="000534C1" w:rsidRPr="003920D9" w:rsidRDefault="000534C1" w:rsidP="000534C1">
      <w:pPr>
        <w:pStyle w:val="RdaliaTitredossier"/>
        <w:widowControl w:val="0"/>
        <w:rPr>
          <w:sz w:val="36"/>
          <w:szCs w:val="36"/>
        </w:rPr>
      </w:pPr>
    </w:p>
    <w:p w:rsidR="00F27FDC" w:rsidRDefault="00F27FDC" w:rsidP="000534C1">
      <w:pPr>
        <w:pStyle w:val="RdaliaTitreparagraphe"/>
        <w:widowControl w:val="0"/>
        <w:spacing w:before="0"/>
      </w:pPr>
      <w:r>
        <w:t>Objet de la consultation</w:t>
      </w:r>
    </w:p>
    <w:p w:rsidR="00F27FDC" w:rsidRDefault="00F27FDC" w:rsidP="000534C1">
      <w:pPr>
        <w:pStyle w:val="RedaliaNormal"/>
      </w:pPr>
    </w:p>
    <w:p w:rsidR="009314C4" w:rsidRPr="009314C4" w:rsidRDefault="009314C4" w:rsidP="009314C4">
      <w:pPr>
        <w:pStyle w:val="RdaliaTitredossier"/>
        <w:widowControl w:val="0"/>
        <w:jc w:val="left"/>
        <w:rPr>
          <w:sz w:val="24"/>
        </w:rPr>
      </w:pPr>
      <w:r w:rsidRPr="009314C4">
        <w:rPr>
          <w:sz w:val="24"/>
        </w:rPr>
        <w:t>Lot 1 - Fourniture et livraison de produits chimiques de laboratoire via un e-catalogue au profit de l’Atelier Industriel de l’Aéronautique de Bordeaux (33).</w:t>
      </w:r>
    </w:p>
    <w:p w:rsidR="009314C4" w:rsidRPr="009314C4" w:rsidRDefault="009314C4" w:rsidP="009314C4">
      <w:pPr>
        <w:pStyle w:val="RdaliaTitredossier"/>
        <w:widowControl w:val="0"/>
        <w:jc w:val="left"/>
        <w:rPr>
          <w:sz w:val="24"/>
        </w:rPr>
      </w:pPr>
    </w:p>
    <w:p w:rsidR="00EA69FE" w:rsidRDefault="009314C4" w:rsidP="009314C4">
      <w:pPr>
        <w:pStyle w:val="RdaliaTitredossier"/>
        <w:widowControl w:val="0"/>
        <w:jc w:val="left"/>
        <w:rPr>
          <w:sz w:val="24"/>
        </w:rPr>
      </w:pPr>
      <w:r w:rsidRPr="009314C4">
        <w:rPr>
          <w:sz w:val="24"/>
        </w:rPr>
        <w:t>Lot 2 - Fourniture et livraison de consommables de laboratoire via un e-catalogue au profit de l’Atelier Industriel de l’Aéronautique de Bordeaux (33).</w:t>
      </w:r>
    </w:p>
    <w:p w:rsidR="009314C4" w:rsidRDefault="009314C4" w:rsidP="009314C4">
      <w:pPr>
        <w:pStyle w:val="RdaliaTitredossier"/>
        <w:widowControl w:val="0"/>
        <w:rPr>
          <w:sz w:val="36"/>
          <w:szCs w:val="36"/>
        </w:rPr>
      </w:pPr>
    </w:p>
    <w:p w:rsidR="00EA69FE" w:rsidRDefault="00EA69FE" w:rsidP="000534C1">
      <w:pPr>
        <w:pStyle w:val="RdaliaTitreparagraphe"/>
        <w:widowControl w:val="0"/>
        <w:spacing w:before="0"/>
      </w:pPr>
      <w:r>
        <w:t>Remise des candidatures et des offres</w:t>
      </w:r>
    </w:p>
    <w:p w:rsidR="00EA69FE" w:rsidRDefault="00EA69FE" w:rsidP="000534C1">
      <w:pPr>
        <w:pStyle w:val="RedaliaNormal"/>
      </w:pPr>
    </w:p>
    <w:p w:rsidR="000534C1" w:rsidRDefault="000534C1" w:rsidP="000534C1">
      <w:pPr>
        <w:pStyle w:val="RdaliaTitredossier"/>
        <w:widowControl w:val="0"/>
        <w:jc w:val="left"/>
        <w:rPr>
          <w:sz w:val="36"/>
          <w:szCs w:val="36"/>
        </w:rPr>
      </w:pPr>
      <w:r w:rsidRPr="00B34568">
        <w:rPr>
          <w:sz w:val="24"/>
        </w:rPr>
        <w:t>Date et heure limite de réception :</w:t>
      </w:r>
      <w:r w:rsidRPr="00B34568">
        <w:rPr>
          <w:sz w:val="24"/>
        </w:rPr>
        <w:tab/>
        <w:t xml:space="preserve"> Le pli et la copie de sauvegarde le cas échéant </w:t>
      </w:r>
      <w:proofErr w:type="gramStart"/>
      <w:r w:rsidRPr="00B34568">
        <w:rPr>
          <w:sz w:val="24"/>
        </w:rPr>
        <w:t>doivent</w:t>
      </w:r>
      <w:proofErr w:type="gramEnd"/>
      <w:r w:rsidRPr="00B34568">
        <w:rPr>
          <w:sz w:val="24"/>
        </w:rPr>
        <w:t xml:space="preserve"> parvenir impérativement aux date et heure limites indiquées sur l’avis d’appel public à la concurrence (disponible sur PLACE)</w:t>
      </w:r>
    </w:p>
    <w:p w:rsidR="00516F4E" w:rsidRDefault="00516F4E" w:rsidP="000534C1">
      <w:pPr>
        <w:pStyle w:val="RdaliaTitredossier"/>
        <w:widowControl w:val="0"/>
        <w:rPr>
          <w:sz w:val="36"/>
          <w:szCs w:val="36"/>
        </w:rPr>
      </w:pPr>
    </w:p>
    <w:p w:rsidR="005544E8" w:rsidRDefault="007D201C" w:rsidP="000534C1">
      <w:pPr>
        <w:pStyle w:val="RdaliaTitredossier"/>
        <w:widowControl w:val="0"/>
      </w:pPr>
      <w:r>
        <w:br w:type="page"/>
      </w:r>
    </w:p>
    <w:p w:rsidR="000534C1" w:rsidRDefault="000534C1" w:rsidP="000534C1">
      <w:pPr>
        <w:pStyle w:val="RdaliaTitredossier"/>
        <w:widowControl w:val="0"/>
      </w:pPr>
    </w:p>
    <w:p w:rsidR="005544E8" w:rsidRDefault="005544E8" w:rsidP="000534C1">
      <w:pPr>
        <w:pStyle w:val="RdaliaTitredossier"/>
        <w:widowControl w:val="0"/>
      </w:pPr>
      <w:r>
        <w:t>Règlement de la Consultation</w:t>
      </w:r>
    </w:p>
    <w:p w:rsidR="005544E8" w:rsidRDefault="005544E8" w:rsidP="000534C1">
      <w:pPr>
        <w:pStyle w:val="Dossiertitre"/>
        <w:widowControl w:val="0"/>
      </w:pPr>
    </w:p>
    <w:p w:rsidR="005544E8" w:rsidRDefault="005544E8" w:rsidP="000534C1">
      <w:pPr>
        <w:pStyle w:val="RdaliaTitreparagraphe"/>
        <w:widowControl w:val="0"/>
        <w:spacing w:before="0"/>
        <w:jc w:val="center"/>
      </w:pPr>
      <w:r>
        <w:t>Sommaire</w:t>
      </w:r>
    </w:p>
    <w:p w:rsidR="007D201C" w:rsidRDefault="007D201C" w:rsidP="000534C1">
      <w:pPr>
        <w:pStyle w:val="DGANormal"/>
        <w:widowControl w:val="0"/>
        <w:spacing w:beforeLines="60" w:before="144" w:afterLines="60" w:after="144"/>
        <w:ind w:left="0"/>
      </w:pPr>
    </w:p>
    <w:p w:rsidR="00941799" w:rsidRDefault="001A5335" w:rsidP="000534C1">
      <w:pPr>
        <w:pStyle w:val="TM1"/>
        <w:widowControl w:val="0"/>
        <w:spacing w:beforeLines="60" w:before="144" w:afterLines="60" w:after="144"/>
        <w:rPr>
          <w:rFonts w:asciiTheme="minorHAnsi" w:eastAsiaTheme="minorEastAsia" w:hAnsiTheme="minorHAnsi"/>
          <w:noProof/>
          <w:kern w:val="0"/>
          <w:sz w:val="22"/>
          <w:szCs w:val="22"/>
        </w:rPr>
      </w:pPr>
      <w:r>
        <w:fldChar w:fldCharType="begin"/>
      </w:r>
      <w:r>
        <w:instrText xml:space="preserve"> TOC \o "1-1" \h \z </w:instrText>
      </w:r>
      <w:r>
        <w:fldChar w:fldCharType="separate"/>
      </w:r>
      <w:hyperlink w:anchor="_Toc159335975" w:history="1">
        <w:r w:rsidR="00941799" w:rsidRPr="005F3C75">
          <w:rPr>
            <w:rStyle w:val="Lienhypertexte"/>
            <w:noProof/>
          </w:rPr>
          <w:t>1. Objet de la consultation et lieux associés</w:t>
        </w:r>
        <w:r w:rsidR="00941799">
          <w:rPr>
            <w:noProof/>
            <w:webHidden/>
          </w:rPr>
          <w:tab/>
        </w:r>
        <w:r w:rsidR="00941799">
          <w:rPr>
            <w:noProof/>
            <w:webHidden/>
          </w:rPr>
          <w:fldChar w:fldCharType="begin"/>
        </w:r>
        <w:r w:rsidR="00941799">
          <w:rPr>
            <w:noProof/>
            <w:webHidden/>
          </w:rPr>
          <w:instrText xml:space="preserve"> PAGEREF _Toc159335975 \h </w:instrText>
        </w:r>
        <w:r w:rsidR="00941799">
          <w:rPr>
            <w:noProof/>
            <w:webHidden/>
          </w:rPr>
        </w:r>
        <w:r w:rsidR="00941799">
          <w:rPr>
            <w:noProof/>
            <w:webHidden/>
          </w:rPr>
          <w:fldChar w:fldCharType="separate"/>
        </w:r>
        <w:r w:rsidR="00941799">
          <w:rPr>
            <w:noProof/>
            <w:webHidden/>
          </w:rPr>
          <w:t>4</w:t>
        </w:r>
        <w:r w:rsidR="00941799">
          <w:rPr>
            <w:noProof/>
            <w:webHidden/>
          </w:rPr>
          <w:fldChar w:fldCharType="end"/>
        </w:r>
      </w:hyperlink>
    </w:p>
    <w:p w:rsidR="00941799" w:rsidRDefault="008D30C6" w:rsidP="000534C1">
      <w:pPr>
        <w:pStyle w:val="TM1"/>
        <w:widowControl w:val="0"/>
        <w:spacing w:beforeLines="60" w:before="144" w:afterLines="60" w:after="144"/>
        <w:rPr>
          <w:rFonts w:asciiTheme="minorHAnsi" w:eastAsiaTheme="minorEastAsia" w:hAnsiTheme="minorHAnsi"/>
          <w:noProof/>
          <w:kern w:val="0"/>
          <w:sz w:val="22"/>
          <w:szCs w:val="22"/>
        </w:rPr>
      </w:pPr>
      <w:hyperlink w:anchor="_Toc159335976" w:history="1">
        <w:r w:rsidR="00941799" w:rsidRPr="005F3C75">
          <w:rPr>
            <w:rStyle w:val="Lienhypertexte"/>
            <w:noProof/>
          </w:rPr>
          <w:t>2. Conditions de la consultation</w:t>
        </w:r>
        <w:r w:rsidR="00941799">
          <w:rPr>
            <w:noProof/>
            <w:webHidden/>
          </w:rPr>
          <w:tab/>
        </w:r>
        <w:r w:rsidR="00941799">
          <w:rPr>
            <w:noProof/>
            <w:webHidden/>
          </w:rPr>
          <w:fldChar w:fldCharType="begin"/>
        </w:r>
        <w:r w:rsidR="00941799">
          <w:rPr>
            <w:noProof/>
            <w:webHidden/>
          </w:rPr>
          <w:instrText xml:space="preserve"> PAGEREF _Toc159335976 \h </w:instrText>
        </w:r>
        <w:r w:rsidR="00941799">
          <w:rPr>
            <w:noProof/>
            <w:webHidden/>
          </w:rPr>
        </w:r>
        <w:r w:rsidR="00941799">
          <w:rPr>
            <w:noProof/>
            <w:webHidden/>
          </w:rPr>
          <w:fldChar w:fldCharType="separate"/>
        </w:r>
        <w:r w:rsidR="00941799">
          <w:rPr>
            <w:noProof/>
            <w:webHidden/>
          </w:rPr>
          <w:t>5</w:t>
        </w:r>
        <w:r w:rsidR="00941799">
          <w:rPr>
            <w:noProof/>
            <w:webHidden/>
          </w:rPr>
          <w:fldChar w:fldCharType="end"/>
        </w:r>
      </w:hyperlink>
    </w:p>
    <w:p w:rsidR="00941799" w:rsidRDefault="008D30C6" w:rsidP="000534C1">
      <w:pPr>
        <w:pStyle w:val="TM1"/>
        <w:widowControl w:val="0"/>
        <w:spacing w:beforeLines="60" w:before="144" w:afterLines="60" w:after="144"/>
        <w:rPr>
          <w:rFonts w:asciiTheme="minorHAnsi" w:eastAsiaTheme="minorEastAsia" w:hAnsiTheme="minorHAnsi"/>
          <w:noProof/>
          <w:kern w:val="0"/>
          <w:sz w:val="22"/>
          <w:szCs w:val="22"/>
        </w:rPr>
      </w:pPr>
      <w:hyperlink w:anchor="_Toc159335977" w:history="1">
        <w:r w:rsidR="00941799" w:rsidRPr="005F3C75">
          <w:rPr>
            <w:rStyle w:val="Lienhypertexte"/>
            <w:noProof/>
          </w:rPr>
          <w:t>3. Modalités de présentation des offres</w:t>
        </w:r>
        <w:r w:rsidR="00941799">
          <w:rPr>
            <w:noProof/>
            <w:webHidden/>
          </w:rPr>
          <w:tab/>
        </w:r>
        <w:r w:rsidR="00941799">
          <w:rPr>
            <w:noProof/>
            <w:webHidden/>
          </w:rPr>
          <w:fldChar w:fldCharType="begin"/>
        </w:r>
        <w:r w:rsidR="00941799">
          <w:rPr>
            <w:noProof/>
            <w:webHidden/>
          </w:rPr>
          <w:instrText xml:space="preserve"> PAGEREF _Toc159335977 \h </w:instrText>
        </w:r>
        <w:r w:rsidR="00941799">
          <w:rPr>
            <w:noProof/>
            <w:webHidden/>
          </w:rPr>
        </w:r>
        <w:r w:rsidR="00941799">
          <w:rPr>
            <w:noProof/>
            <w:webHidden/>
          </w:rPr>
          <w:fldChar w:fldCharType="separate"/>
        </w:r>
        <w:r w:rsidR="00941799">
          <w:rPr>
            <w:noProof/>
            <w:webHidden/>
          </w:rPr>
          <w:t>9</w:t>
        </w:r>
        <w:r w:rsidR="00941799">
          <w:rPr>
            <w:noProof/>
            <w:webHidden/>
          </w:rPr>
          <w:fldChar w:fldCharType="end"/>
        </w:r>
      </w:hyperlink>
    </w:p>
    <w:p w:rsidR="00941799" w:rsidRDefault="008D30C6" w:rsidP="000534C1">
      <w:pPr>
        <w:pStyle w:val="TM1"/>
        <w:widowControl w:val="0"/>
        <w:spacing w:beforeLines="60" w:before="144" w:afterLines="60" w:after="144"/>
        <w:rPr>
          <w:rFonts w:asciiTheme="minorHAnsi" w:eastAsiaTheme="minorEastAsia" w:hAnsiTheme="minorHAnsi"/>
          <w:noProof/>
          <w:kern w:val="0"/>
          <w:sz w:val="22"/>
          <w:szCs w:val="22"/>
        </w:rPr>
      </w:pPr>
      <w:hyperlink w:anchor="_Toc159335978" w:history="1">
        <w:r w:rsidR="00941799" w:rsidRPr="005F3C75">
          <w:rPr>
            <w:rStyle w:val="Lienhypertexte"/>
            <w:noProof/>
          </w:rPr>
          <w:t>4. Jugement des offres</w:t>
        </w:r>
        <w:r w:rsidR="00941799">
          <w:rPr>
            <w:noProof/>
            <w:webHidden/>
          </w:rPr>
          <w:tab/>
        </w:r>
        <w:r w:rsidR="00941799">
          <w:rPr>
            <w:noProof/>
            <w:webHidden/>
          </w:rPr>
          <w:fldChar w:fldCharType="begin"/>
        </w:r>
        <w:r w:rsidR="00941799">
          <w:rPr>
            <w:noProof/>
            <w:webHidden/>
          </w:rPr>
          <w:instrText xml:space="preserve"> PAGEREF _Toc159335978 \h </w:instrText>
        </w:r>
        <w:r w:rsidR="00941799">
          <w:rPr>
            <w:noProof/>
            <w:webHidden/>
          </w:rPr>
        </w:r>
        <w:r w:rsidR="00941799">
          <w:rPr>
            <w:noProof/>
            <w:webHidden/>
          </w:rPr>
          <w:fldChar w:fldCharType="separate"/>
        </w:r>
        <w:r w:rsidR="00941799">
          <w:rPr>
            <w:noProof/>
            <w:webHidden/>
          </w:rPr>
          <w:t>12</w:t>
        </w:r>
        <w:r w:rsidR="00941799">
          <w:rPr>
            <w:noProof/>
            <w:webHidden/>
          </w:rPr>
          <w:fldChar w:fldCharType="end"/>
        </w:r>
      </w:hyperlink>
    </w:p>
    <w:p w:rsidR="00941799" w:rsidRDefault="008D30C6" w:rsidP="000534C1">
      <w:pPr>
        <w:pStyle w:val="TM1"/>
        <w:widowControl w:val="0"/>
        <w:spacing w:beforeLines="60" w:before="144" w:afterLines="60" w:after="144"/>
        <w:rPr>
          <w:rFonts w:asciiTheme="minorHAnsi" w:eastAsiaTheme="minorEastAsia" w:hAnsiTheme="minorHAnsi"/>
          <w:noProof/>
          <w:kern w:val="0"/>
          <w:sz w:val="22"/>
          <w:szCs w:val="22"/>
        </w:rPr>
      </w:pPr>
      <w:hyperlink w:anchor="_Toc159335979" w:history="1">
        <w:r w:rsidR="00941799" w:rsidRPr="005F3C75">
          <w:rPr>
            <w:rStyle w:val="Lienhypertexte"/>
            <w:noProof/>
          </w:rPr>
          <w:t>5. Conditions d'envoi ou de remise des offres</w:t>
        </w:r>
        <w:r w:rsidR="00941799">
          <w:rPr>
            <w:noProof/>
            <w:webHidden/>
          </w:rPr>
          <w:tab/>
        </w:r>
        <w:r w:rsidR="00941799">
          <w:rPr>
            <w:noProof/>
            <w:webHidden/>
          </w:rPr>
          <w:fldChar w:fldCharType="begin"/>
        </w:r>
        <w:r w:rsidR="00941799">
          <w:rPr>
            <w:noProof/>
            <w:webHidden/>
          </w:rPr>
          <w:instrText xml:space="preserve"> PAGEREF _Toc159335979 \h </w:instrText>
        </w:r>
        <w:r w:rsidR="00941799">
          <w:rPr>
            <w:noProof/>
            <w:webHidden/>
          </w:rPr>
        </w:r>
        <w:r w:rsidR="00941799">
          <w:rPr>
            <w:noProof/>
            <w:webHidden/>
          </w:rPr>
          <w:fldChar w:fldCharType="separate"/>
        </w:r>
        <w:r w:rsidR="00941799">
          <w:rPr>
            <w:noProof/>
            <w:webHidden/>
          </w:rPr>
          <w:t>14</w:t>
        </w:r>
        <w:r w:rsidR="00941799">
          <w:rPr>
            <w:noProof/>
            <w:webHidden/>
          </w:rPr>
          <w:fldChar w:fldCharType="end"/>
        </w:r>
      </w:hyperlink>
    </w:p>
    <w:p w:rsidR="00941799" w:rsidRDefault="008D30C6" w:rsidP="000534C1">
      <w:pPr>
        <w:pStyle w:val="TM1"/>
        <w:widowControl w:val="0"/>
        <w:spacing w:beforeLines="60" w:before="144" w:afterLines="60" w:after="144"/>
        <w:rPr>
          <w:rFonts w:asciiTheme="minorHAnsi" w:eastAsiaTheme="minorEastAsia" w:hAnsiTheme="minorHAnsi"/>
          <w:noProof/>
          <w:kern w:val="0"/>
          <w:sz w:val="22"/>
          <w:szCs w:val="22"/>
        </w:rPr>
      </w:pPr>
      <w:hyperlink w:anchor="_Toc159335980" w:history="1">
        <w:r w:rsidR="00941799" w:rsidRPr="005F3C75">
          <w:rPr>
            <w:rStyle w:val="Lienhypertexte"/>
            <w:noProof/>
          </w:rPr>
          <w:t>6. Indemnités des candidats ayant remis une offre</w:t>
        </w:r>
        <w:r w:rsidR="00941799">
          <w:rPr>
            <w:noProof/>
            <w:webHidden/>
          </w:rPr>
          <w:tab/>
        </w:r>
        <w:r w:rsidR="00941799">
          <w:rPr>
            <w:noProof/>
            <w:webHidden/>
          </w:rPr>
          <w:fldChar w:fldCharType="begin"/>
        </w:r>
        <w:r w:rsidR="00941799">
          <w:rPr>
            <w:noProof/>
            <w:webHidden/>
          </w:rPr>
          <w:instrText xml:space="preserve"> PAGEREF _Toc159335980 \h </w:instrText>
        </w:r>
        <w:r w:rsidR="00941799">
          <w:rPr>
            <w:noProof/>
            <w:webHidden/>
          </w:rPr>
        </w:r>
        <w:r w:rsidR="00941799">
          <w:rPr>
            <w:noProof/>
            <w:webHidden/>
          </w:rPr>
          <w:fldChar w:fldCharType="separate"/>
        </w:r>
        <w:r w:rsidR="00941799">
          <w:rPr>
            <w:noProof/>
            <w:webHidden/>
          </w:rPr>
          <w:t>16</w:t>
        </w:r>
        <w:r w:rsidR="00941799">
          <w:rPr>
            <w:noProof/>
            <w:webHidden/>
          </w:rPr>
          <w:fldChar w:fldCharType="end"/>
        </w:r>
      </w:hyperlink>
    </w:p>
    <w:p w:rsidR="00941799" w:rsidRDefault="008D30C6" w:rsidP="000534C1">
      <w:pPr>
        <w:pStyle w:val="TM1"/>
        <w:widowControl w:val="0"/>
        <w:spacing w:beforeLines="60" w:before="144" w:afterLines="60" w:after="144"/>
        <w:rPr>
          <w:rFonts w:asciiTheme="minorHAnsi" w:eastAsiaTheme="minorEastAsia" w:hAnsiTheme="minorHAnsi"/>
          <w:noProof/>
          <w:kern w:val="0"/>
          <w:sz w:val="22"/>
          <w:szCs w:val="22"/>
        </w:rPr>
      </w:pPr>
      <w:hyperlink w:anchor="_Toc159335981" w:history="1">
        <w:r w:rsidR="00941799" w:rsidRPr="005F3C75">
          <w:rPr>
            <w:rStyle w:val="Lienhypertexte"/>
            <w:noProof/>
          </w:rPr>
          <w:t>7. Renseignements complémentaires</w:t>
        </w:r>
        <w:r w:rsidR="00941799">
          <w:rPr>
            <w:noProof/>
            <w:webHidden/>
          </w:rPr>
          <w:tab/>
        </w:r>
        <w:r w:rsidR="00941799">
          <w:rPr>
            <w:noProof/>
            <w:webHidden/>
          </w:rPr>
          <w:fldChar w:fldCharType="begin"/>
        </w:r>
        <w:r w:rsidR="00941799">
          <w:rPr>
            <w:noProof/>
            <w:webHidden/>
          </w:rPr>
          <w:instrText xml:space="preserve"> PAGEREF _Toc159335981 \h </w:instrText>
        </w:r>
        <w:r w:rsidR="00941799">
          <w:rPr>
            <w:noProof/>
            <w:webHidden/>
          </w:rPr>
        </w:r>
        <w:r w:rsidR="00941799">
          <w:rPr>
            <w:noProof/>
            <w:webHidden/>
          </w:rPr>
          <w:fldChar w:fldCharType="separate"/>
        </w:r>
        <w:r w:rsidR="00941799">
          <w:rPr>
            <w:noProof/>
            <w:webHidden/>
          </w:rPr>
          <w:t>16</w:t>
        </w:r>
        <w:r w:rsidR="00941799">
          <w:rPr>
            <w:noProof/>
            <w:webHidden/>
          </w:rPr>
          <w:fldChar w:fldCharType="end"/>
        </w:r>
      </w:hyperlink>
    </w:p>
    <w:p w:rsidR="007D201C" w:rsidRPr="001A5335" w:rsidRDefault="001A5335" w:rsidP="000534C1">
      <w:pPr>
        <w:widowControl w:val="0"/>
        <w:spacing w:beforeLines="60" w:before="144" w:afterLines="60" w:after="144"/>
        <w:rPr>
          <w:sz w:val="24"/>
          <w:szCs w:val="24"/>
        </w:rPr>
      </w:pPr>
      <w:r>
        <w:fldChar w:fldCharType="end"/>
      </w:r>
    </w:p>
    <w:p w:rsidR="00041061" w:rsidRDefault="001A5335" w:rsidP="000534C1">
      <w:pPr>
        <w:pStyle w:val="DGANormal"/>
        <w:widowControl w:val="0"/>
        <w:spacing w:beforeLines="60" w:before="144" w:afterLines="60" w:after="144"/>
        <w:ind w:left="0"/>
      </w:pPr>
      <w:r>
        <w:t>Annexe 1</w:t>
      </w:r>
      <w:r>
        <w:tab/>
      </w:r>
      <w:r w:rsidR="00836D31">
        <w:t>Critère prix lot 1 (fichier joint en .XLS)</w:t>
      </w:r>
    </w:p>
    <w:p w:rsidR="00836D31" w:rsidRDefault="00836D31" w:rsidP="000534C1">
      <w:pPr>
        <w:pStyle w:val="DGANormal"/>
        <w:widowControl w:val="0"/>
        <w:spacing w:beforeLines="60" w:before="144" w:afterLines="60" w:after="144"/>
        <w:ind w:left="0"/>
      </w:pPr>
      <w:r>
        <w:t>Annexe 2</w:t>
      </w:r>
      <w:r>
        <w:tab/>
        <w:t>Critère prix lot 2 (fichier joint en .XLS)</w:t>
      </w:r>
    </w:p>
    <w:p w:rsidR="00313E4A" w:rsidRDefault="00313E4A" w:rsidP="000534C1">
      <w:pPr>
        <w:pStyle w:val="DGANormal"/>
        <w:widowControl w:val="0"/>
        <w:ind w:left="0"/>
      </w:pPr>
    </w:p>
    <w:p w:rsidR="00313E4A" w:rsidRDefault="00313E4A" w:rsidP="000534C1">
      <w:pPr>
        <w:pStyle w:val="DGANormal"/>
        <w:widowControl w:val="0"/>
        <w:ind w:left="0"/>
      </w:pPr>
      <w:r>
        <w:br w:type="page"/>
      </w:r>
    </w:p>
    <w:p w:rsidR="009871CA" w:rsidRDefault="00313E4A" w:rsidP="000534C1">
      <w:pPr>
        <w:pStyle w:val="RedaliaTitre1"/>
        <w:widowControl w:val="0"/>
        <w:ind w:left="0"/>
      </w:pPr>
      <w:bookmarkStart w:id="2" w:name="_Toc159335975"/>
      <w:r>
        <w:lastRenderedPageBreak/>
        <w:t>Objet de la consultation et lieux associés</w:t>
      </w:r>
      <w:bookmarkEnd w:id="2"/>
    </w:p>
    <w:p w:rsidR="000534C1" w:rsidRPr="000534C1" w:rsidRDefault="000534C1" w:rsidP="000534C1">
      <w:pPr>
        <w:pStyle w:val="RedaliaNormal"/>
      </w:pPr>
    </w:p>
    <w:p w:rsidR="00313E4A" w:rsidRPr="00313E4A" w:rsidRDefault="00313E4A" w:rsidP="000534C1">
      <w:pPr>
        <w:pStyle w:val="DGANormal"/>
        <w:widowControl w:val="0"/>
        <w:ind w:left="0"/>
      </w:pPr>
      <w:r w:rsidRPr="00313E4A">
        <w:t>L’objet de la consultation est le suivant :</w:t>
      </w:r>
    </w:p>
    <w:p w:rsidR="00313E4A" w:rsidRPr="00313E4A" w:rsidRDefault="00313E4A" w:rsidP="000534C1">
      <w:pPr>
        <w:pStyle w:val="DGANormal"/>
        <w:widowControl w:val="0"/>
        <w:ind w:left="0"/>
      </w:pPr>
    </w:p>
    <w:p w:rsidR="009314C4" w:rsidRDefault="009314C4" w:rsidP="009314C4">
      <w:pPr>
        <w:pStyle w:val="DGANormal"/>
        <w:widowControl w:val="0"/>
        <w:ind w:left="0"/>
      </w:pPr>
      <w:r>
        <w:t xml:space="preserve">Lot 1 - </w:t>
      </w:r>
      <w:r w:rsidRPr="00AF573C">
        <w:t>Fourniture et livraison de produits chimiques de laboratoire via un e-catalogue au profit de l’Atelier Industriel de l’Aéronautique de Bordeaux (33).</w:t>
      </w:r>
    </w:p>
    <w:p w:rsidR="009314C4" w:rsidRDefault="009314C4" w:rsidP="009314C4">
      <w:pPr>
        <w:pStyle w:val="DGANormal"/>
        <w:widowControl w:val="0"/>
        <w:ind w:left="0"/>
      </w:pPr>
    </w:p>
    <w:p w:rsidR="009314C4" w:rsidRDefault="009314C4" w:rsidP="009314C4">
      <w:pPr>
        <w:pStyle w:val="DGANormal"/>
        <w:widowControl w:val="0"/>
        <w:ind w:left="0"/>
      </w:pPr>
      <w:r>
        <w:t xml:space="preserve">Lot 2 - </w:t>
      </w:r>
      <w:r w:rsidRPr="00AF573C">
        <w:t>Fourniture et livraison de consommables de laboratoire via un e-catalogue au profit de l’Atelier Industriel de l’Aéronautique de Bordeaux (33).</w:t>
      </w:r>
    </w:p>
    <w:p w:rsidR="00313E4A" w:rsidRPr="00C85408" w:rsidRDefault="00313E4A" w:rsidP="000534C1">
      <w:pPr>
        <w:pStyle w:val="DGANormal"/>
        <w:widowControl w:val="0"/>
        <w:ind w:left="0"/>
      </w:pPr>
    </w:p>
    <w:p w:rsidR="002C5A1A" w:rsidRDefault="002C5A1A" w:rsidP="000534C1">
      <w:pPr>
        <w:pStyle w:val="DGANormal"/>
        <w:widowControl w:val="0"/>
        <w:ind w:left="0"/>
      </w:pPr>
      <w:r>
        <w:t xml:space="preserve">Classification CPV :  </w:t>
      </w:r>
    </w:p>
    <w:p w:rsidR="002C5A1A" w:rsidRDefault="002C5A1A" w:rsidP="000534C1">
      <w:pPr>
        <w:pStyle w:val="DGANormal"/>
        <w:widowControl w:val="0"/>
        <w:ind w:left="0"/>
      </w:pPr>
    </w:p>
    <w:p w:rsidR="009314C4" w:rsidRDefault="009314C4" w:rsidP="009314C4">
      <w:pPr>
        <w:pStyle w:val="DGANormal"/>
        <w:widowControl w:val="0"/>
        <w:ind w:left="0"/>
        <w:rPr>
          <w:color w:val="000000"/>
          <w:szCs w:val="24"/>
        </w:rPr>
      </w:pPr>
      <w:r>
        <w:t xml:space="preserve">LOT 1 : </w:t>
      </w:r>
      <w:r w:rsidRPr="00C65D47">
        <w:t xml:space="preserve">Le code CPV est le </w:t>
      </w:r>
      <w:r w:rsidRPr="00856F1C">
        <w:rPr>
          <w:color w:val="000000"/>
          <w:szCs w:val="24"/>
        </w:rPr>
        <w:t>33696300-8</w:t>
      </w:r>
      <w:r w:rsidRPr="00C65D47">
        <w:t xml:space="preserve"> </w:t>
      </w:r>
      <w:r>
        <w:t>–</w:t>
      </w:r>
      <w:r w:rsidRPr="00C65D47">
        <w:t>.</w:t>
      </w:r>
      <w:r w:rsidRPr="00FC4E94">
        <w:rPr>
          <w:color w:val="000000"/>
          <w:szCs w:val="24"/>
        </w:rPr>
        <w:t xml:space="preserve"> </w:t>
      </w:r>
      <w:r w:rsidRPr="00856F1C">
        <w:rPr>
          <w:color w:val="000000"/>
          <w:szCs w:val="24"/>
        </w:rPr>
        <w:t>Réactifs chimiques.</w:t>
      </w:r>
    </w:p>
    <w:p w:rsidR="009314C4" w:rsidRDefault="009314C4" w:rsidP="009314C4">
      <w:pPr>
        <w:pStyle w:val="DGANormal"/>
        <w:widowControl w:val="0"/>
        <w:ind w:left="0"/>
      </w:pPr>
      <w:r>
        <w:t xml:space="preserve">LOT 2 : </w:t>
      </w:r>
      <w:r w:rsidRPr="00C65D47">
        <w:t xml:space="preserve">Le code CPV est le </w:t>
      </w:r>
      <w:r w:rsidRPr="00856F1C">
        <w:rPr>
          <w:color w:val="000000"/>
          <w:szCs w:val="24"/>
        </w:rPr>
        <w:t>33696500-0</w:t>
      </w:r>
      <w:r>
        <w:rPr>
          <w:color w:val="000000"/>
          <w:szCs w:val="24"/>
        </w:rPr>
        <w:t xml:space="preserve"> - </w:t>
      </w:r>
      <w:r w:rsidRPr="00856F1C">
        <w:rPr>
          <w:color w:val="000000"/>
          <w:szCs w:val="24"/>
        </w:rPr>
        <w:t>Réactifs de laboratoire.</w:t>
      </w:r>
    </w:p>
    <w:p w:rsidR="009314C4" w:rsidRDefault="009314C4" w:rsidP="000534C1">
      <w:pPr>
        <w:pStyle w:val="DGANormal"/>
        <w:widowControl w:val="0"/>
        <w:ind w:left="0"/>
      </w:pPr>
    </w:p>
    <w:p w:rsidR="000534C1" w:rsidRDefault="000534C1" w:rsidP="000534C1">
      <w:pPr>
        <w:pStyle w:val="DGANormal"/>
        <w:widowControl w:val="0"/>
        <w:ind w:left="0"/>
        <w:jc w:val="left"/>
      </w:pPr>
      <w:r>
        <w:t>Le lieu de livraison des fournitures est le suivant :</w:t>
      </w:r>
    </w:p>
    <w:p w:rsidR="004E0E70" w:rsidRPr="00C85408" w:rsidRDefault="004E0E70" w:rsidP="000534C1">
      <w:pPr>
        <w:pStyle w:val="DGANormal"/>
        <w:widowControl w:val="0"/>
        <w:ind w:left="0"/>
      </w:pPr>
    </w:p>
    <w:p w:rsidR="00B07D81" w:rsidRDefault="00B07D81" w:rsidP="000534C1">
      <w:pPr>
        <w:pStyle w:val="DGANormal"/>
        <w:widowControl w:val="0"/>
        <w:ind w:left="0"/>
        <w:jc w:val="center"/>
      </w:pPr>
      <w:r>
        <w:t>Service industriel de l’aéronautique</w:t>
      </w:r>
    </w:p>
    <w:p w:rsidR="00B07D81" w:rsidRDefault="00B07D81" w:rsidP="000534C1">
      <w:pPr>
        <w:pStyle w:val="DGANormal"/>
        <w:widowControl w:val="0"/>
        <w:ind w:left="0"/>
        <w:jc w:val="center"/>
      </w:pPr>
      <w:r>
        <w:t>Atelier industriel de l’aéronautique de Bordeaux</w:t>
      </w:r>
    </w:p>
    <w:p w:rsidR="00B07D81" w:rsidRDefault="00B07D81" w:rsidP="000534C1">
      <w:pPr>
        <w:pStyle w:val="DGANormal"/>
        <w:widowControl w:val="0"/>
        <w:ind w:left="0"/>
        <w:jc w:val="center"/>
      </w:pPr>
      <w:r>
        <w:t>26 rue Emile Combes</w:t>
      </w:r>
    </w:p>
    <w:p w:rsidR="00B07D81" w:rsidRDefault="00B07D81" w:rsidP="000534C1">
      <w:pPr>
        <w:pStyle w:val="DGANormal"/>
        <w:widowControl w:val="0"/>
        <w:ind w:left="0"/>
        <w:jc w:val="center"/>
      </w:pPr>
      <w:r>
        <w:t>33270 Floirac</w:t>
      </w:r>
    </w:p>
    <w:p w:rsidR="000534C1" w:rsidRDefault="000534C1" w:rsidP="000534C1">
      <w:pPr>
        <w:pStyle w:val="DGANormal"/>
        <w:widowControl w:val="0"/>
        <w:ind w:left="0"/>
        <w:jc w:val="center"/>
      </w:pPr>
      <w:r>
        <w:t>Les horaires de livraison sont du lundi au vendredi de 7h30 à 11h30 et 13h30 à 16h30</w:t>
      </w:r>
    </w:p>
    <w:p w:rsidR="000534C1" w:rsidRDefault="000534C1" w:rsidP="000534C1">
      <w:pPr>
        <w:pStyle w:val="DGANormal"/>
        <w:widowControl w:val="0"/>
        <w:ind w:left="0"/>
        <w:jc w:val="center"/>
      </w:pPr>
    </w:p>
    <w:p w:rsidR="00AC3436" w:rsidRDefault="00AC3436" w:rsidP="000534C1">
      <w:pPr>
        <w:pStyle w:val="DGANormal"/>
        <w:widowControl w:val="0"/>
        <w:ind w:left="0"/>
        <w:jc w:val="center"/>
      </w:pPr>
    </w:p>
    <w:p w:rsidR="00C37F4C" w:rsidRDefault="00C37F4C" w:rsidP="000534C1">
      <w:pPr>
        <w:pStyle w:val="RedaliaTitre1"/>
        <w:widowControl w:val="0"/>
        <w:ind w:left="0"/>
      </w:pPr>
      <w:bookmarkStart w:id="3" w:name="_Toc159335976"/>
      <w:r>
        <w:t>Conditions de la consultation</w:t>
      </w:r>
      <w:bookmarkEnd w:id="3"/>
    </w:p>
    <w:p w:rsidR="000534C1" w:rsidRPr="000534C1" w:rsidRDefault="000534C1" w:rsidP="000534C1">
      <w:pPr>
        <w:pStyle w:val="RedaliaNormal"/>
      </w:pPr>
    </w:p>
    <w:p w:rsidR="00086193" w:rsidRDefault="00C37F4C" w:rsidP="009314C4">
      <w:pPr>
        <w:pStyle w:val="RedaliaTitre2"/>
      </w:pPr>
      <w:r>
        <w:t>Procédure de la consultation</w:t>
      </w:r>
    </w:p>
    <w:p w:rsidR="009314C4" w:rsidRPr="009314C4" w:rsidRDefault="009314C4" w:rsidP="009314C4">
      <w:pPr>
        <w:pStyle w:val="RedaliaNormal"/>
      </w:pPr>
    </w:p>
    <w:p w:rsidR="00B6246B" w:rsidRDefault="00B6246B" w:rsidP="000534C1">
      <w:pPr>
        <w:pStyle w:val="DGANormal"/>
        <w:widowControl w:val="0"/>
        <w:ind w:left="0"/>
      </w:pPr>
      <w:r>
        <w:t xml:space="preserve">La présente consultation est lancée suivant une procédure adaptée ouverte conformément aux articles L.2323-1 et R.2323-1 du code de la commande publique (CCP). </w:t>
      </w:r>
    </w:p>
    <w:p w:rsidR="00B6246B" w:rsidRDefault="00B6246B" w:rsidP="000534C1">
      <w:pPr>
        <w:pStyle w:val="DGANormal"/>
        <w:widowControl w:val="0"/>
        <w:ind w:left="0"/>
      </w:pPr>
    </w:p>
    <w:p w:rsidR="00B6246B" w:rsidRDefault="00B6246B" w:rsidP="000534C1">
      <w:pPr>
        <w:pStyle w:val="DGANormal"/>
        <w:widowControl w:val="0"/>
        <w:ind w:left="0"/>
      </w:pPr>
      <w:r>
        <w:t>Le présent marché demeure régi pour sa passation et son exécution par les dispositions du CCP Livre III : dispositions applicables aux marchés de défense ou de sécurité.</w:t>
      </w:r>
    </w:p>
    <w:p w:rsidR="00B6246B" w:rsidRPr="00B6246B" w:rsidRDefault="00B6246B" w:rsidP="000534C1">
      <w:pPr>
        <w:pStyle w:val="DGANormal"/>
        <w:widowControl w:val="0"/>
        <w:ind w:left="0"/>
      </w:pPr>
    </w:p>
    <w:p w:rsidR="00032349" w:rsidRDefault="00032349" w:rsidP="009314C4">
      <w:pPr>
        <w:pStyle w:val="RedaliaTitre2"/>
      </w:pPr>
      <w:r w:rsidRPr="00032349">
        <w:t>Structure de la consultation</w:t>
      </w:r>
    </w:p>
    <w:p w:rsidR="009314C4" w:rsidRPr="009314C4" w:rsidRDefault="009314C4" w:rsidP="009314C4">
      <w:pPr>
        <w:pStyle w:val="RedaliaNormal"/>
      </w:pPr>
    </w:p>
    <w:p w:rsidR="003F7C55" w:rsidRDefault="00032349" w:rsidP="000534C1">
      <w:pPr>
        <w:pStyle w:val="DGANormal"/>
        <w:widowControl w:val="0"/>
        <w:ind w:left="0"/>
      </w:pPr>
      <w:r w:rsidRPr="00E345EC">
        <w:t xml:space="preserve">La présente consultation est </w:t>
      </w:r>
      <w:r w:rsidRPr="004D6130">
        <w:t>divisée en 2 lots</w:t>
      </w:r>
      <w:r w:rsidR="003122B5">
        <w:t xml:space="preserve"> de consultation</w:t>
      </w:r>
      <w:r w:rsidRPr="00E254F7">
        <w:t>.</w:t>
      </w:r>
    </w:p>
    <w:p w:rsidR="003F7C55" w:rsidRDefault="003F7C55" w:rsidP="000534C1">
      <w:pPr>
        <w:pStyle w:val="DGANormal"/>
        <w:widowControl w:val="0"/>
        <w:ind w:left="0"/>
      </w:pPr>
    </w:p>
    <w:p w:rsidR="003F7C55" w:rsidRPr="003F7C55" w:rsidRDefault="003F7C55" w:rsidP="003F7C55">
      <w:pPr>
        <w:pStyle w:val="Commentaire"/>
        <w:rPr>
          <w:sz w:val="24"/>
          <w:szCs w:val="24"/>
        </w:rPr>
      </w:pPr>
      <w:r w:rsidRPr="003F7C55">
        <w:rPr>
          <w:sz w:val="24"/>
          <w:szCs w:val="24"/>
        </w:rPr>
        <w:t>Les caractéristiques des lots de consultation sont les suivantes :</w:t>
      </w:r>
    </w:p>
    <w:p w:rsidR="003F7C55" w:rsidRDefault="003F7C55" w:rsidP="003F7C55">
      <w:pPr>
        <w:pStyle w:val="Commentaire"/>
      </w:pP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3920"/>
        <w:gridCol w:w="5245"/>
      </w:tblGrid>
      <w:tr w:rsidR="003F7C55" w:rsidRPr="001B6420" w:rsidTr="00306CF8">
        <w:trPr>
          <w:trHeight w:val="283"/>
          <w:jc w:val="center"/>
        </w:trPr>
        <w:tc>
          <w:tcPr>
            <w:tcW w:w="1096" w:type="dxa"/>
            <w:shd w:val="clear" w:color="auto" w:fill="D9D9D9"/>
            <w:vAlign w:val="center"/>
          </w:tcPr>
          <w:p w:rsidR="003F7C55" w:rsidRPr="001B6420" w:rsidRDefault="003F7C55" w:rsidP="00306CF8">
            <w:pPr>
              <w:pStyle w:val="DGANormal"/>
              <w:widowControl w:val="0"/>
              <w:ind w:left="0"/>
              <w:jc w:val="center"/>
              <w:rPr>
                <w:b/>
                <w:sz w:val="22"/>
                <w:szCs w:val="22"/>
              </w:rPr>
            </w:pPr>
            <w:r w:rsidRPr="001B6420">
              <w:rPr>
                <w:b/>
                <w:sz w:val="22"/>
                <w:szCs w:val="22"/>
              </w:rPr>
              <w:t>Numéro</w:t>
            </w:r>
          </w:p>
        </w:tc>
        <w:tc>
          <w:tcPr>
            <w:tcW w:w="3920" w:type="dxa"/>
            <w:shd w:val="clear" w:color="auto" w:fill="D9D9D9"/>
            <w:vAlign w:val="center"/>
          </w:tcPr>
          <w:p w:rsidR="003F7C55" w:rsidRPr="001B6420" w:rsidRDefault="003F7C55" w:rsidP="00306CF8">
            <w:pPr>
              <w:pStyle w:val="DGANormal"/>
              <w:widowControl w:val="0"/>
              <w:ind w:left="0"/>
              <w:jc w:val="center"/>
              <w:rPr>
                <w:b/>
                <w:sz w:val="22"/>
                <w:szCs w:val="22"/>
              </w:rPr>
            </w:pPr>
            <w:r w:rsidRPr="001B6420">
              <w:rPr>
                <w:b/>
                <w:sz w:val="22"/>
                <w:szCs w:val="22"/>
              </w:rPr>
              <w:t>Désignation</w:t>
            </w:r>
          </w:p>
        </w:tc>
        <w:tc>
          <w:tcPr>
            <w:tcW w:w="5245" w:type="dxa"/>
            <w:shd w:val="clear" w:color="auto" w:fill="D9D9D9"/>
            <w:vAlign w:val="center"/>
          </w:tcPr>
          <w:p w:rsidR="003F7C55" w:rsidRPr="001B6420" w:rsidRDefault="003F7C55" w:rsidP="00306CF8">
            <w:pPr>
              <w:pStyle w:val="DGANormal"/>
              <w:widowControl w:val="0"/>
              <w:ind w:left="0"/>
              <w:jc w:val="center"/>
              <w:rPr>
                <w:b/>
                <w:sz w:val="22"/>
                <w:szCs w:val="22"/>
              </w:rPr>
            </w:pPr>
            <w:r w:rsidRPr="001B6420">
              <w:rPr>
                <w:b/>
                <w:sz w:val="22"/>
                <w:szCs w:val="22"/>
              </w:rPr>
              <w:t>Caractéristiques</w:t>
            </w:r>
          </w:p>
        </w:tc>
      </w:tr>
      <w:tr w:rsidR="003F7C55" w:rsidRPr="00C85408" w:rsidTr="00306CF8">
        <w:trPr>
          <w:trHeight w:val="340"/>
          <w:jc w:val="center"/>
        </w:trPr>
        <w:tc>
          <w:tcPr>
            <w:tcW w:w="1096" w:type="dxa"/>
            <w:vAlign w:val="center"/>
          </w:tcPr>
          <w:p w:rsidR="003F7C55" w:rsidRPr="00C85408" w:rsidRDefault="003F7C55" w:rsidP="00306CF8">
            <w:pPr>
              <w:pStyle w:val="DGANormal"/>
              <w:widowControl w:val="0"/>
              <w:ind w:left="0"/>
              <w:jc w:val="center"/>
              <w:rPr>
                <w:sz w:val="22"/>
                <w:szCs w:val="22"/>
              </w:rPr>
            </w:pPr>
            <w:r w:rsidRPr="00C85408">
              <w:rPr>
                <w:sz w:val="22"/>
                <w:szCs w:val="22"/>
              </w:rPr>
              <w:t>01</w:t>
            </w:r>
          </w:p>
        </w:tc>
        <w:tc>
          <w:tcPr>
            <w:tcW w:w="3920" w:type="dxa"/>
            <w:vAlign w:val="center"/>
          </w:tcPr>
          <w:p w:rsidR="003F7C55" w:rsidRPr="00C85408" w:rsidRDefault="003F7C55" w:rsidP="00306CF8">
            <w:pPr>
              <w:pStyle w:val="DGANormal"/>
              <w:widowControl w:val="0"/>
              <w:ind w:left="0"/>
              <w:jc w:val="center"/>
              <w:rPr>
                <w:sz w:val="22"/>
                <w:szCs w:val="22"/>
              </w:rPr>
            </w:pPr>
            <w:r w:rsidRPr="00C85408">
              <w:rPr>
                <w:sz w:val="22"/>
                <w:szCs w:val="22"/>
              </w:rPr>
              <w:t>Fourniture et livraison de produits chimiques</w:t>
            </w:r>
          </w:p>
        </w:tc>
        <w:tc>
          <w:tcPr>
            <w:tcW w:w="5245" w:type="dxa"/>
            <w:vAlign w:val="center"/>
          </w:tcPr>
          <w:p w:rsidR="003F7C55" w:rsidRPr="00C85408" w:rsidRDefault="003F7C55" w:rsidP="00306CF8">
            <w:pPr>
              <w:pStyle w:val="DGANormal"/>
              <w:widowControl w:val="0"/>
              <w:ind w:left="0"/>
              <w:jc w:val="center"/>
              <w:rPr>
                <w:sz w:val="22"/>
                <w:szCs w:val="22"/>
              </w:rPr>
            </w:pPr>
            <w:r w:rsidRPr="00C85408">
              <w:rPr>
                <w:sz w:val="22"/>
                <w:szCs w:val="22"/>
              </w:rPr>
              <w:t>Fourniture et livraison de produits chimiques</w:t>
            </w:r>
          </w:p>
        </w:tc>
      </w:tr>
      <w:tr w:rsidR="003F7C55" w:rsidRPr="00C85408" w:rsidTr="00306CF8">
        <w:trPr>
          <w:trHeight w:val="340"/>
          <w:jc w:val="center"/>
        </w:trPr>
        <w:tc>
          <w:tcPr>
            <w:tcW w:w="1096" w:type="dxa"/>
            <w:vAlign w:val="center"/>
          </w:tcPr>
          <w:p w:rsidR="003F7C55" w:rsidRPr="00C85408" w:rsidRDefault="003F7C55" w:rsidP="00306CF8">
            <w:pPr>
              <w:pStyle w:val="DGANormal"/>
              <w:widowControl w:val="0"/>
              <w:ind w:left="0"/>
              <w:jc w:val="center"/>
              <w:rPr>
                <w:sz w:val="22"/>
                <w:szCs w:val="22"/>
              </w:rPr>
            </w:pPr>
            <w:r>
              <w:rPr>
                <w:sz w:val="22"/>
                <w:szCs w:val="22"/>
              </w:rPr>
              <w:t>02</w:t>
            </w:r>
          </w:p>
        </w:tc>
        <w:tc>
          <w:tcPr>
            <w:tcW w:w="3920" w:type="dxa"/>
            <w:vAlign w:val="center"/>
          </w:tcPr>
          <w:p w:rsidR="003F7C55" w:rsidRPr="00C85408" w:rsidRDefault="003F7C55" w:rsidP="00306CF8">
            <w:pPr>
              <w:pStyle w:val="DGANormal"/>
              <w:widowControl w:val="0"/>
              <w:ind w:left="0"/>
              <w:jc w:val="center"/>
              <w:rPr>
                <w:sz w:val="22"/>
                <w:szCs w:val="22"/>
              </w:rPr>
            </w:pPr>
            <w:r w:rsidRPr="00C85408">
              <w:rPr>
                <w:sz w:val="22"/>
                <w:szCs w:val="22"/>
              </w:rPr>
              <w:t>Fourniture et livraison de consommables de laboratoire.</w:t>
            </w:r>
          </w:p>
        </w:tc>
        <w:tc>
          <w:tcPr>
            <w:tcW w:w="5245" w:type="dxa"/>
            <w:vAlign w:val="center"/>
          </w:tcPr>
          <w:p w:rsidR="003F7C55" w:rsidRPr="00C85408" w:rsidRDefault="003F7C55" w:rsidP="00306CF8">
            <w:pPr>
              <w:pStyle w:val="DGANormal"/>
              <w:widowControl w:val="0"/>
              <w:ind w:left="0"/>
              <w:jc w:val="center"/>
              <w:rPr>
                <w:sz w:val="22"/>
                <w:szCs w:val="22"/>
              </w:rPr>
            </w:pPr>
            <w:r w:rsidRPr="00C85408">
              <w:rPr>
                <w:sz w:val="22"/>
                <w:szCs w:val="22"/>
              </w:rPr>
              <w:t>Fourniture et livraison de consommables de laboratoire.</w:t>
            </w:r>
          </w:p>
        </w:tc>
      </w:tr>
    </w:tbl>
    <w:p w:rsidR="003F7C55" w:rsidRDefault="003F7C55" w:rsidP="003F7C55">
      <w:pPr>
        <w:pStyle w:val="Commentaire"/>
      </w:pPr>
    </w:p>
    <w:p w:rsidR="003F7C55" w:rsidRDefault="003F7C55" w:rsidP="003F7C55">
      <w:pPr>
        <w:pStyle w:val="DGANormal"/>
        <w:widowControl w:val="0"/>
        <w:ind w:left="0"/>
      </w:pPr>
      <w:r>
        <w:t>L’attribution se fera par lots séparés.</w:t>
      </w:r>
    </w:p>
    <w:p w:rsidR="003F7C55" w:rsidRDefault="003F7C55" w:rsidP="003F7C55">
      <w:pPr>
        <w:pStyle w:val="DGANormal"/>
        <w:widowControl w:val="0"/>
        <w:ind w:left="0"/>
      </w:pPr>
    </w:p>
    <w:p w:rsidR="003F7C55" w:rsidRDefault="003F7C55" w:rsidP="003F7C55">
      <w:pPr>
        <w:pStyle w:val="DGANormal"/>
        <w:widowControl w:val="0"/>
        <w:ind w:left="0"/>
      </w:pPr>
      <w:r>
        <w:t>Les candidats peuvent répondre à un lot, plusieurs lots ou à l’ensemble des lots.</w:t>
      </w:r>
    </w:p>
    <w:p w:rsidR="003F7C55" w:rsidRDefault="003F7C55" w:rsidP="003F7C55">
      <w:pPr>
        <w:pStyle w:val="DGANormal"/>
        <w:widowControl w:val="0"/>
        <w:ind w:left="0"/>
      </w:pPr>
    </w:p>
    <w:p w:rsidR="003F7C55" w:rsidRDefault="003F7C55" w:rsidP="003F7C55">
      <w:pPr>
        <w:pStyle w:val="DGANormal"/>
        <w:widowControl w:val="0"/>
        <w:ind w:left="0"/>
      </w:pPr>
      <w:r>
        <w:t>Chaque lot peut faire l’objet de l’attribution d’un marché public distinct. Le terme « marché public » utilisé infra concerne indifféremment et sans distinction l’ensemble des lots.</w:t>
      </w:r>
    </w:p>
    <w:p w:rsidR="003F7C55" w:rsidRDefault="003F7C55" w:rsidP="003F7C55">
      <w:pPr>
        <w:pStyle w:val="DGANormal"/>
        <w:widowControl w:val="0"/>
        <w:ind w:left="0"/>
      </w:pPr>
    </w:p>
    <w:p w:rsidR="00615FD1" w:rsidRDefault="003F7C55" w:rsidP="003F7C55">
      <w:pPr>
        <w:pStyle w:val="DGANormal"/>
        <w:widowControl w:val="0"/>
        <w:ind w:left="0"/>
      </w:pPr>
      <w:r>
        <w:t>Un marché peut faire l’objet d’un regroupement de lots dans l’hypothèse d’un titulaire identique.</w:t>
      </w:r>
    </w:p>
    <w:p w:rsidR="003F7C55" w:rsidRDefault="003F7C55" w:rsidP="003F7C55">
      <w:pPr>
        <w:pStyle w:val="DGANormal"/>
        <w:widowControl w:val="0"/>
        <w:ind w:left="0"/>
      </w:pPr>
    </w:p>
    <w:p w:rsidR="00615FD1" w:rsidRDefault="00615FD1" w:rsidP="009314C4">
      <w:pPr>
        <w:pStyle w:val="RedaliaTitre2"/>
      </w:pPr>
      <w:r w:rsidRPr="00032349">
        <w:lastRenderedPageBreak/>
        <w:t xml:space="preserve">Structure </w:t>
      </w:r>
      <w:r w:rsidR="003F7C55">
        <w:t>de l’accord cadre</w:t>
      </w:r>
    </w:p>
    <w:p w:rsidR="009314C4" w:rsidRPr="009314C4" w:rsidRDefault="009314C4" w:rsidP="009314C4">
      <w:pPr>
        <w:pStyle w:val="RedaliaNormal"/>
      </w:pPr>
    </w:p>
    <w:p w:rsidR="003F7C55" w:rsidRDefault="003F7C55" w:rsidP="003F7C55">
      <w:pPr>
        <w:pStyle w:val="DGANormal"/>
        <w:widowControl w:val="0"/>
        <w:ind w:left="0"/>
      </w:pPr>
      <w:r>
        <w:t>Les caractéristiques de l'accord-cadre sont les suivantes :</w:t>
      </w:r>
    </w:p>
    <w:p w:rsidR="003F7C55" w:rsidRDefault="003F7C55" w:rsidP="003F7C55">
      <w:pPr>
        <w:pStyle w:val="DGANormal"/>
        <w:widowControl w:val="0"/>
        <w:ind w:left="0"/>
      </w:pPr>
    </w:p>
    <w:p w:rsidR="003F7C55" w:rsidRDefault="003F7C55" w:rsidP="003F7C55">
      <w:pPr>
        <w:pStyle w:val="DGANormal"/>
        <w:widowControl w:val="0"/>
        <w:ind w:left="0"/>
      </w:pPr>
      <w:r>
        <w:t>Lot 1 - Fourniture et livraison de produits chimiques de laboratoire via un e-catalogue au profit de l’Atelier Industriel de l’Aéronautique de Bordeaux (33).</w:t>
      </w:r>
    </w:p>
    <w:p w:rsidR="003F7C55" w:rsidRDefault="003F7C55" w:rsidP="003F7C55">
      <w:pPr>
        <w:pStyle w:val="DGANormal"/>
        <w:widowControl w:val="0"/>
        <w:ind w:left="0"/>
      </w:pPr>
    </w:p>
    <w:p w:rsidR="00615FD1" w:rsidRDefault="003F7C55" w:rsidP="003F7C55">
      <w:pPr>
        <w:pStyle w:val="DGANormal"/>
        <w:widowControl w:val="0"/>
        <w:ind w:left="0"/>
      </w:pPr>
      <w:r>
        <w:t>Lot 2 - Fourniture et livraison de consommables de laboratoire via un e-catalogue au profit de l’Atelier Industriel de l’Aéronautique de Bordeaux (33).</w:t>
      </w:r>
    </w:p>
    <w:p w:rsidR="009314C4" w:rsidRDefault="009314C4" w:rsidP="000534C1">
      <w:pPr>
        <w:pStyle w:val="DGANormal"/>
        <w:widowControl w:val="0"/>
        <w:ind w:left="0"/>
      </w:pPr>
    </w:p>
    <w:p w:rsidR="004D6130" w:rsidRPr="004D6130" w:rsidRDefault="004D6130" w:rsidP="009314C4">
      <w:pPr>
        <w:pStyle w:val="RedaliaTitre2"/>
      </w:pPr>
      <w:r w:rsidRPr="004D6130">
        <w:t>Type de contractant</w:t>
      </w:r>
    </w:p>
    <w:p w:rsidR="004D6130" w:rsidRDefault="004D6130" w:rsidP="000534C1">
      <w:pPr>
        <w:pStyle w:val="DGANormal"/>
        <w:widowControl w:val="0"/>
        <w:ind w:left="0"/>
      </w:pPr>
      <w:r>
        <w:t xml:space="preserve">Le marché pourra </w:t>
      </w:r>
      <w:r w:rsidRPr="004D6130">
        <w:t>être a</w:t>
      </w:r>
      <w:r>
        <w:t xml:space="preserve">ttribué à une seule entreprise </w:t>
      </w:r>
      <w:r w:rsidRPr="004D6130">
        <w:t>ou à un groupement d’entreprises</w:t>
      </w:r>
      <w:r>
        <w:t xml:space="preserve"> pour chaque lot.</w:t>
      </w:r>
    </w:p>
    <w:p w:rsidR="004D6130" w:rsidRDefault="004D6130" w:rsidP="000534C1">
      <w:pPr>
        <w:pStyle w:val="DGANormal"/>
        <w:widowControl w:val="0"/>
        <w:ind w:left="0"/>
      </w:pPr>
    </w:p>
    <w:p w:rsidR="004D6130" w:rsidRDefault="004D6130" w:rsidP="000534C1">
      <w:pPr>
        <w:pStyle w:val="DGANormal"/>
        <w:widowControl w:val="0"/>
        <w:ind w:left="0"/>
      </w:pPr>
      <w:r w:rsidRPr="0047752C">
        <w:t>En cas de candidature présentée par un groupement momentané d’entreprises conjoint, le mandataire devra être solidaire d</w:t>
      </w:r>
      <w:r w:rsidR="00F82F94">
        <w:t xml:space="preserve">es autres membres du groupement </w:t>
      </w:r>
      <w:r w:rsidR="00F82F94" w:rsidRPr="00F82F94">
        <w:t xml:space="preserve">au plus tard lors de l’attribution </w:t>
      </w:r>
      <w:r w:rsidR="00F82F94">
        <w:t>du marché.</w:t>
      </w:r>
    </w:p>
    <w:p w:rsidR="004D6130" w:rsidRDefault="004D6130" w:rsidP="000534C1">
      <w:pPr>
        <w:pStyle w:val="DGANormal"/>
        <w:widowControl w:val="0"/>
        <w:ind w:left="0"/>
      </w:pPr>
    </w:p>
    <w:p w:rsidR="00880F8B" w:rsidRDefault="00880F8B" w:rsidP="009314C4">
      <w:pPr>
        <w:pStyle w:val="RedaliaTitre2"/>
      </w:pPr>
      <w:r>
        <w:t>Nature des offres</w:t>
      </w:r>
    </w:p>
    <w:p w:rsidR="009314C4" w:rsidRPr="009314C4" w:rsidRDefault="009314C4" w:rsidP="009314C4">
      <w:pPr>
        <w:pStyle w:val="RedaliaNormal"/>
      </w:pPr>
    </w:p>
    <w:p w:rsidR="00880F8B" w:rsidRDefault="00880F8B" w:rsidP="009314C4">
      <w:pPr>
        <w:pStyle w:val="RedaliaTitre3"/>
      </w:pPr>
      <w:r>
        <w:t>Solution de base</w:t>
      </w:r>
    </w:p>
    <w:p w:rsidR="009314C4" w:rsidRPr="009314C4" w:rsidRDefault="009314C4" w:rsidP="009314C4">
      <w:pPr>
        <w:pStyle w:val="RedaliaNormal"/>
      </w:pPr>
    </w:p>
    <w:p w:rsidR="00880F8B" w:rsidRDefault="00880F8B" w:rsidP="000534C1">
      <w:pPr>
        <w:pStyle w:val="DGANormal"/>
        <w:widowControl w:val="0"/>
        <w:ind w:left="0"/>
      </w:pPr>
      <w:r>
        <w:t>Le dossier de consultation des entreprises (DCE) se compose d’une solution de base. Les candidats devront répondre à cette solution.</w:t>
      </w:r>
    </w:p>
    <w:p w:rsidR="00880F8B" w:rsidRDefault="00880F8B" w:rsidP="000534C1">
      <w:pPr>
        <w:pStyle w:val="DGANormal"/>
        <w:widowControl w:val="0"/>
        <w:ind w:left="0"/>
      </w:pPr>
    </w:p>
    <w:p w:rsidR="00880F8B" w:rsidRDefault="00880F8B" w:rsidP="009314C4">
      <w:pPr>
        <w:pStyle w:val="RedaliaTitre3"/>
      </w:pPr>
      <w:r>
        <w:t>Variantes</w:t>
      </w:r>
    </w:p>
    <w:p w:rsidR="009314C4" w:rsidRPr="009314C4" w:rsidRDefault="009314C4" w:rsidP="009314C4">
      <w:pPr>
        <w:pStyle w:val="RedaliaNormal"/>
      </w:pPr>
    </w:p>
    <w:p w:rsidR="00880F8B" w:rsidRDefault="00880F8B" w:rsidP="000534C1">
      <w:pPr>
        <w:pStyle w:val="DGANormal"/>
        <w:widowControl w:val="0"/>
        <w:ind w:left="0"/>
      </w:pPr>
      <w:r>
        <w:t>Aucune variante ne pourra être proposée par les candidats.</w:t>
      </w:r>
    </w:p>
    <w:p w:rsidR="004D6130" w:rsidRDefault="004D6130" w:rsidP="000534C1">
      <w:pPr>
        <w:pStyle w:val="DGANormal"/>
        <w:widowControl w:val="0"/>
        <w:ind w:left="0"/>
      </w:pPr>
    </w:p>
    <w:p w:rsidR="00880F8B" w:rsidRDefault="00880F8B" w:rsidP="009314C4">
      <w:pPr>
        <w:pStyle w:val="RedaliaTitre3"/>
      </w:pPr>
      <w:r>
        <w:t>Options</w:t>
      </w:r>
    </w:p>
    <w:p w:rsidR="009314C4" w:rsidRPr="009314C4" w:rsidRDefault="009314C4" w:rsidP="009314C4">
      <w:pPr>
        <w:pStyle w:val="RedaliaNormal"/>
      </w:pPr>
    </w:p>
    <w:p w:rsidR="00880F8B" w:rsidRDefault="00880F8B" w:rsidP="000534C1">
      <w:pPr>
        <w:pStyle w:val="DGANormal"/>
        <w:widowControl w:val="0"/>
        <w:ind w:left="0"/>
      </w:pPr>
      <w:r w:rsidRPr="00880F8B">
        <w:t>L’</w:t>
      </w:r>
      <w:r>
        <w:t>A</w:t>
      </w:r>
      <w:r w:rsidRPr="00880F8B">
        <w:t>cheteur ne prévoit aucune option pour le marché</w:t>
      </w:r>
      <w:r>
        <w:t>.</w:t>
      </w:r>
    </w:p>
    <w:p w:rsidR="008E7F68" w:rsidRDefault="008E7F68" w:rsidP="000534C1">
      <w:pPr>
        <w:pStyle w:val="DGANormal"/>
        <w:widowControl w:val="0"/>
        <w:ind w:left="0"/>
      </w:pPr>
    </w:p>
    <w:p w:rsidR="000B6BA0" w:rsidRDefault="000B6BA0" w:rsidP="009314C4">
      <w:pPr>
        <w:pStyle w:val="RedaliaTitre2"/>
      </w:pPr>
      <w:r>
        <w:t>Modalités de paiement</w:t>
      </w:r>
    </w:p>
    <w:p w:rsidR="009314C4" w:rsidRPr="009314C4" w:rsidRDefault="009314C4" w:rsidP="009314C4">
      <w:pPr>
        <w:pStyle w:val="RedaliaNormal"/>
      </w:pPr>
    </w:p>
    <w:p w:rsidR="009314C4" w:rsidRPr="000A02D7" w:rsidRDefault="009314C4" w:rsidP="009314C4">
      <w:pPr>
        <w:pStyle w:val="RedaliaNormal"/>
      </w:pPr>
      <w:r w:rsidRPr="000A02D7">
        <w:t>Les modalités de paiement sont définies dans le cahier des clauses administratives particulières (CCAP).</w:t>
      </w:r>
    </w:p>
    <w:p w:rsidR="000B6BA0" w:rsidRDefault="000B6BA0" w:rsidP="000534C1">
      <w:pPr>
        <w:pStyle w:val="DGANormal"/>
        <w:widowControl w:val="0"/>
        <w:ind w:left="0"/>
      </w:pPr>
    </w:p>
    <w:p w:rsidR="00432348" w:rsidRDefault="00432348" w:rsidP="009314C4">
      <w:pPr>
        <w:pStyle w:val="RedaliaTitre2"/>
      </w:pPr>
      <w:r>
        <w:t>Modification de détail du dossier de consultation des entreprises</w:t>
      </w:r>
    </w:p>
    <w:p w:rsidR="009314C4" w:rsidRPr="009314C4" w:rsidRDefault="009314C4" w:rsidP="009314C4">
      <w:pPr>
        <w:pStyle w:val="RedaliaNormal"/>
      </w:pPr>
    </w:p>
    <w:p w:rsidR="009314C4" w:rsidRDefault="009314C4" w:rsidP="009314C4">
      <w:pPr>
        <w:pStyle w:val="DGANormal"/>
        <w:widowControl w:val="0"/>
        <w:ind w:left="0"/>
      </w:pPr>
      <w:r>
        <w:t xml:space="preserve">L’Acheteur se réserve le droit d’apporter au plus tard 10 jours avant la date limite fixée pour la remise des offres, des modifications de détail au dossier de consultation des entreprises. Ces modifications n’altéreront pas les éléments substantiels du marché. Il informera alors tous les candidats dans des conditions respectueuses du principe d’égalité. Les candidats devront alors répondre sur la base du dossier modifié sans pouvoir élever aucune réclamation à ce sujet. </w:t>
      </w:r>
    </w:p>
    <w:p w:rsidR="009314C4" w:rsidRDefault="009314C4" w:rsidP="009314C4">
      <w:pPr>
        <w:pStyle w:val="DGANormal"/>
        <w:widowControl w:val="0"/>
        <w:ind w:left="0"/>
      </w:pPr>
    </w:p>
    <w:p w:rsidR="00432348" w:rsidRDefault="009314C4" w:rsidP="009314C4">
      <w:pPr>
        <w:pStyle w:val="DGANormal"/>
        <w:widowControl w:val="0"/>
        <w:ind w:left="0"/>
      </w:pPr>
      <w:r>
        <w:t xml:space="preserve">Les candidats seront informés des modifications apportées via la PLACE (plate-forme des achats de l’Etat, https://www.marches-publics.gouv.fr). A cet effet, </w:t>
      </w:r>
      <w:r w:rsidRPr="009314C4">
        <w:rPr>
          <w:b/>
        </w:rPr>
        <w:t xml:space="preserve">il est </w:t>
      </w:r>
      <w:r w:rsidRPr="009314C4">
        <w:rPr>
          <w:b/>
          <w:u w:val="single"/>
        </w:rPr>
        <w:t>vivement</w:t>
      </w:r>
      <w:r w:rsidRPr="009314C4">
        <w:rPr>
          <w:b/>
        </w:rPr>
        <w:t xml:space="preserve"> recommandé aux candidats de se créer un espace utilisateur sous la PLACE (acte gratuit) avec une adresse électronique de contact valide et souvent consultée</w:t>
      </w:r>
      <w:r>
        <w:t>, afin d’être contactés et informés des échanges avec l’Acheteur, relatifs à la présente consultation référencée sous le n° 26060MP0X000 (éventuelles questions, modifications, informations, etc. ...).</w:t>
      </w:r>
    </w:p>
    <w:p w:rsidR="009314C4" w:rsidRDefault="009314C4" w:rsidP="009314C4">
      <w:pPr>
        <w:pStyle w:val="DGANormal"/>
        <w:widowControl w:val="0"/>
        <w:ind w:left="0"/>
      </w:pPr>
    </w:p>
    <w:p w:rsidR="00432348" w:rsidRDefault="00432348" w:rsidP="009314C4">
      <w:pPr>
        <w:pStyle w:val="DGANormal"/>
        <w:widowControl w:val="0"/>
        <w:ind w:left="0"/>
      </w:pPr>
      <w:r>
        <w:t>Si la date limite fixée pour la remise des offres est reportée, la disposition précédente est applicable en fonction d’une nouvelle date.</w:t>
      </w:r>
    </w:p>
    <w:p w:rsidR="00F71018" w:rsidRDefault="00F71018" w:rsidP="000534C1">
      <w:pPr>
        <w:pStyle w:val="DGANormal"/>
        <w:widowControl w:val="0"/>
        <w:ind w:left="0"/>
      </w:pPr>
    </w:p>
    <w:p w:rsidR="003F7C55" w:rsidRDefault="003F7C55" w:rsidP="000534C1">
      <w:pPr>
        <w:pStyle w:val="DGANormal"/>
        <w:widowControl w:val="0"/>
        <w:ind w:left="0"/>
      </w:pPr>
    </w:p>
    <w:p w:rsidR="003F7C55" w:rsidRDefault="003F7C55" w:rsidP="000534C1">
      <w:pPr>
        <w:pStyle w:val="DGANormal"/>
        <w:widowControl w:val="0"/>
        <w:ind w:left="0"/>
      </w:pPr>
    </w:p>
    <w:p w:rsidR="00F71018" w:rsidRDefault="00F71018" w:rsidP="009314C4">
      <w:pPr>
        <w:pStyle w:val="RedaliaTitre2"/>
      </w:pPr>
      <w:r>
        <w:lastRenderedPageBreak/>
        <w:t>Délai de validité des offres</w:t>
      </w:r>
    </w:p>
    <w:p w:rsidR="009314C4" w:rsidRPr="009314C4" w:rsidRDefault="009314C4" w:rsidP="009314C4">
      <w:pPr>
        <w:pStyle w:val="RedaliaNormal"/>
        <w:rPr>
          <w:sz w:val="24"/>
          <w:szCs w:val="24"/>
        </w:rPr>
      </w:pPr>
    </w:p>
    <w:p w:rsidR="009314C4" w:rsidRPr="009314C4" w:rsidRDefault="009314C4" w:rsidP="009314C4">
      <w:pPr>
        <w:pStyle w:val="RedaliaNormal"/>
        <w:rPr>
          <w:sz w:val="24"/>
          <w:szCs w:val="24"/>
        </w:rPr>
      </w:pPr>
      <w:r w:rsidRPr="009314C4">
        <w:rPr>
          <w:sz w:val="24"/>
          <w:szCs w:val="24"/>
        </w:rPr>
        <w:t>Le délai de validité des offres est de 180 jours. Il court à compter de la date limite fixée pour la remise des offres finales.</w:t>
      </w:r>
    </w:p>
    <w:p w:rsidR="00F71018" w:rsidRPr="009314C4" w:rsidRDefault="00F71018" w:rsidP="000534C1">
      <w:pPr>
        <w:pStyle w:val="DGANormal"/>
        <w:widowControl w:val="0"/>
        <w:ind w:left="0"/>
        <w:rPr>
          <w:szCs w:val="24"/>
        </w:rPr>
      </w:pPr>
    </w:p>
    <w:p w:rsidR="00F71018" w:rsidRDefault="00F71018" w:rsidP="009314C4">
      <w:pPr>
        <w:pStyle w:val="RedaliaTitre2"/>
      </w:pPr>
      <w:r>
        <w:t>Propriété intellectuelle</w:t>
      </w:r>
    </w:p>
    <w:p w:rsidR="009314C4" w:rsidRPr="009314C4" w:rsidRDefault="009314C4" w:rsidP="009314C4">
      <w:pPr>
        <w:pStyle w:val="RedaliaNormal"/>
      </w:pPr>
    </w:p>
    <w:p w:rsidR="00F71018" w:rsidRDefault="00F71018" w:rsidP="009314C4">
      <w:pPr>
        <w:pStyle w:val="RedaliaTitre3"/>
      </w:pPr>
      <w:r>
        <w:t>Propriété intellectuelle applicable à la consultation</w:t>
      </w:r>
    </w:p>
    <w:p w:rsidR="009314C4" w:rsidRPr="009314C4" w:rsidRDefault="009314C4" w:rsidP="009314C4">
      <w:pPr>
        <w:pStyle w:val="RedaliaNormal"/>
      </w:pPr>
    </w:p>
    <w:p w:rsidR="00F71018" w:rsidRDefault="00F71018" w:rsidP="000534C1">
      <w:pPr>
        <w:pStyle w:val="DGANormal"/>
        <w:widowControl w:val="0"/>
        <w:ind w:left="0"/>
      </w:pPr>
      <w:r>
        <w:t xml:space="preserve">Les documents mis à disposition du titulaire et les informations orales transmises dans le cadre </w:t>
      </w:r>
      <w:r w:rsidR="009061F9">
        <w:t xml:space="preserve">de la présente consultation </w:t>
      </w:r>
      <w:r>
        <w:t>ne pourront être utilisés que pour les besoins de l’exécution</w:t>
      </w:r>
      <w:r w:rsidR="009061F9">
        <w:t xml:space="preserve"> du présent projet</w:t>
      </w:r>
      <w:r>
        <w:t xml:space="preserve"> de marché.</w:t>
      </w:r>
    </w:p>
    <w:p w:rsidR="00F71018" w:rsidRDefault="00F71018" w:rsidP="000534C1">
      <w:pPr>
        <w:pStyle w:val="DGANormal"/>
        <w:widowControl w:val="0"/>
        <w:ind w:left="0"/>
      </w:pPr>
    </w:p>
    <w:p w:rsidR="00F71018" w:rsidRDefault="00F71018" w:rsidP="000534C1">
      <w:pPr>
        <w:pStyle w:val="DGANormal"/>
        <w:widowControl w:val="0"/>
        <w:ind w:left="0"/>
      </w:pPr>
      <w:r>
        <w:t>Ces informations doivent être tenues confidentielles. Leur communication ne constitue pas une divulgation au regard de la législation des brevets. Le titulaire reportera les obligations du présent article vis-à-vis de ses sous-traitants éventuels.</w:t>
      </w:r>
    </w:p>
    <w:p w:rsidR="00F71018" w:rsidRDefault="00F71018" w:rsidP="000534C1">
      <w:pPr>
        <w:pStyle w:val="DGANormal"/>
        <w:widowControl w:val="0"/>
        <w:ind w:left="0"/>
      </w:pPr>
    </w:p>
    <w:p w:rsidR="00F71018" w:rsidRDefault="00F71018" w:rsidP="009314C4">
      <w:pPr>
        <w:pStyle w:val="RedaliaTitre3"/>
      </w:pPr>
      <w:r>
        <w:t>Propriété intellectuelle applicable à la réalisation du marché</w:t>
      </w:r>
    </w:p>
    <w:p w:rsidR="009314C4" w:rsidRPr="009314C4" w:rsidRDefault="009314C4" w:rsidP="009314C4">
      <w:pPr>
        <w:pStyle w:val="RedaliaNormal"/>
      </w:pPr>
    </w:p>
    <w:p w:rsidR="00F71018" w:rsidRDefault="00F71018" w:rsidP="000534C1">
      <w:pPr>
        <w:pStyle w:val="DGANormal"/>
        <w:widowControl w:val="0"/>
        <w:ind w:left="0"/>
      </w:pPr>
      <w:r>
        <w:t>Les stipulations sont définies à l’article 10 du CCAP.</w:t>
      </w:r>
    </w:p>
    <w:p w:rsidR="009314C4" w:rsidRPr="000A02D7" w:rsidRDefault="009314C4" w:rsidP="009314C4">
      <w:pPr>
        <w:pStyle w:val="RedaliaNormal"/>
      </w:pPr>
    </w:p>
    <w:p w:rsidR="009314C4" w:rsidRPr="000A02D7" w:rsidRDefault="009314C4" w:rsidP="009314C4">
      <w:pPr>
        <w:pStyle w:val="RedaliaTitre3"/>
      </w:pPr>
      <w:r w:rsidRPr="000A02D7">
        <w:t>Pr</w:t>
      </w:r>
      <w:r>
        <w:t xml:space="preserve">estations fournies au titre de la réalisation </w:t>
      </w:r>
      <w:r w:rsidRPr="000A02D7">
        <w:t>du marché</w:t>
      </w:r>
    </w:p>
    <w:p w:rsidR="009314C4" w:rsidRDefault="009314C4" w:rsidP="009314C4">
      <w:pPr>
        <w:pStyle w:val="RedaliaNormal"/>
      </w:pPr>
    </w:p>
    <w:p w:rsidR="009314C4" w:rsidRPr="000A02D7" w:rsidRDefault="009314C4" w:rsidP="009314C4">
      <w:pPr>
        <w:pStyle w:val="RedaliaNormal"/>
      </w:pPr>
      <w:r w:rsidRPr="000A02D7">
        <w:t>Le présent marché ne fait l’objet d’aucune disposition particulière concernant l’emploi de brevets, licences, dessins et modèles.</w:t>
      </w:r>
    </w:p>
    <w:p w:rsidR="009314C4" w:rsidRDefault="009314C4" w:rsidP="000534C1">
      <w:pPr>
        <w:pStyle w:val="DGANormal"/>
        <w:widowControl w:val="0"/>
        <w:ind w:left="0"/>
      </w:pPr>
    </w:p>
    <w:p w:rsidR="00F71018" w:rsidRDefault="00F71018" w:rsidP="009314C4">
      <w:pPr>
        <w:pStyle w:val="RedaliaTitre2"/>
      </w:pPr>
      <w:r>
        <w:t>Dispositions relatives à la défense nationale</w:t>
      </w:r>
    </w:p>
    <w:p w:rsidR="009314C4" w:rsidRPr="009314C4" w:rsidRDefault="009314C4" w:rsidP="009314C4">
      <w:pPr>
        <w:pStyle w:val="RedaliaNormal"/>
      </w:pPr>
    </w:p>
    <w:p w:rsidR="00F71018" w:rsidRDefault="00F71018" w:rsidP="000534C1">
      <w:pPr>
        <w:pStyle w:val="DGANormal"/>
        <w:widowControl w:val="0"/>
        <w:ind w:left="0"/>
      </w:pPr>
      <w:r>
        <w:t>Le présent dossier intéressant la défense, les candidats auront à en assurer la conservation avec toutes les précautions de confidentialité requises et à le retourner au plus tard à la date fixée pour la remise des offres.</w:t>
      </w:r>
    </w:p>
    <w:p w:rsidR="00F71018" w:rsidRDefault="00F71018" w:rsidP="000534C1">
      <w:pPr>
        <w:pStyle w:val="DGANormal"/>
        <w:widowControl w:val="0"/>
        <w:ind w:left="0"/>
      </w:pPr>
    </w:p>
    <w:p w:rsidR="00F71018" w:rsidRDefault="00F71018" w:rsidP="000534C1">
      <w:pPr>
        <w:pStyle w:val="DGANormal"/>
        <w:widowControl w:val="0"/>
        <w:ind w:left="0"/>
      </w:pPr>
      <w:r>
        <w:t>L'attention des candidats est particulièrement attirée sur les stipulations du CCAP qui énoncent les formalités à accomplir et les consignes à respecter du fait que tout ou partie des prestations à exécuter se situent dans une enceinte du ministère de la Défense à l'intérieur de laquelle des précautions particulières sont à prendre en permanence pour la protection du secret ou de points sensibles.</w:t>
      </w:r>
    </w:p>
    <w:p w:rsidR="00F71018" w:rsidRDefault="00F71018" w:rsidP="000534C1">
      <w:pPr>
        <w:pStyle w:val="DGANormal"/>
        <w:widowControl w:val="0"/>
        <w:ind w:left="0"/>
      </w:pPr>
    </w:p>
    <w:p w:rsidR="00F71018" w:rsidRDefault="00F71018" w:rsidP="000534C1">
      <w:pPr>
        <w:pStyle w:val="DGANormal"/>
        <w:widowControl w:val="0"/>
        <w:ind w:left="0"/>
      </w:pPr>
      <w:r>
        <w:t>Il est précisé qu'une autorisation individuelle d'accès, délivrable seulement après enquête de sécurité, est nécessaire pour tous les membres de l'entreprise désirant pénétrer sur le site et qu'il leur appartient de prendre leurs dispositions en conséquence.</w:t>
      </w:r>
    </w:p>
    <w:p w:rsidR="00F71018" w:rsidRDefault="00F71018" w:rsidP="000534C1">
      <w:pPr>
        <w:pStyle w:val="DGANormal"/>
        <w:widowControl w:val="0"/>
        <w:ind w:left="0"/>
      </w:pPr>
    </w:p>
    <w:p w:rsidR="00F71018" w:rsidRDefault="00F71018" w:rsidP="00387818">
      <w:pPr>
        <w:pStyle w:val="RedaliaTitre2"/>
      </w:pPr>
      <w:r>
        <w:t>Visite sur site</w:t>
      </w:r>
    </w:p>
    <w:p w:rsidR="00387818" w:rsidRPr="00387818" w:rsidRDefault="00387818" w:rsidP="00387818">
      <w:pPr>
        <w:pStyle w:val="RedaliaNormal"/>
      </w:pPr>
    </w:p>
    <w:p w:rsidR="00F71018" w:rsidRDefault="00F71018" w:rsidP="000534C1">
      <w:pPr>
        <w:pStyle w:val="DGANormal"/>
        <w:widowControl w:val="0"/>
        <w:ind w:left="0"/>
      </w:pPr>
      <w:r>
        <w:t>Il n’est pas prévu de visite sur site.</w:t>
      </w:r>
    </w:p>
    <w:p w:rsidR="00CC3BF1" w:rsidRDefault="00CC3BF1">
      <w:pPr>
        <w:jc w:val="left"/>
        <w:rPr>
          <w:sz w:val="24"/>
        </w:rPr>
      </w:pPr>
      <w:r>
        <w:br w:type="page"/>
      </w:r>
    </w:p>
    <w:p w:rsidR="007C0194" w:rsidRDefault="007C0194" w:rsidP="000534C1">
      <w:pPr>
        <w:pStyle w:val="DGANormal"/>
        <w:widowControl w:val="0"/>
        <w:ind w:left="0"/>
      </w:pPr>
    </w:p>
    <w:p w:rsidR="00D02116" w:rsidRDefault="007C0194" w:rsidP="000534C1">
      <w:pPr>
        <w:pStyle w:val="RedaliaTitre1"/>
        <w:widowControl w:val="0"/>
        <w:ind w:left="0"/>
      </w:pPr>
      <w:bookmarkStart w:id="4" w:name="_Toc159335977"/>
      <w:r w:rsidRPr="007C0194">
        <w:t>Modalités de présentation</w:t>
      </w:r>
      <w:bookmarkEnd w:id="4"/>
      <w:r w:rsidR="00D02116">
        <w:t xml:space="preserve"> des candidatures et des offres</w:t>
      </w:r>
    </w:p>
    <w:p w:rsidR="00387818" w:rsidRPr="00387818" w:rsidRDefault="00387818" w:rsidP="00387818">
      <w:pPr>
        <w:pStyle w:val="RedaliaNormal"/>
      </w:pPr>
    </w:p>
    <w:p w:rsidR="007C0194" w:rsidRDefault="007C0194" w:rsidP="00387818">
      <w:pPr>
        <w:pStyle w:val="RedaliaTitre2"/>
      </w:pPr>
      <w:r w:rsidRPr="007C0194">
        <w:t>Modalités de remise du dossier de consultation par l’Acheteur</w:t>
      </w:r>
    </w:p>
    <w:p w:rsidR="00387818" w:rsidRPr="00387818" w:rsidRDefault="00387818" w:rsidP="00387818">
      <w:pPr>
        <w:pStyle w:val="RedaliaNormal"/>
      </w:pPr>
    </w:p>
    <w:p w:rsidR="00387818" w:rsidRPr="00387818" w:rsidRDefault="00387818" w:rsidP="00387818">
      <w:pPr>
        <w:pStyle w:val="DGANormal"/>
        <w:ind w:left="0"/>
      </w:pPr>
      <w:r w:rsidRPr="00387818">
        <w:t>Le DCE est remis gratuitement à chaque candidat. Il comprend les pièces suivantes :</w:t>
      </w:r>
    </w:p>
    <w:p w:rsidR="00387818" w:rsidRPr="00387818" w:rsidRDefault="00387818" w:rsidP="00387818">
      <w:pPr>
        <w:pStyle w:val="DGANormal"/>
        <w:ind w:left="709" w:hanging="425"/>
      </w:pPr>
    </w:p>
    <w:p w:rsidR="00387818" w:rsidRPr="00387818" w:rsidRDefault="00387818" w:rsidP="008B730B">
      <w:pPr>
        <w:pStyle w:val="DGANormal"/>
        <w:numPr>
          <w:ilvl w:val="0"/>
          <w:numId w:val="8"/>
        </w:numPr>
        <w:ind w:left="709" w:hanging="425"/>
      </w:pPr>
      <w:r w:rsidRPr="00387818">
        <w:t>Règlement de la Consultation (RC) : présent document dont les clauses sont à respecter scrupuleusement</w:t>
      </w:r>
    </w:p>
    <w:p w:rsidR="00387818" w:rsidRDefault="00387818" w:rsidP="008B730B">
      <w:pPr>
        <w:pStyle w:val="DGANormal"/>
        <w:numPr>
          <w:ilvl w:val="0"/>
          <w:numId w:val="9"/>
        </w:numPr>
        <w:ind w:left="709" w:hanging="425"/>
      </w:pPr>
      <w:r w:rsidRPr="00387818">
        <w:t>Cahier des Clauses Administratives Particulières (CCAP) et s</w:t>
      </w:r>
      <w:r w:rsidR="00CC3BF1">
        <w:t>on annexe</w:t>
      </w:r>
      <w:r w:rsidRPr="00387818">
        <w:t>,</w:t>
      </w:r>
    </w:p>
    <w:p w:rsidR="00CC3BF1" w:rsidRPr="00387818" w:rsidRDefault="00CC3BF1" w:rsidP="008B730B">
      <w:pPr>
        <w:pStyle w:val="DGANormal"/>
        <w:numPr>
          <w:ilvl w:val="0"/>
          <w:numId w:val="9"/>
        </w:numPr>
        <w:ind w:left="709" w:hanging="425"/>
      </w:pPr>
      <w:r>
        <w:t>L’</w:t>
      </w:r>
      <w:r w:rsidRPr="00387818">
        <w:t>acte d’e</w:t>
      </w:r>
      <w:r>
        <w:t>ngagement</w:t>
      </w:r>
    </w:p>
    <w:p w:rsidR="00387818" w:rsidRPr="00387818" w:rsidRDefault="00387818" w:rsidP="008B730B">
      <w:pPr>
        <w:pStyle w:val="DGANormal"/>
        <w:numPr>
          <w:ilvl w:val="0"/>
          <w:numId w:val="9"/>
        </w:numPr>
        <w:ind w:left="709" w:hanging="425"/>
      </w:pPr>
      <w:r w:rsidRPr="00387818">
        <w:t>Cahier des clauses techniques particulières (CCTP) et ses annexes,</w:t>
      </w:r>
    </w:p>
    <w:p w:rsidR="00C37F4C" w:rsidRDefault="00387818" w:rsidP="008C1024">
      <w:pPr>
        <w:pStyle w:val="DGANormal"/>
        <w:numPr>
          <w:ilvl w:val="0"/>
          <w:numId w:val="9"/>
        </w:numPr>
        <w:ind w:left="709" w:hanging="425"/>
        <w:jc w:val="left"/>
      </w:pPr>
      <w:r w:rsidRPr="00387818">
        <w:t>DC1 et DC2.</w:t>
      </w:r>
    </w:p>
    <w:p w:rsidR="005E5C21" w:rsidRDefault="00405BC4" w:rsidP="00387818">
      <w:pPr>
        <w:pStyle w:val="RedaliaTitre2"/>
      </w:pPr>
      <w:r w:rsidRPr="007C0194">
        <w:t xml:space="preserve">Modalités de remise </w:t>
      </w:r>
      <w:r w:rsidR="005E5C21">
        <w:t>des candidatures et des offres par le candidat</w:t>
      </w:r>
    </w:p>
    <w:p w:rsidR="00387818" w:rsidRPr="00387818" w:rsidRDefault="00387818" w:rsidP="00387818">
      <w:pPr>
        <w:pStyle w:val="RedaliaNormal"/>
      </w:pPr>
    </w:p>
    <w:p w:rsidR="005E5C21" w:rsidRDefault="005E5C21" w:rsidP="000534C1">
      <w:pPr>
        <w:pStyle w:val="DGANormal"/>
        <w:widowControl w:val="0"/>
        <w:ind w:left="0"/>
      </w:pPr>
      <w:r w:rsidRPr="005E5C21">
        <w:t xml:space="preserve">La présente procédure est une procédure ouverte. Elle se déroule donc en une seule phase qui consiste en l'analyse et la sélection des offres (cf. </w:t>
      </w:r>
      <w:r>
        <w:t xml:space="preserve">article </w:t>
      </w:r>
      <w:r w:rsidR="002C5A1A">
        <w:t>4.1</w:t>
      </w:r>
      <w:r>
        <w:t xml:space="preserve"> ci-après</w:t>
      </w:r>
      <w:r w:rsidRPr="005E5C21">
        <w:t xml:space="preserve">), d’une part, et en l'analyse et la sélection des candidatures (cf. </w:t>
      </w:r>
      <w:r>
        <w:t xml:space="preserve">article </w:t>
      </w:r>
      <w:r w:rsidR="002C5A1A">
        <w:t>4.2</w:t>
      </w:r>
      <w:r>
        <w:t xml:space="preserve"> ci-après</w:t>
      </w:r>
      <w:r w:rsidRPr="005E5C21">
        <w:t>), d’autre part. Pour la présente consultation, l’Acheteur a décidé d’examiner les offres avant les candidatures.</w:t>
      </w:r>
    </w:p>
    <w:p w:rsidR="005E5C21" w:rsidRDefault="005E5C21" w:rsidP="000534C1">
      <w:pPr>
        <w:pStyle w:val="DGANormal"/>
        <w:widowControl w:val="0"/>
        <w:ind w:left="0"/>
      </w:pPr>
    </w:p>
    <w:p w:rsidR="00405BC4" w:rsidRDefault="00405BC4" w:rsidP="00387818">
      <w:pPr>
        <w:pStyle w:val="RedaliaTitre3"/>
      </w:pPr>
      <w:r>
        <w:t>Contenu du dossier remis par le candidat</w:t>
      </w:r>
    </w:p>
    <w:p w:rsidR="00387818" w:rsidRPr="00387818" w:rsidRDefault="00387818" w:rsidP="00387818">
      <w:pPr>
        <w:pStyle w:val="RedaliaNormal"/>
      </w:pPr>
    </w:p>
    <w:p w:rsidR="001A5B75" w:rsidRDefault="00405BC4" w:rsidP="000534C1">
      <w:pPr>
        <w:pStyle w:val="DGANormal"/>
        <w:widowControl w:val="0"/>
        <w:ind w:left="0"/>
      </w:pPr>
      <w:r>
        <w:t xml:space="preserve">Le dossier </w:t>
      </w:r>
      <w:r w:rsidR="001A5B75">
        <w:t>des candidatures et des offres remis par le candidat doit être entièrement rédigé en langue française. Il est rappelé que le ou les signataires doivent être habilités à engager le candidat.</w:t>
      </w:r>
    </w:p>
    <w:p w:rsidR="001A5B75" w:rsidRDefault="001A5B75" w:rsidP="000534C1">
      <w:pPr>
        <w:pStyle w:val="DGANormal"/>
        <w:widowControl w:val="0"/>
        <w:ind w:left="0"/>
      </w:pPr>
    </w:p>
    <w:p w:rsidR="001A5B75" w:rsidRDefault="001A5B75" w:rsidP="000534C1">
      <w:pPr>
        <w:pStyle w:val="DGANormal"/>
        <w:widowControl w:val="0"/>
        <w:ind w:left="0"/>
      </w:pPr>
      <w:r>
        <w:t xml:space="preserve">Le candidat doit obligatoirement préciser si la candidature émane d'une entreprise qui se présente seule ou si elle émane d'entreprises groupées. Dans ce dernier cas, chaque membre du groupement doit produire les documents listés à l’article </w:t>
      </w:r>
      <w:r>
        <w:fldChar w:fldCharType="begin"/>
      </w:r>
      <w:r>
        <w:instrText xml:space="preserve"> REF _Ref167376649 \r \h </w:instrText>
      </w:r>
      <w:r>
        <w:fldChar w:fldCharType="separate"/>
      </w:r>
      <w:r>
        <w:t>3.2.2</w:t>
      </w:r>
      <w:r>
        <w:fldChar w:fldCharType="end"/>
      </w:r>
      <w:r>
        <w:t xml:space="preserve"> ci-dessous pour attester la qualité du candidat à remettre une offre.</w:t>
      </w:r>
    </w:p>
    <w:p w:rsidR="001A5B75" w:rsidRDefault="001A5B75" w:rsidP="000534C1">
      <w:pPr>
        <w:pStyle w:val="DGANormal"/>
        <w:widowControl w:val="0"/>
        <w:ind w:left="0"/>
      </w:pPr>
    </w:p>
    <w:p w:rsidR="001A5B75" w:rsidRDefault="001A5B75" w:rsidP="000534C1">
      <w:pPr>
        <w:pStyle w:val="DGANormal"/>
        <w:widowControl w:val="0"/>
        <w:ind w:left="0"/>
      </w:pPr>
      <w:r>
        <w:t>S'agissant plus particulièrement des pièces techniques, la capacité d'un groupement à répondre au besoin est appréciée globalement et il n'est pas nécessaire que chaque industriel (ou le mandataire) soit capable de tout réaliser seul.</w:t>
      </w:r>
    </w:p>
    <w:p w:rsidR="001A5B75" w:rsidRDefault="001A5B75" w:rsidP="000534C1">
      <w:pPr>
        <w:pStyle w:val="DGANormal"/>
        <w:widowControl w:val="0"/>
        <w:ind w:left="0"/>
      </w:pPr>
    </w:p>
    <w:p w:rsidR="001A5B75" w:rsidRDefault="001A5B75" w:rsidP="00387818">
      <w:pPr>
        <w:pStyle w:val="RedaliaTitre3"/>
      </w:pPr>
      <w:bookmarkStart w:id="5" w:name="_Ref167376649"/>
      <w:r>
        <w:t>Documents relatifs à la candidature</w:t>
      </w:r>
      <w:bookmarkEnd w:id="5"/>
    </w:p>
    <w:p w:rsidR="00387818" w:rsidRPr="00387818" w:rsidRDefault="00387818" w:rsidP="00387818">
      <w:pPr>
        <w:pStyle w:val="RedaliaNormal"/>
      </w:pPr>
    </w:p>
    <w:p w:rsidR="001A5B75" w:rsidRDefault="001A5B75" w:rsidP="000534C1">
      <w:pPr>
        <w:pStyle w:val="DGANormal"/>
        <w:widowControl w:val="0"/>
        <w:ind w:left="0"/>
      </w:pPr>
      <w:r w:rsidRPr="00B23B3C">
        <w:t>Les documents suivants doivent être fournis :</w:t>
      </w:r>
    </w:p>
    <w:p w:rsidR="001A5B75" w:rsidRDefault="001A5B75" w:rsidP="000534C1">
      <w:pPr>
        <w:pStyle w:val="DGANormal"/>
        <w:widowControl w:val="0"/>
        <w:ind w:left="0"/>
      </w:pPr>
    </w:p>
    <w:tbl>
      <w:tblPr>
        <w:tblW w:w="9918" w:type="dxa"/>
        <w:jc w:val="center"/>
        <w:tblLayout w:type="fixed"/>
        <w:tblCellMar>
          <w:left w:w="70" w:type="dxa"/>
          <w:right w:w="70" w:type="dxa"/>
        </w:tblCellMar>
        <w:tblLook w:val="0000" w:firstRow="0" w:lastRow="0" w:firstColumn="0" w:lastColumn="0" w:noHBand="0" w:noVBand="0"/>
      </w:tblPr>
      <w:tblGrid>
        <w:gridCol w:w="3472"/>
        <w:gridCol w:w="6446"/>
      </w:tblGrid>
      <w:tr w:rsidR="001A5B75" w:rsidRPr="00AA5639" w:rsidTr="002E15A3">
        <w:trPr>
          <w:cantSplit/>
          <w:trHeight w:val="340"/>
          <w:jc w:val="center"/>
        </w:trPr>
        <w:tc>
          <w:tcPr>
            <w:tcW w:w="991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1A5B75" w:rsidRPr="00AA5639" w:rsidRDefault="001A5B75" w:rsidP="000534C1">
            <w:pPr>
              <w:widowControl w:val="0"/>
              <w:jc w:val="center"/>
              <w:rPr>
                <w:b/>
                <w:sz w:val="22"/>
                <w:szCs w:val="22"/>
              </w:rPr>
            </w:pPr>
            <w:r w:rsidRPr="001A5B75">
              <w:rPr>
                <w:b/>
                <w:sz w:val="22"/>
                <w:szCs w:val="22"/>
              </w:rPr>
              <w:t>Pièces administratives demandées au candidat</w:t>
            </w:r>
          </w:p>
        </w:tc>
      </w:tr>
      <w:tr w:rsidR="001A5B75" w:rsidRPr="00AA5639" w:rsidTr="008F544F">
        <w:trPr>
          <w:cantSplit/>
          <w:trHeight w:val="340"/>
          <w:jc w:val="center"/>
        </w:trPr>
        <w:tc>
          <w:tcPr>
            <w:tcW w:w="3472" w:type="dxa"/>
            <w:tcBorders>
              <w:top w:val="single" w:sz="4" w:space="0" w:color="auto"/>
              <w:left w:val="single" w:sz="4" w:space="0" w:color="auto"/>
              <w:bottom w:val="single" w:sz="4" w:space="0" w:color="auto"/>
              <w:right w:val="single" w:sz="4" w:space="0" w:color="auto"/>
            </w:tcBorders>
            <w:shd w:val="clear" w:color="auto" w:fill="D9D9D9"/>
            <w:vAlign w:val="center"/>
          </w:tcPr>
          <w:p w:rsidR="001A5B75" w:rsidRPr="00AA5639" w:rsidRDefault="001A5B75" w:rsidP="000534C1">
            <w:pPr>
              <w:widowControl w:val="0"/>
              <w:jc w:val="center"/>
              <w:rPr>
                <w:b/>
                <w:sz w:val="22"/>
                <w:szCs w:val="22"/>
              </w:rPr>
            </w:pPr>
            <w:r w:rsidRPr="00AA5639">
              <w:rPr>
                <w:b/>
                <w:sz w:val="22"/>
                <w:szCs w:val="22"/>
              </w:rPr>
              <w:t>Désignation</w:t>
            </w:r>
          </w:p>
        </w:tc>
        <w:tc>
          <w:tcPr>
            <w:tcW w:w="6446" w:type="dxa"/>
            <w:tcBorders>
              <w:top w:val="single" w:sz="4" w:space="0" w:color="auto"/>
              <w:left w:val="single" w:sz="4" w:space="0" w:color="auto"/>
              <w:bottom w:val="single" w:sz="4" w:space="0" w:color="auto"/>
              <w:right w:val="single" w:sz="4" w:space="0" w:color="auto"/>
            </w:tcBorders>
            <w:shd w:val="clear" w:color="auto" w:fill="D9D9D9"/>
            <w:vAlign w:val="center"/>
          </w:tcPr>
          <w:p w:rsidR="001A5B75" w:rsidRPr="00AA5639" w:rsidRDefault="001A5B75" w:rsidP="000534C1">
            <w:pPr>
              <w:widowControl w:val="0"/>
              <w:jc w:val="center"/>
              <w:rPr>
                <w:b/>
                <w:sz w:val="22"/>
                <w:szCs w:val="22"/>
              </w:rPr>
            </w:pPr>
            <w:r w:rsidRPr="00AA5639">
              <w:rPr>
                <w:b/>
                <w:sz w:val="22"/>
                <w:szCs w:val="22"/>
              </w:rPr>
              <w:t>Objet</w:t>
            </w:r>
          </w:p>
        </w:tc>
      </w:tr>
      <w:tr w:rsidR="001A5B75" w:rsidRPr="00AA5639" w:rsidTr="001A5B75">
        <w:trPr>
          <w:cantSplit/>
          <w:trHeight w:val="846"/>
          <w:jc w:val="center"/>
        </w:trPr>
        <w:tc>
          <w:tcPr>
            <w:tcW w:w="3472" w:type="dxa"/>
            <w:tcBorders>
              <w:top w:val="single" w:sz="4" w:space="0" w:color="auto"/>
              <w:left w:val="single" w:sz="4" w:space="0" w:color="auto"/>
              <w:bottom w:val="single" w:sz="4" w:space="0" w:color="auto"/>
              <w:right w:val="single" w:sz="4" w:space="0" w:color="auto"/>
            </w:tcBorders>
            <w:vAlign w:val="center"/>
          </w:tcPr>
          <w:p w:rsidR="001A5B75" w:rsidRPr="00E227B8" w:rsidRDefault="001A5B75" w:rsidP="000534C1">
            <w:pPr>
              <w:widowControl w:val="0"/>
              <w:jc w:val="center"/>
              <w:rPr>
                <w:sz w:val="22"/>
                <w:szCs w:val="22"/>
              </w:rPr>
            </w:pPr>
            <w:r w:rsidRPr="001A5B75">
              <w:rPr>
                <w:sz w:val="22"/>
                <w:szCs w:val="22"/>
              </w:rPr>
              <w:t>Formulaire DC1</w:t>
            </w:r>
          </w:p>
        </w:tc>
        <w:tc>
          <w:tcPr>
            <w:tcW w:w="6446" w:type="dxa"/>
            <w:tcBorders>
              <w:top w:val="single" w:sz="4" w:space="0" w:color="auto"/>
              <w:left w:val="single" w:sz="4" w:space="0" w:color="auto"/>
              <w:bottom w:val="single" w:sz="4" w:space="0" w:color="auto"/>
              <w:right w:val="single" w:sz="4" w:space="0" w:color="auto"/>
            </w:tcBorders>
            <w:vAlign w:val="center"/>
          </w:tcPr>
          <w:p w:rsidR="001A5B75" w:rsidRPr="00AA5639" w:rsidRDefault="001A5B75" w:rsidP="000534C1">
            <w:pPr>
              <w:widowControl w:val="0"/>
              <w:rPr>
                <w:sz w:val="22"/>
                <w:szCs w:val="22"/>
              </w:rPr>
            </w:pPr>
            <w:r w:rsidRPr="001A5B75">
              <w:rPr>
                <w:sz w:val="22"/>
                <w:szCs w:val="22"/>
              </w:rPr>
              <w:t>Formulaire DC1 correctement renseigné. Il doit comporter l'ensemble des attestations prévues aux articles L.2341-1 à L.2341-3 et L.2141-7</w:t>
            </w:r>
            <w:r>
              <w:rPr>
                <w:sz w:val="22"/>
                <w:szCs w:val="22"/>
              </w:rPr>
              <w:t xml:space="preserve"> du CCP.</w:t>
            </w:r>
          </w:p>
        </w:tc>
      </w:tr>
      <w:tr w:rsidR="001A5B75" w:rsidRPr="00AA5639" w:rsidTr="001A5B75">
        <w:trPr>
          <w:cantSplit/>
          <w:trHeight w:val="2869"/>
          <w:jc w:val="center"/>
        </w:trPr>
        <w:tc>
          <w:tcPr>
            <w:tcW w:w="3472" w:type="dxa"/>
            <w:tcBorders>
              <w:top w:val="single" w:sz="4" w:space="0" w:color="auto"/>
              <w:left w:val="single" w:sz="4" w:space="0" w:color="auto"/>
              <w:bottom w:val="single" w:sz="4" w:space="0" w:color="auto"/>
              <w:right w:val="single" w:sz="4" w:space="0" w:color="auto"/>
            </w:tcBorders>
            <w:vAlign w:val="center"/>
          </w:tcPr>
          <w:p w:rsidR="001A5B75" w:rsidRPr="001A5B75" w:rsidRDefault="001A5B75" w:rsidP="000534C1">
            <w:pPr>
              <w:widowControl w:val="0"/>
              <w:jc w:val="center"/>
              <w:rPr>
                <w:sz w:val="22"/>
                <w:szCs w:val="22"/>
              </w:rPr>
            </w:pPr>
            <w:r>
              <w:rPr>
                <w:sz w:val="22"/>
                <w:szCs w:val="22"/>
              </w:rPr>
              <w:t>Formulaire DC2</w:t>
            </w:r>
          </w:p>
        </w:tc>
        <w:tc>
          <w:tcPr>
            <w:tcW w:w="6446" w:type="dxa"/>
            <w:tcBorders>
              <w:top w:val="single" w:sz="4" w:space="0" w:color="auto"/>
              <w:left w:val="single" w:sz="4" w:space="0" w:color="auto"/>
              <w:bottom w:val="single" w:sz="4" w:space="0" w:color="auto"/>
              <w:right w:val="single" w:sz="4" w:space="0" w:color="auto"/>
            </w:tcBorders>
            <w:vAlign w:val="center"/>
          </w:tcPr>
          <w:p w:rsidR="001A5B75" w:rsidRDefault="001A5B75" w:rsidP="000534C1">
            <w:pPr>
              <w:widowControl w:val="0"/>
              <w:rPr>
                <w:sz w:val="22"/>
                <w:szCs w:val="22"/>
              </w:rPr>
            </w:pPr>
            <w:r w:rsidRPr="001A5B75">
              <w:rPr>
                <w:sz w:val="22"/>
                <w:szCs w:val="22"/>
              </w:rPr>
              <w:t>Formulaire DC2 correctement renseigné, y compris la rubrique relative à la nationalité du candidat</w:t>
            </w:r>
            <w:r>
              <w:rPr>
                <w:sz w:val="22"/>
                <w:szCs w:val="22"/>
              </w:rPr>
              <w:t>.</w:t>
            </w:r>
          </w:p>
          <w:p w:rsidR="001A5B75" w:rsidRDefault="001A5B75" w:rsidP="000534C1">
            <w:pPr>
              <w:widowControl w:val="0"/>
              <w:rPr>
                <w:sz w:val="22"/>
                <w:szCs w:val="22"/>
              </w:rPr>
            </w:pPr>
          </w:p>
          <w:p w:rsidR="001A5B75" w:rsidRDefault="001A5B75" w:rsidP="000534C1">
            <w:pPr>
              <w:widowControl w:val="0"/>
              <w:rPr>
                <w:sz w:val="22"/>
                <w:szCs w:val="22"/>
              </w:rPr>
            </w:pPr>
            <w:r w:rsidRPr="001A5B75">
              <w:rPr>
                <w:sz w:val="22"/>
                <w:szCs w:val="22"/>
              </w:rPr>
              <w:t>Si le candidat demande que soient prises en compte les capacités d'un sous-traitant, il justifiera également des capacités de ce sous-traitant et apportera la preuve qu'il en disposera pour l'exécution du marché (en fournissant, par exemple, un DC2 de son sous-traitant).</w:t>
            </w:r>
          </w:p>
          <w:p w:rsidR="001A5B75" w:rsidRDefault="001A5B75" w:rsidP="000534C1">
            <w:pPr>
              <w:widowControl w:val="0"/>
              <w:rPr>
                <w:sz w:val="22"/>
                <w:szCs w:val="22"/>
              </w:rPr>
            </w:pPr>
          </w:p>
          <w:p w:rsidR="001A5B75" w:rsidRPr="001A5B75" w:rsidRDefault="001A5B75" w:rsidP="000534C1">
            <w:pPr>
              <w:widowControl w:val="0"/>
              <w:rPr>
                <w:i/>
                <w:sz w:val="22"/>
                <w:szCs w:val="22"/>
              </w:rPr>
            </w:pPr>
            <w:r w:rsidRPr="001A5B75">
              <w:rPr>
                <w:i/>
                <w:sz w:val="22"/>
                <w:szCs w:val="22"/>
              </w:rPr>
              <w:t xml:space="preserve">Les formulaires DC1 et DC2 fournis par le candidat doivent être à la dernière édition en vigueur disponible sur le site </w:t>
            </w:r>
            <w:hyperlink r:id="rId8" w:history="1">
              <w:r w:rsidRPr="008633AA">
                <w:rPr>
                  <w:rStyle w:val="Lienhypertexte"/>
                  <w:i/>
                  <w:sz w:val="22"/>
                  <w:szCs w:val="22"/>
                </w:rPr>
                <w:t>http://www.economie.gouv.fr/daj/formulaires-declaration-du-candidat</w:t>
              </w:r>
            </w:hyperlink>
            <w:r>
              <w:rPr>
                <w:i/>
                <w:sz w:val="22"/>
                <w:szCs w:val="22"/>
              </w:rPr>
              <w:t xml:space="preserve"> </w:t>
            </w:r>
          </w:p>
        </w:tc>
      </w:tr>
    </w:tbl>
    <w:p w:rsidR="00947255" w:rsidRDefault="00947255" w:rsidP="000534C1">
      <w:pPr>
        <w:pStyle w:val="DGANormal"/>
        <w:widowControl w:val="0"/>
        <w:ind w:left="0"/>
      </w:pPr>
    </w:p>
    <w:tbl>
      <w:tblPr>
        <w:tblW w:w="9918" w:type="dxa"/>
        <w:jc w:val="center"/>
        <w:tblLayout w:type="fixed"/>
        <w:tblCellMar>
          <w:left w:w="70" w:type="dxa"/>
          <w:right w:w="70" w:type="dxa"/>
        </w:tblCellMar>
        <w:tblLook w:val="0000" w:firstRow="0" w:lastRow="0" w:firstColumn="0" w:lastColumn="0" w:noHBand="0" w:noVBand="0"/>
      </w:tblPr>
      <w:tblGrid>
        <w:gridCol w:w="3472"/>
        <w:gridCol w:w="6446"/>
      </w:tblGrid>
      <w:tr w:rsidR="00E453ED" w:rsidRPr="00AA5639" w:rsidTr="00E075A3">
        <w:trPr>
          <w:cantSplit/>
          <w:trHeight w:val="340"/>
          <w:jc w:val="center"/>
        </w:trPr>
        <w:tc>
          <w:tcPr>
            <w:tcW w:w="991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E453ED" w:rsidRPr="00AA5639" w:rsidRDefault="00E453ED" w:rsidP="000534C1">
            <w:pPr>
              <w:widowControl w:val="0"/>
              <w:jc w:val="center"/>
              <w:rPr>
                <w:b/>
                <w:sz w:val="22"/>
                <w:szCs w:val="22"/>
              </w:rPr>
            </w:pPr>
            <w:r w:rsidRPr="001A5B75">
              <w:rPr>
                <w:b/>
                <w:sz w:val="22"/>
                <w:szCs w:val="22"/>
              </w:rPr>
              <w:t xml:space="preserve">Pièces </w:t>
            </w:r>
            <w:r>
              <w:rPr>
                <w:b/>
                <w:sz w:val="22"/>
                <w:szCs w:val="22"/>
              </w:rPr>
              <w:t>techniques</w:t>
            </w:r>
            <w:r w:rsidRPr="001A5B75">
              <w:rPr>
                <w:b/>
                <w:sz w:val="22"/>
                <w:szCs w:val="22"/>
              </w:rPr>
              <w:t xml:space="preserve"> demandées au candidat</w:t>
            </w:r>
          </w:p>
        </w:tc>
      </w:tr>
      <w:tr w:rsidR="0032581E" w:rsidRPr="00AA5639" w:rsidTr="00844593">
        <w:trPr>
          <w:cantSplit/>
          <w:trHeight w:val="340"/>
          <w:jc w:val="center"/>
        </w:trPr>
        <w:tc>
          <w:tcPr>
            <w:tcW w:w="991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32581E" w:rsidRPr="00AA5639" w:rsidRDefault="0032581E" w:rsidP="000534C1">
            <w:pPr>
              <w:widowControl w:val="0"/>
              <w:rPr>
                <w:b/>
                <w:sz w:val="22"/>
                <w:szCs w:val="22"/>
              </w:rPr>
            </w:pPr>
            <w:r w:rsidRPr="0032581E">
              <w:rPr>
                <w:b/>
                <w:sz w:val="22"/>
                <w:szCs w:val="22"/>
              </w:rPr>
              <w:lastRenderedPageBreak/>
              <w:t>Pièces techniques communes aux lots de consultation</w:t>
            </w:r>
          </w:p>
        </w:tc>
      </w:tr>
      <w:tr w:rsidR="0032581E" w:rsidRPr="00AA5639" w:rsidTr="0032581E">
        <w:trPr>
          <w:cantSplit/>
          <w:trHeight w:val="340"/>
          <w:jc w:val="center"/>
        </w:trPr>
        <w:tc>
          <w:tcPr>
            <w:tcW w:w="3472" w:type="dxa"/>
            <w:tcBorders>
              <w:top w:val="single" w:sz="4" w:space="0" w:color="auto"/>
              <w:left w:val="single" w:sz="4" w:space="0" w:color="auto"/>
              <w:bottom w:val="single" w:sz="4" w:space="0" w:color="auto"/>
              <w:right w:val="single" w:sz="4" w:space="0" w:color="auto"/>
            </w:tcBorders>
            <w:shd w:val="clear" w:color="auto" w:fill="D9D9D9"/>
            <w:vAlign w:val="center"/>
          </w:tcPr>
          <w:p w:rsidR="0032581E" w:rsidRPr="00AA5639" w:rsidRDefault="0032581E" w:rsidP="000534C1">
            <w:pPr>
              <w:widowControl w:val="0"/>
              <w:jc w:val="center"/>
              <w:rPr>
                <w:b/>
                <w:sz w:val="22"/>
                <w:szCs w:val="22"/>
              </w:rPr>
            </w:pPr>
            <w:r w:rsidRPr="00AA5639">
              <w:rPr>
                <w:b/>
                <w:sz w:val="22"/>
                <w:szCs w:val="22"/>
              </w:rPr>
              <w:t>Désignation</w:t>
            </w:r>
          </w:p>
        </w:tc>
        <w:tc>
          <w:tcPr>
            <w:tcW w:w="6446" w:type="dxa"/>
            <w:tcBorders>
              <w:top w:val="single" w:sz="4" w:space="0" w:color="auto"/>
              <w:left w:val="single" w:sz="4" w:space="0" w:color="auto"/>
              <w:bottom w:val="single" w:sz="4" w:space="0" w:color="auto"/>
              <w:right w:val="single" w:sz="4" w:space="0" w:color="auto"/>
            </w:tcBorders>
            <w:shd w:val="clear" w:color="auto" w:fill="D9D9D9"/>
            <w:vAlign w:val="center"/>
          </w:tcPr>
          <w:p w:rsidR="0032581E" w:rsidRPr="00AA5639" w:rsidRDefault="0032581E" w:rsidP="000534C1">
            <w:pPr>
              <w:widowControl w:val="0"/>
              <w:jc w:val="center"/>
              <w:rPr>
                <w:b/>
                <w:sz w:val="22"/>
                <w:szCs w:val="22"/>
              </w:rPr>
            </w:pPr>
            <w:r w:rsidRPr="00AA5639">
              <w:rPr>
                <w:b/>
                <w:sz w:val="22"/>
                <w:szCs w:val="22"/>
              </w:rPr>
              <w:t>Objet</w:t>
            </w:r>
          </w:p>
        </w:tc>
      </w:tr>
      <w:tr w:rsidR="0032581E" w:rsidRPr="000B0B8A" w:rsidTr="00E075A3">
        <w:trPr>
          <w:cantSplit/>
          <w:trHeight w:val="846"/>
          <w:jc w:val="center"/>
        </w:trPr>
        <w:tc>
          <w:tcPr>
            <w:tcW w:w="3472" w:type="dxa"/>
            <w:tcBorders>
              <w:top w:val="single" w:sz="4" w:space="0" w:color="auto"/>
              <w:left w:val="single" w:sz="4" w:space="0" w:color="auto"/>
              <w:bottom w:val="single" w:sz="4" w:space="0" w:color="auto"/>
              <w:right w:val="single" w:sz="4" w:space="0" w:color="auto"/>
            </w:tcBorders>
            <w:vAlign w:val="center"/>
          </w:tcPr>
          <w:p w:rsidR="0032581E" w:rsidRPr="000B0B8A" w:rsidRDefault="0032581E" w:rsidP="000534C1">
            <w:pPr>
              <w:widowControl w:val="0"/>
              <w:jc w:val="center"/>
              <w:rPr>
                <w:sz w:val="22"/>
                <w:szCs w:val="22"/>
              </w:rPr>
            </w:pPr>
            <w:r w:rsidRPr="000B0B8A">
              <w:rPr>
                <w:sz w:val="22"/>
                <w:szCs w:val="22"/>
              </w:rPr>
              <w:t>Capacité du candidat</w:t>
            </w:r>
          </w:p>
        </w:tc>
        <w:tc>
          <w:tcPr>
            <w:tcW w:w="6446" w:type="dxa"/>
            <w:tcBorders>
              <w:top w:val="single" w:sz="4" w:space="0" w:color="auto"/>
              <w:left w:val="single" w:sz="4" w:space="0" w:color="auto"/>
              <w:bottom w:val="single" w:sz="4" w:space="0" w:color="auto"/>
              <w:right w:val="single" w:sz="4" w:space="0" w:color="auto"/>
            </w:tcBorders>
            <w:vAlign w:val="center"/>
          </w:tcPr>
          <w:tbl>
            <w:tblPr>
              <w:tblW w:w="9918" w:type="dxa"/>
              <w:jc w:val="center"/>
              <w:tblLayout w:type="fixed"/>
              <w:tblCellMar>
                <w:left w:w="70" w:type="dxa"/>
                <w:right w:w="70" w:type="dxa"/>
              </w:tblCellMar>
              <w:tblLook w:val="0000" w:firstRow="0" w:lastRow="0" w:firstColumn="0" w:lastColumn="0" w:noHBand="0" w:noVBand="0"/>
            </w:tblPr>
            <w:tblGrid>
              <w:gridCol w:w="9918"/>
            </w:tblGrid>
            <w:tr w:rsidR="00387818" w:rsidRPr="00924302" w:rsidTr="00EE11AD">
              <w:trPr>
                <w:cantSplit/>
                <w:trHeight w:val="846"/>
                <w:jc w:val="center"/>
              </w:trPr>
              <w:tc>
                <w:tcPr>
                  <w:tcW w:w="6446" w:type="dxa"/>
                  <w:tcBorders>
                    <w:top w:val="single" w:sz="4" w:space="0" w:color="auto"/>
                    <w:left w:val="single" w:sz="4" w:space="0" w:color="auto"/>
                    <w:bottom w:val="single" w:sz="4" w:space="0" w:color="auto"/>
                    <w:right w:val="single" w:sz="4" w:space="0" w:color="auto"/>
                  </w:tcBorders>
                  <w:vAlign w:val="center"/>
                </w:tcPr>
                <w:p w:rsidR="00387818" w:rsidRPr="00924302" w:rsidRDefault="00387818" w:rsidP="00387818">
                  <w:pPr>
                    <w:widowControl w:val="0"/>
                    <w:ind w:left="2013" w:right="1815"/>
                    <w:rPr>
                      <w:sz w:val="22"/>
                      <w:szCs w:val="22"/>
                    </w:rPr>
                  </w:pPr>
                  <w:r w:rsidRPr="00924302">
                    <w:rPr>
                      <w:sz w:val="22"/>
                      <w:szCs w:val="22"/>
                    </w:rPr>
                    <w:t>Preuves par tous les moyens des capacités détenues (notamment moyens matériels, personnels qualifiés, procédures validées, ...)</w:t>
                  </w:r>
                </w:p>
              </w:tc>
            </w:tr>
          </w:tbl>
          <w:p w:rsidR="0032581E" w:rsidRPr="000B0B8A" w:rsidRDefault="0032581E" w:rsidP="000534C1">
            <w:pPr>
              <w:widowControl w:val="0"/>
              <w:rPr>
                <w:sz w:val="22"/>
                <w:szCs w:val="22"/>
              </w:rPr>
            </w:pPr>
          </w:p>
        </w:tc>
      </w:tr>
    </w:tbl>
    <w:p w:rsidR="00387818" w:rsidRDefault="00387818" w:rsidP="000534C1">
      <w:pPr>
        <w:pStyle w:val="DGANormal"/>
        <w:widowControl w:val="0"/>
        <w:ind w:left="0"/>
      </w:pPr>
    </w:p>
    <w:p w:rsidR="0075270B" w:rsidRDefault="0075270B" w:rsidP="000534C1">
      <w:pPr>
        <w:pStyle w:val="DGANormal"/>
        <w:widowControl w:val="0"/>
        <w:ind w:left="0"/>
      </w:pPr>
    </w:p>
    <w:p w:rsidR="00405BC4" w:rsidRDefault="00405BC4" w:rsidP="00387818">
      <w:pPr>
        <w:pStyle w:val="RedaliaTitre3"/>
      </w:pPr>
      <w:r w:rsidRPr="00DB6AE5">
        <w:t>Documents relatifs à l’offre</w:t>
      </w:r>
    </w:p>
    <w:p w:rsidR="00387818" w:rsidRPr="00387818" w:rsidRDefault="00387818" w:rsidP="00387818">
      <w:pPr>
        <w:pStyle w:val="RedaliaNormal"/>
      </w:pPr>
    </w:p>
    <w:p w:rsidR="00405BC4" w:rsidRDefault="00405BC4" w:rsidP="000534C1">
      <w:pPr>
        <w:pStyle w:val="DGANormal"/>
        <w:widowControl w:val="0"/>
        <w:ind w:left="0"/>
      </w:pPr>
      <w:r>
        <w:t>Les documents suivants doivent être fournis :</w:t>
      </w:r>
    </w:p>
    <w:p w:rsidR="00405BC4" w:rsidRDefault="00405BC4" w:rsidP="000534C1">
      <w:pPr>
        <w:pStyle w:val="DGANormal"/>
        <w:widowControl w:val="0"/>
        <w:ind w:left="0"/>
      </w:pPr>
    </w:p>
    <w:tbl>
      <w:tblPr>
        <w:tblW w:w="9918" w:type="dxa"/>
        <w:jc w:val="center"/>
        <w:tblLayout w:type="fixed"/>
        <w:tblCellMar>
          <w:left w:w="70" w:type="dxa"/>
          <w:right w:w="70" w:type="dxa"/>
        </w:tblCellMar>
        <w:tblLook w:val="0000" w:firstRow="0" w:lastRow="0" w:firstColumn="0" w:lastColumn="0" w:noHBand="0" w:noVBand="0"/>
      </w:tblPr>
      <w:tblGrid>
        <w:gridCol w:w="3472"/>
        <w:gridCol w:w="6446"/>
      </w:tblGrid>
      <w:tr w:rsidR="00E227B8" w:rsidRPr="00AA5639" w:rsidTr="00E227B8">
        <w:trPr>
          <w:cantSplit/>
          <w:trHeight w:val="340"/>
          <w:jc w:val="center"/>
        </w:trPr>
        <w:tc>
          <w:tcPr>
            <w:tcW w:w="3472" w:type="dxa"/>
            <w:tcBorders>
              <w:top w:val="single" w:sz="4" w:space="0" w:color="auto"/>
              <w:left w:val="single" w:sz="4" w:space="0" w:color="auto"/>
              <w:bottom w:val="single" w:sz="4" w:space="0" w:color="auto"/>
              <w:right w:val="single" w:sz="4" w:space="0" w:color="auto"/>
            </w:tcBorders>
            <w:shd w:val="clear" w:color="auto" w:fill="D9D9D9"/>
            <w:vAlign w:val="center"/>
          </w:tcPr>
          <w:p w:rsidR="00E227B8" w:rsidRPr="00AA5639" w:rsidRDefault="00E227B8" w:rsidP="000534C1">
            <w:pPr>
              <w:widowControl w:val="0"/>
              <w:jc w:val="center"/>
              <w:rPr>
                <w:b/>
                <w:sz w:val="22"/>
                <w:szCs w:val="22"/>
              </w:rPr>
            </w:pPr>
            <w:r w:rsidRPr="00AA5639">
              <w:rPr>
                <w:b/>
                <w:sz w:val="22"/>
                <w:szCs w:val="22"/>
              </w:rPr>
              <w:t>Désignation</w:t>
            </w:r>
          </w:p>
        </w:tc>
        <w:tc>
          <w:tcPr>
            <w:tcW w:w="6446" w:type="dxa"/>
            <w:tcBorders>
              <w:top w:val="single" w:sz="4" w:space="0" w:color="auto"/>
              <w:left w:val="single" w:sz="4" w:space="0" w:color="auto"/>
              <w:bottom w:val="single" w:sz="4" w:space="0" w:color="auto"/>
              <w:right w:val="single" w:sz="4" w:space="0" w:color="auto"/>
            </w:tcBorders>
            <w:shd w:val="clear" w:color="auto" w:fill="D9D9D9"/>
            <w:vAlign w:val="center"/>
          </w:tcPr>
          <w:p w:rsidR="00E227B8" w:rsidRPr="00AA5639" w:rsidRDefault="00E227B8" w:rsidP="000534C1">
            <w:pPr>
              <w:widowControl w:val="0"/>
              <w:jc w:val="center"/>
              <w:rPr>
                <w:b/>
                <w:sz w:val="22"/>
                <w:szCs w:val="22"/>
              </w:rPr>
            </w:pPr>
            <w:r w:rsidRPr="00AA5639">
              <w:rPr>
                <w:b/>
                <w:sz w:val="22"/>
                <w:szCs w:val="22"/>
              </w:rPr>
              <w:t>Objet</w:t>
            </w:r>
          </w:p>
        </w:tc>
      </w:tr>
      <w:tr w:rsidR="00DB558F" w:rsidRPr="00AA5639" w:rsidTr="00EE11AD">
        <w:trPr>
          <w:cantSplit/>
          <w:trHeight w:val="2769"/>
          <w:jc w:val="center"/>
        </w:trPr>
        <w:tc>
          <w:tcPr>
            <w:tcW w:w="3472" w:type="dxa"/>
            <w:tcBorders>
              <w:top w:val="single" w:sz="4" w:space="0" w:color="auto"/>
              <w:left w:val="single" w:sz="4" w:space="0" w:color="auto"/>
              <w:bottom w:val="single" w:sz="4" w:space="0" w:color="auto"/>
              <w:right w:val="single" w:sz="4" w:space="0" w:color="auto"/>
            </w:tcBorders>
            <w:vAlign w:val="center"/>
          </w:tcPr>
          <w:p w:rsidR="00DB558F" w:rsidRPr="00AA5639" w:rsidRDefault="00DB558F" w:rsidP="00EE11AD">
            <w:pPr>
              <w:widowControl w:val="0"/>
              <w:jc w:val="center"/>
              <w:rPr>
                <w:sz w:val="22"/>
                <w:szCs w:val="22"/>
              </w:rPr>
            </w:pPr>
            <w:r>
              <w:rPr>
                <w:sz w:val="22"/>
                <w:szCs w:val="22"/>
              </w:rPr>
              <w:t>L’Acte d’Engagement</w:t>
            </w:r>
            <w:r w:rsidRPr="00E227B8">
              <w:rPr>
                <w:sz w:val="22"/>
                <w:szCs w:val="22"/>
              </w:rPr>
              <w:t xml:space="preserve"> </w:t>
            </w:r>
            <w:r>
              <w:rPr>
                <w:sz w:val="22"/>
                <w:szCs w:val="22"/>
              </w:rPr>
              <w:t>(AE)</w:t>
            </w:r>
          </w:p>
        </w:tc>
        <w:tc>
          <w:tcPr>
            <w:tcW w:w="6446" w:type="dxa"/>
            <w:tcBorders>
              <w:top w:val="single" w:sz="4" w:space="0" w:color="auto"/>
              <w:left w:val="single" w:sz="4" w:space="0" w:color="auto"/>
              <w:bottom w:val="single" w:sz="4" w:space="0" w:color="auto"/>
              <w:right w:val="single" w:sz="4" w:space="0" w:color="auto"/>
            </w:tcBorders>
            <w:vAlign w:val="center"/>
          </w:tcPr>
          <w:p w:rsidR="00DB558F" w:rsidRDefault="00DB558F" w:rsidP="00EE11AD">
            <w:pPr>
              <w:widowControl w:val="0"/>
              <w:rPr>
                <w:sz w:val="22"/>
                <w:szCs w:val="22"/>
              </w:rPr>
            </w:pPr>
            <w:r w:rsidRPr="00AA5639">
              <w:rPr>
                <w:sz w:val="22"/>
                <w:szCs w:val="22"/>
              </w:rPr>
              <w:t xml:space="preserve">Document </w:t>
            </w:r>
            <w:r>
              <w:rPr>
                <w:sz w:val="22"/>
                <w:szCs w:val="22"/>
              </w:rPr>
              <w:t xml:space="preserve">avec ses annexes éventuelles </w:t>
            </w:r>
            <w:r w:rsidRPr="00AA5639">
              <w:rPr>
                <w:sz w:val="22"/>
                <w:szCs w:val="22"/>
              </w:rPr>
              <w:t xml:space="preserve">à compléter, dater, compléter par la mention "lu et accepté" et signer* par les représentants habilités de toutes les entreprises candidates ayant vocation à être titulaires </w:t>
            </w:r>
            <w:r>
              <w:rPr>
                <w:sz w:val="22"/>
                <w:szCs w:val="22"/>
              </w:rPr>
              <w:t>de l’accord-cadre.</w:t>
            </w:r>
          </w:p>
          <w:p w:rsidR="00DB558F" w:rsidRDefault="00DB558F" w:rsidP="00EE11AD">
            <w:pPr>
              <w:widowControl w:val="0"/>
              <w:rPr>
                <w:sz w:val="22"/>
                <w:szCs w:val="22"/>
              </w:rPr>
            </w:pPr>
          </w:p>
          <w:p w:rsidR="00DB558F" w:rsidRPr="00981B36" w:rsidRDefault="00DB558F" w:rsidP="00EE11AD">
            <w:pPr>
              <w:widowControl w:val="0"/>
              <w:rPr>
                <w:sz w:val="22"/>
                <w:szCs w:val="22"/>
              </w:rPr>
            </w:pPr>
            <w:r w:rsidRPr="00AA5639">
              <w:rPr>
                <w:sz w:val="22"/>
                <w:szCs w:val="22"/>
              </w:rPr>
              <w:t xml:space="preserve">Le candidat complétera le document, mais ne devra ni modifier la trame, ni supprimer et/ou amender les clauses établies par l’Acheteur. </w:t>
            </w:r>
          </w:p>
        </w:tc>
      </w:tr>
    </w:tbl>
    <w:p w:rsidR="001952A7" w:rsidRPr="001952A7" w:rsidRDefault="001952A7" w:rsidP="000534C1">
      <w:pPr>
        <w:pStyle w:val="DGANormal"/>
        <w:widowControl w:val="0"/>
        <w:ind w:left="0"/>
        <w:rPr>
          <w:i/>
          <w:sz w:val="8"/>
          <w:szCs w:val="22"/>
        </w:rPr>
      </w:pPr>
    </w:p>
    <w:p w:rsidR="001952A7" w:rsidRPr="001952A7" w:rsidRDefault="001952A7" w:rsidP="000534C1">
      <w:pPr>
        <w:pStyle w:val="DGANormal"/>
        <w:widowControl w:val="0"/>
        <w:ind w:left="0"/>
        <w:rPr>
          <w:i/>
          <w:sz w:val="22"/>
          <w:szCs w:val="22"/>
        </w:rPr>
      </w:pPr>
      <w:r w:rsidRPr="001952A7">
        <w:rPr>
          <w:i/>
          <w:sz w:val="22"/>
          <w:szCs w:val="22"/>
        </w:rPr>
        <w:t xml:space="preserve">*La personne publique n’exige pas que les documents remis à la date limite de remise des offres soient signés. </w:t>
      </w:r>
      <w:r w:rsidRPr="001952A7">
        <w:rPr>
          <w:b/>
          <w:i/>
          <w:sz w:val="22"/>
          <w:szCs w:val="22"/>
        </w:rPr>
        <w:t>Néanmoins, elle incite vivement le soumissionnaire à remettre une offre signée.</w:t>
      </w:r>
      <w:r w:rsidRPr="001952A7">
        <w:rPr>
          <w:i/>
          <w:sz w:val="22"/>
          <w:szCs w:val="22"/>
        </w:rPr>
        <w:t xml:space="preserve"> </w:t>
      </w:r>
    </w:p>
    <w:p w:rsidR="001952A7" w:rsidRPr="001952A7" w:rsidRDefault="001952A7" w:rsidP="000534C1">
      <w:pPr>
        <w:pStyle w:val="DGANormal"/>
        <w:widowControl w:val="0"/>
        <w:ind w:left="0"/>
        <w:rPr>
          <w:i/>
          <w:sz w:val="8"/>
          <w:szCs w:val="22"/>
        </w:rPr>
      </w:pPr>
    </w:p>
    <w:p w:rsidR="001952A7" w:rsidRPr="001952A7" w:rsidRDefault="001952A7" w:rsidP="000534C1">
      <w:pPr>
        <w:pStyle w:val="DGANormal"/>
        <w:widowControl w:val="0"/>
        <w:ind w:left="0"/>
        <w:rPr>
          <w:i/>
          <w:sz w:val="22"/>
          <w:szCs w:val="22"/>
        </w:rPr>
      </w:pPr>
      <w:r w:rsidRPr="001952A7">
        <w:rPr>
          <w:i/>
          <w:sz w:val="22"/>
          <w:szCs w:val="22"/>
        </w:rPr>
        <w:t>Dans le cas où l’offre remise n’est pas signée, le contrat ne pourra être attribué au soumissionnaire retenu que sous réserve que celui-ci signe, dans un délai de 8 jours ouvrés à compter de la demande de la personne publique, les documents précités.</w:t>
      </w:r>
    </w:p>
    <w:p w:rsidR="001952A7" w:rsidRPr="001952A7" w:rsidRDefault="001952A7" w:rsidP="000534C1">
      <w:pPr>
        <w:pStyle w:val="DGANormal"/>
        <w:widowControl w:val="0"/>
        <w:ind w:left="0"/>
        <w:rPr>
          <w:b/>
          <w:i/>
          <w:sz w:val="8"/>
          <w:szCs w:val="22"/>
        </w:rPr>
      </w:pPr>
    </w:p>
    <w:p w:rsidR="001952A7" w:rsidRPr="001952A7" w:rsidRDefault="001952A7" w:rsidP="000534C1">
      <w:pPr>
        <w:pStyle w:val="DGANormal"/>
        <w:widowControl w:val="0"/>
        <w:ind w:left="0"/>
        <w:rPr>
          <w:b/>
          <w:i/>
          <w:sz w:val="22"/>
          <w:szCs w:val="22"/>
        </w:rPr>
      </w:pPr>
      <w:r w:rsidRPr="001952A7">
        <w:rPr>
          <w:b/>
          <w:i/>
          <w:sz w:val="22"/>
          <w:szCs w:val="22"/>
        </w:rPr>
        <w:t xml:space="preserve">Dans le cas où l’identification du signataire n’apparaît pas sur l’extrait </w:t>
      </w:r>
      <w:proofErr w:type="spellStart"/>
      <w:r w:rsidRPr="001952A7">
        <w:rPr>
          <w:b/>
          <w:i/>
          <w:sz w:val="22"/>
          <w:szCs w:val="22"/>
        </w:rPr>
        <w:t>Kbis</w:t>
      </w:r>
      <w:proofErr w:type="spellEnd"/>
      <w:r w:rsidRPr="001952A7">
        <w:rPr>
          <w:b/>
          <w:i/>
          <w:sz w:val="22"/>
          <w:szCs w:val="22"/>
        </w:rPr>
        <w:t xml:space="preserve"> du soumissionnaire, celui-ci devra impérativement joindre un pouvoir à son nom.</w:t>
      </w:r>
    </w:p>
    <w:p w:rsidR="001952A7" w:rsidRDefault="001952A7" w:rsidP="000534C1">
      <w:pPr>
        <w:pStyle w:val="DGANormal"/>
        <w:widowControl w:val="0"/>
        <w:ind w:left="0"/>
      </w:pPr>
    </w:p>
    <w:p w:rsidR="001952A7" w:rsidRPr="001952A7" w:rsidRDefault="001952A7" w:rsidP="000534C1">
      <w:pPr>
        <w:pStyle w:val="DGANormal"/>
        <w:widowControl w:val="0"/>
        <w:ind w:left="0"/>
      </w:pPr>
      <w:r w:rsidRPr="001952A7">
        <w:t>Dans le cas d’une offre transmise sous format papier, si certains documents de l’offre sont transmis sur clé USB (par choix du candidat ou parce qu’exigé par l’Acheteur), alors le candidat vérifiera que cette clé est au format FAT32.</w:t>
      </w:r>
    </w:p>
    <w:p w:rsidR="001952A7" w:rsidRDefault="001952A7" w:rsidP="000534C1">
      <w:pPr>
        <w:pStyle w:val="DGANormal"/>
        <w:widowControl w:val="0"/>
        <w:ind w:left="0"/>
      </w:pPr>
    </w:p>
    <w:p w:rsidR="001952A7" w:rsidRDefault="001952A7" w:rsidP="000534C1">
      <w:pPr>
        <w:pStyle w:val="DGANormal"/>
        <w:widowControl w:val="0"/>
        <w:ind w:left="0"/>
      </w:pPr>
      <w:r>
        <w:t>Les documents suivants remis au candidat dans le DCE feront partie du marché :</w:t>
      </w:r>
    </w:p>
    <w:p w:rsidR="00DB558F" w:rsidRDefault="00DB558F" w:rsidP="000534C1">
      <w:pPr>
        <w:pStyle w:val="DGANormal"/>
        <w:widowControl w:val="0"/>
        <w:ind w:left="0"/>
      </w:pPr>
    </w:p>
    <w:p w:rsidR="00DB558F" w:rsidRPr="00DB558F" w:rsidRDefault="00DB558F" w:rsidP="008B730B">
      <w:pPr>
        <w:widowControl w:val="0"/>
        <w:numPr>
          <w:ilvl w:val="0"/>
          <w:numId w:val="11"/>
        </w:numPr>
        <w:ind w:left="426" w:hanging="426"/>
        <w:rPr>
          <w:sz w:val="24"/>
        </w:rPr>
      </w:pPr>
      <w:r w:rsidRPr="00DB558F">
        <w:rPr>
          <w:sz w:val="24"/>
        </w:rPr>
        <w:t>L’Acte d’Engagement</w:t>
      </w:r>
    </w:p>
    <w:p w:rsidR="00DB558F" w:rsidRPr="00DB558F" w:rsidRDefault="00DB558F" w:rsidP="008B730B">
      <w:pPr>
        <w:widowControl w:val="0"/>
        <w:numPr>
          <w:ilvl w:val="0"/>
          <w:numId w:val="10"/>
        </w:numPr>
        <w:ind w:left="426" w:hanging="426"/>
        <w:rPr>
          <w:sz w:val="24"/>
        </w:rPr>
      </w:pPr>
      <w:r w:rsidRPr="00DB558F">
        <w:rPr>
          <w:sz w:val="24"/>
        </w:rPr>
        <w:t xml:space="preserve">CCAP et son annexe </w:t>
      </w:r>
    </w:p>
    <w:p w:rsidR="00DB558F" w:rsidRPr="00DB558F" w:rsidRDefault="00DB558F" w:rsidP="008B730B">
      <w:pPr>
        <w:widowControl w:val="0"/>
        <w:numPr>
          <w:ilvl w:val="0"/>
          <w:numId w:val="10"/>
        </w:numPr>
        <w:ind w:left="426" w:hanging="426"/>
        <w:rPr>
          <w:sz w:val="24"/>
        </w:rPr>
      </w:pPr>
      <w:r w:rsidRPr="00DB558F">
        <w:rPr>
          <w:sz w:val="24"/>
        </w:rPr>
        <w:t>CCTP</w:t>
      </w:r>
    </w:p>
    <w:p w:rsidR="00DB558F" w:rsidRPr="00DB558F" w:rsidRDefault="00DB558F" w:rsidP="008B730B">
      <w:pPr>
        <w:widowControl w:val="0"/>
        <w:numPr>
          <w:ilvl w:val="0"/>
          <w:numId w:val="10"/>
        </w:numPr>
        <w:ind w:left="426" w:hanging="426"/>
        <w:rPr>
          <w:sz w:val="24"/>
        </w:rPr>
      </w:pPr>
      <w:r w:rsidRPr="00DB558F">
        <w:rPr>
          <w:sz w:val="24"/>
        </w:rPr>
        <w:t>DC1</w:t>
      </w:r>
    </w:p>
    <w:p w:rsidR="00DB558F" w:rsidRPr="00DB558F" w:rsidRDefault="00DB558F" w:rsidP="008B730B">
      <w:pPr>
        <w:widowControl w:val="0"/>
        <w:numPr>
          <w:ilvl w:val="0"/>
          <w:numId w:val="10"/>
        </w:numPr>
        <w:ind w:left="426" w:hanging="426"/>
        <w:rPr>
          <w:sz w:val="24"/>
        </w:rPr>
      </w:pPr>
      <w:r w:rsidRPr="00DB558F">
        <w:rPr>
          <w:sz w:val="24"/>
        </w:rPr>
        <w:t>DC2</w:t>
      </w:r>
    </w:p>
    <w:p w:rsidR="001952A7" w:rsidRDefault="001952A7" w:rsidP="000534C1">
      <w:pPr>
        <w:pStyle w:val="DGANormal"/>
        <w:widowControl w:val="0"/>
        <w:ind w:left="0"/>
      </w:pPr>
    </w:p>
    <w:p w:rsidR="001D20D2" w:rsidRDefault="001D20D2" w:rsidP="00DB558F">
      <w:pPr>
        <w:pStyle w:val="RedaliaTitre2"/>
      </w:pPr>
      <w:r>
        <w:t>Remise d’échantillons</w:t>
      </w:r>
    </w:p>
    <w:p w:rsidR="00DB558F" w:rsidRPr="00DB558F" w:rsidRDefault="00DB558F" w:rsidP="00DB558F">
      <w:pPr>
        <w:pStyle w:val="RedaliaNormal"/>
      </w:pPr>
    </w:p>
    <w:p w:rsidR="001D20D2" w:rsidRDefault="001D20D2" w:rsidP="000534C1">
      <w:pPr>
        <w:pStyle w:val="DGANormal"/>
        <w:widowControl w:val="0"/>
        <w:ind w:left="0"/>
      </w:pPr>
      <w:r w:rsidRPr="001D20D2">
        <w:t>Il n’est pas prévu de remise d’échantillons par les candidats.</w:t>
      </w:r>
    </w:p>
    <w:p w:rsidR="00CC3BF1" w:rsidRDefault="00CC3BF1">
      <w:pPr>
        <w:jc w:val="left"/>
        <w:rPr>
          <w:sz w:val="24"/>
        </w:rPr>
      </w:pPr>
      <w:r>
        <w:br w:type="page"/>
      </w:r>
    </w:p>
    <w:p w:rsidR="00F56367" w:rsidRDefault="00F56367" w:rsidP="000534C1">
      <w:pPr>
        <w:pStyle w:val="DGANormal"/>
        <w:widowControl w:val="0"/>
        <w:ind w:left="0"/>
      </w:pPr>
    </w:p>
    <w:p w:rsidR="00DB6AE5" w:rsidRDefault="00DB6AE5" w:rsidP="000534C1">
      <w:pPr>
        <w:pStyle w:val="RedaliaTitre1"/>
        <w:widowControl w:val="0"/>
        <w:ind w:left="0"/>
      </w:pPr>
      <w:r w:rsidRPr="00405BC4">
        <w:t>Jugement des offres</w:t>
      </w:r>
      <w:r>
        <w:t xml:space="preserve"> </w:t>
      </w:r>
      <w:r w:rsidRPr="00DB6AE5">
        <w:t>et analyse des candidatures</w:t>
      </w:r>
    </w:p>
    <w:p w:rsidR="00DB558F" w:rsidRPr="00DB558F" w:rsidRDefault="00DB558F" w:rsidP="00DB558F">
      <w:pPr>
        <w:pStyle w:val="RedaliaNormal"/>
      </w:pPr>
    </w:p>
    <w:p w:rsidR="00DB6AE5" w:rsidRDefault="00DB6AE5" w:rsidP="00DB558F">
      <w:pPr>
        <w:pStyle w:val="RedaliaTitre2"/>
      </w:pPr>
      <w:r>
        <w:t>Jugement des offres</w:t>
      </w:r>
    </w:p>
    <w:p w:rsidR="00DB558F" w:rsidRPr="00DB558F" w:rsidRDefault="00DB558F" w:rsidP="00DB558F">
      <w:pPr>
        <w:pStyle w:val="RedaliaNormal"/>
      </w:pPr>
    </w:p>
    <w:p w:rsidR="00DB6AE5" w:rsidRDefault="00DB6AE5" w:rsidP="000534C1">
      <w:pPr>
        <w:pStyle w:val="DGANormal"/>
        <w:widowControl w:val="0"/>
        <w:ind w:left="0"/>
      </w:pPr>
      <w:r>
        <w:t>Les offres doivent être conformes aux exigences du DCE. Ce jugement sera effectué dans les conditions prévues au chapitre II du titre V du livre III de la 2</w:t>
      </w:r>
      <w:r w:rsidRPr="00DB6AE5">
        <w:rPr>
          <w:vertAlign w:val="superscript"/>
        </w:rPr>
        <w:t>ème</w:t>
      </w:r>
      <w:r>
        <w:t xml:space="preserve"> partie du CCP.</w:t>
      </w:r>
    </w:p>
    <w:p w:rsidR="00DB6AE5" w:rsidRDefault="00DB6AE5" w:rsidP="000534C1">
      <w:pPr>
        <w:pStyle w:val="DGANormal"/>
        <w:widowControl w:val="0"/>
        <w:ind w:left="0"/>
      </w:pPr>
    </w:p>
    <w:p w:rsidR="00DB6AE5" w:rsidRDefault="00DB6AE5" w:rsidP="000534C1">
      <w:pPr>
        <w:pStyle w:val="DGANormal"/>
        <w:widowControl w:val="0"/>
        <w:ind w:left="0"/>
      </w:pPr>
      <w:r>
        <w:t>Sur la base des critères ci-dessous énoncés et après examen des offres, l’autorité habilitée à signer les contrats choisit l’offre économiquement la plus avantageuse.</w:t>
      </w:r>
    </w:p>
    <w:p w:rsidR="00DB6AE5" w:rsidRDefault="00DB6AE5" w:rsidP="000534C1">
      <w:pPr>
        <w:pStyle w:val="DGANormal"/>
        <w:widowControl w:val="0"/>
        <w:ind w:left="0"/>
      </w:pPr>
    </w:p>
    <w:p w:rsidR="00DB6AE5" w:rsidRDefault="00DB6AE5" w:rsidP="000534C1">
      <w:pPr>
        <w:pStyle w:val="DGANormal"/>
        <w:widowControl w:val="0"/>
        <w:ind w:left="0"/>
      </w:pPr>
      <w:r>
        <w:t>Il est prévu une phase de négociation des offres.</w:t>
      </w:r>
    </w:p>
    <w:p w:rsidR="00DB6AE5" w:rsidRDefault="00DB6AE5" w:rsidP="000534C1">
      <w:pPr>
        <w:pStyle w:val="DGANormal"/>
        <w:widowControl w:val="0"/>
        <w:ind w:left="0"/>
      </w:pPr>
    </w:p>
    <w:p w:rsidR="00DB6AE5" w:rsidRDefault="00DB6AE5" w:rsidP="000534C1">
      <w:pPr>
        <w:pStyle w:val="DGANormal"/>
        <w:widowControl w:val="0"/>
        <w:ind w:left="0"/>
      </w:pPr>
      <w:r w:rsidRPr="00DB6AE5">
        <w:t>La phase de négociation ne sera engagée</w:t>
      </w:r>
      <w:r w:rsidR="003F7C55">
        <w:t xml:space="preserve"> </w:t>
      </w:r>
      <w:r w:rsidRPr="00DB6AE5">
        <w:t xml:space="preserve">avec </w:t>
      </w:r>
      <w:r w:rsidR="003F7C55">
        <w:t>tous les candidats</w:t>
      </w:r>
      <w:r w:rsidRPr="00D2706A">
        <w:t xml:space="preserve"> de l’offre initiale à l’issue du classement des offres initiales.</w:t>
      </w:r>
    </w:p>
    <w:p w:rsidR="00DB6AE5" w:rsidRDefault="00DB6AE5" w:rsidP="000534C1">
      <w:pPr>
        <w:pStyle w:val="DGANormal"/>
        <w:widowControl w:val="0"/>
        <w:ind w:left="0"/>
      </w:pPr>
    </w:p>
    <w:p w:rsidR="00DB6AE5" w:rsidRDefault="00DB6AE5" w:rsidP="000534C1">
      <w:pPr>
        <w:pStyle w:val="DGANormal"/>
        <w:widowControl w:val="0"/>
        <w:ind w:left="0"/>
      </w:pPr>
      <w:r w:rsidRPr="00DB6AE5">
        <w:t>Toutefois, conformément à l’article R</w:t>
      </w:r>
      <w:r>
        <w:t>.</w:t>
      </w:r>
      <w:r w:rsidRPr="00DB6AE5">
        <w:t xml:space="preserve">2323-4 du </w:t>
      </w:r>
      <w:r>
        <w:t>CCP</w:t>
      </w:r>
      <w:r w:rsidRPr="00DB6AE5">
        <w:t xml:space="preserve">, l’Acheteur se réserve la possibilité d’attribuer </w:t>
      </w:r>
      <w:r>
        <w:t>le marché sur la base des offres initiales sans négociation (notamment si la qualité des offres est conforme aux attentes de l’Acheteur</w:t>
      </w:r>
      <w:r w:rsidRPr="00DB6AE5">
        <w:t>, si les prix correspondent à l’estimation faite par le service, s’il s’avère que la négociation ne permet pas d’améliorer les offres de façon significative, si les délais ne le permettent pas, etc.).</w:t>
      </w:r>
    </w:p>
    <w:p w:rsidR="00DB6AE5" w:rsidRDefault="00DB6AE5" w:rsidP="000534C1">
      <w:pPr>
        <w:pStyle w:val="DGANormal"/>
        <w:widowControl w:val="0"/>
        <w:ind w:left="0"/>
      </w:pPr>
    </w:p>
    <w:p w:rsidR="00DB6AE5" w:rsidRDefault="00DB6AE5" w:rsidP="000534C1">
      <w:pPr>
        <w:pStyle w:val="DGANormal"/>
        <w:widowControl w:val="0"/>
        <w:ind w:left="0"/>
      </w:pPr>
      <w:r w:rsidRPr="00DB6AE5">
        <w:t>A l’issue de la négociation</w:t>
      </w:r>
      <w:r>
        <w:t xml:space="preserve"> éventuelle</w:t>
      </w:r>
      <w:r w:rsidRPr="00DB6AE5">
        <w:t xml:space="preserve">, l’autorité habilitée à signer les contrats demandera à chaque candidat retenu pour la négociation la remise de sa dernière et meilleure offre. A l’issue de la remise des dernières et meilleures offres, l’autorité habilitée à signer les contrats attribue </w:t>
      </w:r>
      <w:r>
        <w:t>le marché ou met fin à la procédure. Conformément aux dispositions de l’article R.2352-1 du CCP, les offres inappropriées, irrégulières ou inacceptables seront écartées.</w:t>
      </w:r>
    </w:p>
    <w:p w:rsidR="00DB6AE5" w:rsidRDefault="00DB6AE5" w:rsidP="000534C1">
      <w:pPr>
        <w:pStyle w:val="DGANormal"/>
        <w:widowControl w:val="0"/>
        <w:ind w:left="0"/>
      </w:pPr>
    </w:p>
    <w:p w:rsidR="00F56367" w:rsidRPr="00DB558F" w:rsidRDefault="00F56367" w:rsidP="000534C1">
      <w:pPr>
        <w:pStyle w:val="DGANormal"/>
        <w:widowControl w:val="0"/>
        <w:ind w:left="0"/>
        <w:rPr>
          <w:b/>
          <w:u w:val="single"/>
        </w:rPr>
      </w:pPr>
      <w:r w:rsidRPr="00DB558F">
        <w:rPr>
          <w:b/>
          <w:u w:val="single"/>
        </w:rPr>
        <w:t>Pour chaque lot</w:t>
      </w:r>
    </w:p>
    <w:p w:rsidR="00DB558F" w:rsidRDefault="00DB558F" w:rsidP="000534C1">
      <w:pPr>
        <w:pStyle w:val="DGANormal"/>
        <w:widowControl w:val="0"/>
        <w:ind w:left="0"/>
        <w:rPr>
          <w:u w:val="single"/>
        </w:rPr>
      </w:pPr>
    </w:p>
    <w:p w:rsidR="00F56367" w:rsidRDefault="00F56367" w:rsidP="000534C1">
      <w:pPr>
        <w:pStyle w:val="DGANormal"/>
        <w:widowControl w:val="0"/>
        <w:ind w:left="0"/>
      </w:pPr>
      <w:r w:rsidRPr="00F56367">
        <w:t>Seules les offres jugées conformes aux exigences du DCE seront classées par ordre décroissant.</w:t>
      </w:r>
      <w:r>
        <w:t xml:space="preserve"> </w:t>
      </w:r>
      <w:r w:rsidRPr="00F56367">
        <w:t>L'offre la mieux classée sera retenue</w:t>
      </w:r>
      <w:r>
        <w:t>.</w:t>
      </w:r>
    </w:p>
    <w:p w:rsidR="008E4CD5" w:rsidRDefault="008E4CD5" w:rsidP="000534C1">
      <w:pPr>
        <w:pStyle w:val="DGANormal"/>
        <w:widowControl w:val="0"/>
        <w:ind w:left="0"/>
      </w:pPr>
    </w:p>
    <w:tbl>
      <w:tblPr>
        <w:tblW w:w="42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80"/>
        <w:gridCol w:w="1759"/>
        <w:gridCol w:w="1412"/>
      </w:tblGrid>
      <w:tr w:rsidR="008E4CD5" w:rsidRPr="001301A4" w:rsidTr="000315CF">
        <w:trPr>
          <w:trHeight w:val="283"/>
          <w:jc w:val="center"/>
        </w:trPr>
        <w:tc>
          <w:tcPr>
            <w:tcW w:w="4251" w:type="dxa"/>
            <w:gridSpan w:val="3"/>
            <w:shd w:val="clear" w:color="auto" w:fill="D9D9D9"/>
            <w:vAlign w:val="center"/>
          </w:tcPr>
          <w:p w:rsidR="008E4CD5" w:rsidRPr="001301A4" w:rsidRDefault="008E4CD5" w:rsidP="000534C1">
            <w:pPr>
              <w:pStyle w:val="RdaliaTitredestableaux"/>
            </w:pPr>
            <w:r w:rsidRPr="001301A4">
              <w:t>Critères de jugement des offres</w:t>
            </w:r>
          </w:p>
        </w:tc>
      </w:tr>
      <w:tr w:rsidR="008E4CD5" w:rsidRPr="001301A4" w:rsidTr="000315CF">
        <w:trPr>
          <w:trHeight w:val="283"/>
          <w:jc w:val="center"/>
        </w:trPr>
        <w:tc>
          <w:tcPr>
            <w:tcW w:w="1080" w:type="dxa"/>
            <w:shd w:val="clear" w:color="auto" w:fill="D9D9D9"/>
            <w:vAlign w:val="center"/>
          </w:tcPr>
          <w:p w:rsidR="008E4CD5" w:rsidRPr="001301A4" w:rsidRDefault="008E4CD5" w:rsidP="000534C1">
            <w:pPr>
              <w:pStyle w:val="RdaliaTitredestableaux"/>
            </w:pPr>
            <w:r w:rsidRPr="001301A4">
              <w:t>Rang</w:t>
            </w:r>
          </w:p>
        </w:tc>
        <w:tc>
          <w:tcPr>
            <w:tcW w:w="1759" w:type="dxa"/>
            <w:shd w:val="clear" w:color="auto" w:fill="D9D9D9"/>
            <w:vAlign w:val="center"/>
          </w:tcPr>
          <w:p w:rsidR="008E4CD5" w:rsidRPr="001301A4" w:rsidRDefault="008E4CD5" w:rsidP="000534C1">
            <w:pPr>
              <w:pStyle w:val="RdaliaTitredestableaux"/>
            </w:pPr>
            <w:r w:rsidRPr="001301A4">
              <w:t>Désignation</w:t>
            </w:r>
          </w:p>
        </w:tc>
        <w:tc>
          <w:tcPr>
            <w:tcW w:w="1412" w:type="dxa"/>
            <w:shd w:val="clear" w:color="auto" w:fill="D9D9D9"/>
            <w:vAlign w:val="center"/>
          </w:tcPr>
          <w:p w:rsidR="008E4CD5" w:rsidRPr="001301A4" w:rsidRDefault="008E4CD5" w:rsidP="000534C1">
            <w:pPr>
              <w:pStyle w:val="RdaliaTitredestableaux"/>
            </w:pPr>
            <w:r w:rsidRPr="001301A4">
              <w:t>Pondération</w:t>
            </w:r>
          </w:p>
        </w:tc>
      </w:tr>
      <w:tr w:rsidR="008E4CD5" w:rsidRPr="001301A4" w:rsidTr="008E4CD5">
        <w:trPr>
          <w:trHeight w:val="283"/>
          <w:jc w:val="center"/>
        </w:trPr>
        <w:tc>
          <w:tcPr>
            <w:tcW w:w="1080" w:type="dxa"/>
            <w:vAlign w:val="center"/>
          </w:tcPr>
          <w:p w:rsidR="008E4CD5" w:rsidRDefault="008E4CD5" w:rsidP="000534C1">
            <w:pPr>
              <w:pStyle w:val="DGATexteTableau"/>
              <w:widowControl w:val="0"/>
              <w:jc w:val="center"/>
              <w:rPr>
                <w:sz w:val="22"/>
                <w:szCs w:val="22"/>
              </w:rPr>
            </w:pPr>
            <w:r>
              <w:rPr>
                <w:sz w:val="22"/>
                <w:szCs w:val="22"/>
              </w:rPr>
              <w:t>1</w:t>
            </w:r>
          </w:p>
        </w:tc>
        <w:tc>
          <w:tcPr>
            <w:tcW w:w="1759" w:type="dxa"/>
            <w:vAlign w:val="center"/>
          </w:tcPr>
          <w:p w:rsidR="008E4CD5" w:rsidRDefault="008E4CD5" w:rsidP="000534C1">
            <w:pPr>
              <w:pStyle w:val="DGATexteTableau"/>
              <w:widowControl w:val="0"/>
              <w:jc w:val="center"/>
              <w:rPr>
                <w:sz w:val="22"/>
                <w:szCs w:val="22"/>
              </w:rPr>
            </w:pPr>
            <w:r>
              <w:rPr>
                <w:sz w:val="22"/>
                <w:szCs w:val="22"/>
              </w:rPr>
              <w:t>Prix</w:t>
            </w:r>
          </w:p>
        </w:tc>
        <w:tc>
          <w:tcPr>
            <w:tcW w:w="1412" w:type="dxa"/>
            <w:vAlign w:val="center"/>
          </w:tcPr>
          <w:p w:rsidR="008E4CD5" w:rsidRPr="00C866B0" w:rsidRDefault="008E4CD5" w:rsidP="000534C1">
            <w:pPr>
              <w:pStyle w:val="DGATexteTableau"/>
              <w:widowControl w:val="0"/>
              <w:jc w:val="center"/>
              <w:rPr>
                <w:sz w:val="22"/>
                <w:szCs w:val="22"/>
              </w:rPr>
            </w:pPr>
            <w:r>
              <w:rPr>
                <w:sz w:val="22"/>
                <w:szCs w:val="22"/>
              </w:rPr>
              <w:t>60 %</w:t>
            </w:r>
          </w:p>
        </w:tc>
      </w:tr>
      <w:tr w:rsidR="008E4CD5" w:rsidRPr="001301A4" w:rsidTr="008E4CD5">
        <w:trPr>
          <w:trHeight w:val="283"/>
          <w:jc w:val="center"/>
        </w:trPr>
        <w:tc>
          <w:tcPr>
            <w:tcW w:w="1080" w:type="dxa"/>
            <w:vAlign w:val="center"/>
          </w:tcPr>
          <w:p w:rsidR="008E4CD5" w:rsidRDefault="008E4CD5" w:rsidP="000534C1">
            <w:pPr>
              <w:pStyle w:val="DGATexteTableau"/>
              <w:widowControl w:val="0"/>
              <w:jc w:val="center"/>
              <w:rPr>
                <w:sz w:val="22"/>
                <w:szCs w:val="22"/>
              </w:rPr>
            </w:pPr>
            <w:r>
              <w:rPr>
                <w:sz w:val="22"/>
                <w:szCs w:val="22"/>
              </w:rPr>
              <w:t>2</w:t>
            </w:r>
          </w:p>
        </w:tc>
        <w:tc>
          <w:tcPr>
            <w:tcW w:w="1759" w:type="dxa"/>
            <w:vAlign w:val="center"/>
          </w:tcPr>
          <w:p w:rsidR="008E4CD5" w:rsidRDefault="008E4CD5" w:rsidP="000534C1">
            <w:pPr>
              <w:pStyle w:val="DGATexteTableau"/>
              <w:widowControl w:val="0"/>
              <w:jc w:val="center"/>
              <w:rPr>
                <w:sz w:val="22"/>
                <w:szCs w:val="22"/>
              </w:rPr>
            </w:pPr>
            <w:r>
              <w:rPr>
                <w:sz w:val="22"/>
                <w:szCs w:val="22"/>
              </w:rPr>
              <w:t>Valeur technique</w:t>
            </w:r>
          </w:p>
        </w:tc>
        <w:tc>
          <w:tcPr>
            <w:tcW w:w="1412" w:type="dxa"/>
            <w:vAlign w:val="center"/>
          </w:tcPr>
          <w:p w:rsidR="008E4CD5" w:rsidRPr="00C866B0" w:rsidRDefault="008E4CD5" w:rsidP="000534C1">
            <w:pPr>
              <w:pStyle w:val="DGATexteTableau"/>
              <w:widowControl w:val="0"/>
              <w:jc w:val="center"/>
              <w:rPr>
                <w:sz w:val="22"/>
                <w:szCs w:val="22"/>
              </w:rPr>
            </w:pPr>
            <w:r>
              <w:rPr>
                <w:sz w:val="22"/>
                <w:szCs w:val="22"/>
              </w:rPr>
              <w:t>40 %</w:t>
            </w:r>
          </w:p>
        </w:tc>
      </w:tr>
    </w:tbl>
    <w:p w:rsidR="00200FB9" w:rsidRDefault="00200FB9" w:rsidP="000534C1">
      <w:pPr>
        <w:pStyle w:val="DGANormal"/>
        <w:widowControl w:val="0"/>
        <w:ind w:left="0"/>
      </w:pPr>
    </w:p>
    <w:p w:rsidR="007E5A55" w:rsidRDefault="007E5A55" w:rsidP="007E5A55">
      <w:pPr>
        <w:pStyle w:val="RedaliaNormal"/>
      </w:pPr>
      <w:r>
        <w:t>Le jugement des offres sera effectué selon la méthode de dépouillement prévue ci-dessous :</w:t>
      </w:r>
    </w:p>
    <w:p w:rsidR="004B539D" w:rsidRPr="004B539D" w:rsidRDefault="004B539D" w:rsidP="004B539D">
      <w:pPr>
        <w:pStyle w:val="RedaliaNormal"/>
        <w:rPr>
          <w:b/>
        </w:rPr>
      </w:pPr>
    </w:p>
    <w:p w:rsidR="004B539D" w:rsidRDefault="004B539D" w:rsidP="004B539D">
      <w:pPr>
        <w:pStyle w:val="RedaliaNormal"/>
        <w:rPr>
          <w:b/>
        </w:rPr>
      </w:pPr>
    </w:p>
    <w:p w:rsidR="004B539D" w:rsidRPr="004B539D" w:rsidRDefault="004B539D" w:rsidP="004B539D">
      <w:pPr>
        <w:widowControl w:val="0"/>
        <w:rPr>
          <w:sz w:val="24"/>
          <w:szCs w:val="24"/>
        </w:rPr>
      </w:pPr>
    </w:p>
    <w:p w:rsidR="004B539D" w:rsidRPr="00B54FF9" w:rsidRDefault="004B539D" w:rsidP="008B730B">
      <w:pPr>
        <w:pStyle w:val="RedaliaNormal"/>
        <w:numPr>
          <w:ilvl w:val="0"/>
          <w:numId w:val="12"/>
        </w:numPr>
        <w:rPr>
          <w:b/>
        </w:rPr>
      </w:pPr>
      <w:r w:rsidRPr="004B539D">
        <w:rPr>
          <w:b/>
          <w:sz w:val="24"/>
          <w:szCs w:val="24"/>
          <w:lang w:eastAsia="en-US"/>
        </w:rPr>
        <w:t xml:space="preserve">60 % critère prix </w:t>
      </w:r>
      <w:r w:rsidRPr="00B54FF9">
        <w:rPr>
          <w:b/>
        </w:rPr>
        <w:t xml:space="preserve">* (selon </w:t>
      </w:r>
      <w:r w:rsidR="004D6A17">
        <w:rPr>
          <w:b/>
        </w:rPr>
        <w:t>le fichier .XLS joint</w:t>
      </w:r>
      <w:r w:rsidRPr="00B54FF9">
        <w:rPr>
          <w:b/>
        </w:rPr>
        <w:t xml:space="preserve"> au règlement de la consultation</w:t>
      </w:r>
      <w:r>
        <w:rPr>
          <w:b/>
        </w:rPr>
        <w:t xml:space="preserve">, </w:t>
      </w:r>
      <w:r w:rsidRPr="00B54FF9">
        <w:rPr>
          <w:b/>
        </w:rPr>
        <w:t xml:space="preserve">la couverture </w:t>
      </w:r>
      <w:r>
        <w:rPr>
          <w:b/>
        </w:rPr>
        <w:t>devra</w:t>
      </w:r>
      <w:r w:rsidRPr="00B54FF9">
        <w:rPr>
          <w:b/>
        </w:rPr>
        <w:t xml:space="preserve"> </w:t>
      </w:r>
      <w:r>
        <w:rPr>
          <w:b/>
        </w:rPr>
        <w:t xml:space="preserve">être </w:t>
      </w:r>
      <w:r w:rsidRPr="00B54FF9">
        <w:rPr>
          <w:b/>
        </w:rPr>
        <w:t>comprise</w:t>
      </w:r>
      <w:r>
        <w:rPr>
          <w:b/>
        </w:rPr>
        <w:t xml:space="preserve"> entre 7</w:t>
      </w:r>
      <w:r w:rsidRPr="00B54FF9">
        <w:rPr>
          <w:b/>
        </w:rPr>
        <w:t>0 et 100%).</w:t>
      </w:r>
    </w:p>
    <w:p w:rsidR="004B539D" w:rsidRPr="004B539D" w:rsidRDefault="004B539D" w:rsidP="004B539D">
      <w:pPr>
        <w:widowControl w:val="0"/>
        <w:spacing w:after="200" w:line="276" w:lineRule="auto"/>
        <w:ind w:left="426"/>
        <w:contextualSpacing/>
        <w:jc w:val="left"/>
        <w:rPr>
          <w:b/>
          <w:sz w:val="24"/>
          <w:szCs w:val="24"/>
          <w:lang w:eastAsia="en-US"/>
        </w:rPr>
      </w:pPr>
    </w:p>
    <w:p w:rsidR="004B539D" w:rsidRPr="004B539D" w:rsidRDefault="004B539D" w:rsidP="004B539D">
      <w:pPr>
        <w:widowControl w:val="0"/>
        <w:rPr>
          <w:sz w:val="24"/>
          <w:szCs w:val="24"/>
        </w:rPr>
      </w:pPr>
      <w:r w:rsidRPr="004B539D">
        <w:rPr>
          <w:sz w:val="24"/>
          <w:szCs w:val="24"/>
        </w:rPr>
        <w:t>L'offre ayant le montant total financier le plus bas est créditée de 60 points.</w:t>
      </w:r>
    </w:p>
    <w:p w:rsidR="004B539D" w:rsidRPr="004B539D" w:rsidRDefault="004B539D" w:rsidP="004B539D">
      <w:pPr>
        <w:widowControl w:val="0"/>
        <w:rPr>
          <w:sz w:val="24"/>
          <w:szCs w:val="24"/>
        </w:rPr>
      </w:pPr>
      <w:r w:rsidRPr="004B539D">
        <w:rPr>
          <w:sz w:val="24"/>
          <w:szCs w:val="24"/>
        </w:rPr>
        <w:t>Les autres offres sont créditées du nombre de points obtenus par la formule :</w:t>
      </w:r>
    </w:p>
    <w:p w:rsidR="004B539D" w:rsidRPr="004B539D" w:rsidRDefault="004B539D" w:rsidP="004B539D">
      <w:pPr>
        <w:widowControl w:val="0"/>
        <w:rPr>
          <w:sz w:val="24"/>
          <w:szCs w:val="24"/>
        </w:rPr>
      </w:pPr>
    </w:p>
    <w:tbl>
      <w:tblPr>
        <w:tblStyle w:val="Grilledutableau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97"/>
        <w:gridCol w:w="4048"/>
      </w:tblGrid>
      <w:tr w:rsidR="004B539D" w:rsidRPr="004B539D" w:rsidTr="00236441">
        <w:tc>
          <w:tcPr>
            <w:tcW w:w="1197" w:type="dxa"/>
          </w:tcPr>
          <w:p w:rsidR="004B539D" w:rsidRPr="004B539D" w:rsidRDefault="004B539D" w:rsidP="004B539D">
            <w:pPr>
              <w:widowControl w:val="0"/>
              <w:rPr>
                <w:sz w:val="24"/>
                <w:szCs w:val="24"/>
              </w:rPr>
            </w:pPr>
            <w:r w:rsidRPr="004B539D">
              <w:rPr>
                <w:sz w:val="24"/>
                <w:szCs w:val="24"/>
              </w:rPr>
              <w:t>60X</w:t>
            </w:r>
          </w:p>
        </w:tc>
        <w:tc>
          <w:tcPr>
            <w:tcW w:w="4048" w:type="dxa"/>
            <w:tcBorders>
              <w:bottom w:val="single" w:sz="4" w:space="0" w:color="auto"/>
            </w:tcBorders>
          </w:tcPr>
          <w:p w:rsidR="004B539D" w:rsidRPr="004B539D" w:rsidRDefault="004B539D" w:rsidP="004B539D">
            <w:pPr>
              <w:widowControl w:val="0"/>
              <w:jc w:val="center"/>
              <w:rPr>
                <w:sz w:val="24"/>
                <w:szCs w:val="24"/>
              </w:rPr>
            </w:pPr>
            <w:r w:rsidRPr="004B539D">
              <w:rPr>
                <w:sz w:val="24"/>
                <w:szCs w:val="24"/>
              </w:rPr>
              <w:t>(montant de l’offre la plus basse)</w:t>
            </w:r>
          </w:p>
        </w:tc>
      </w:tr>
      <w:tr w:rsidR="004B539D" w:rsidRPr="004B539D" w:rsidTr="00236441">
        <w:tc>
          <w:tcPr>
            <w:tcW w:w="1197" w:type="dxa"/>
          </w:tcPr>
          <w:p w:rsidR="004B539D" w:rsidRPr="004B539D" w:rsidRDefault="004B539D" w:rsidP="004B539D">
            <w:pPr>
              <w:widowControl w:val="0"/>
              <w:rPr>
                <w:sz w:val="24"/>
                <w:szCs w:val="24"/>
              </w:rPr>
            </w:pPr>
          </w:p>
        </w:tc>
        <w:tc>
          <w:tcPr>
            <w:tcW w:w="4048" w:type="dxa"/>
            <w:tcBorders>
              <w:top w:val="single" w:sz="4" w:space="0" w:color="auto"/>
            </w:tcBorders>
          </w:tcPr>
          <w:p w:rsidR="004B539D" w:rsidRPr="004B539D" w:rsidRDefault="004B539D" w:rsidP="004B539D">
            <w:pPr>
              <w:widowControl w:val="0"/>
              <w:jc w:val="center"/>
              <w:rPr>
                <w:sz w:val="24"/>
                <w:szCs w:val="24"/>
              </w:rPr>
            </w:pPr>
            <w:r w:rsidRPr="004B539D">
              <w:rPr>
                <w:sz w:val="24"/>
                <w:szCs w:val="24"/>
              </w:rPr>
              <w:t>(montant de l’offre analysée)</w:t>
            </w:r>
          </w:p>
        </w:tc>
      </w:tr>
    </w:tbl>
    <w:p w:rsidR="004B539D" w:rsidRPr="004B539D" w:rsidRDefault="004B539D" w:rsidP="004B539D">
      <w:pPr>
        <w:widowControl w:val="0"/>
        <w:tabs>
          <w:tab w:val="left" w:pos="993"/>
          <w:tab w:val="left" w:pos="3969"/>
        </w:tabs>
        <w:rPr>
          <w:sz w:val="24"/>
          <w:szCs w:val="24"/>
        </w:rPr>
      </w:pPr>
    </w:p>
    <w:p w:rsidR="004B539D" w:rsidRPr="004B539D" w:rsidRDefault="004B539D" w:rsidP="008B730B">
      <w:pPr>
        <w:widowControl w:val="0"/>
        <w:numPr>
          <w:ilvl w:val="0"/>
          <w:numId w:val="14"/>
        </w:numPr>
        <w:tabs>
          <w:tab w:val="left" w:pos="993"/>
          <w:tab w:val="left" w:pos="3969"/>
        </w:tabs>
        <w:spacing w:after="200" w:line="276" w:lineRule="auto"/>
        <w:ind w:left="426"/>
        <w:contextualSpacing/>
        <w:jc w:val="left"/>
        <w:rPr>
          <w:sz w:val="24"/>
          <w:szCs w:val="24"/>
          <w:lang w:eastAsia="en-US"/>
        </w:rPr>
      </w:pPr>
      <w:r w:rsidRPr="004B539D">
        <w:rPr>
          <w:sz w:val="24"/>
          <w:szCs w:val="24"/>
          <w:lang w:eastAsia="en-US"/>
        </w:rPr>
        <w:t xml:space="preserve"> 4</w:t>
      </w:r>
      <w:r w:rsidRPr="004B539D">
        <w:rPr>
          <w:b/>
          <w:sz w:val="24"/>
          <w:szCs w:val="24"/>
          <w:lang w:eastAsia="en-US"/>
        </w:rPr>
        <w:t>0 % critère technique</w:t>
      </w:r>
      <w:r w:rsidRPr="004B539D">
        <w:rPr>
          <w:sz w:val="24"/>
          <w:szCs w:val="24"/>
          <w:lang w:eastAsia="en-US"/>
        </w:rPr>
        <w:t xml:space="preserve"> </w:t>
      </w:r>
    </w:p>
    <w:p w:rsidR="004B539D" w:rsidRPr="004B539D" w:rsidRDefault="004B539D" w:rsidP="004B539D">
      <w:pPr>
        <w:widowControl w:val="0"/>
        <w:tabs>
          <w:tab w:val="left" w:pos="993"/>
          <w:tab w:val="left" w:pos="3969"/>
        </w:tabs>
        <w:rPr>
          <w:sz w:val="24"/>
          <w:szCs w:val="24"/>
        </w:rPr>
      </w:pPr>
    </w:p>
    <w:p w:rsidR="004B539D" w:rsidRPr="004B539D" w:rsidRDefault="004B539D" w:rsidP="004B539D">
      <w:pPr>
        <w:widowControl w:val="0"/>
        <w:tabs>
          <w:tab w:val="left" w:pos="993"/>
          <w:tab w:val="left" w:pos="3969"/>
        </w:tabs>
        <w:rPr>
          <w:sz w:val="24"/>
          <w:szCs w:val="24"/>
        </w:rPr>
      </w:pPr>
      <w:r w:rsidRPr="004B539D">
        <w:rPr>
          <w:sz w:val="24"/>
          <w:szCs w:val="24"/>
        </w:rPr>
        <w:t>L'offre ayant la note technique le plus haute est créditée de 40 points.</w:t>
      </w:r>
    </w:p>
    <w:p w:rsidR="004B539D" w:rsidRPr="004B539D" w:rsidRDefault="004B539D" w:rsidP="004B539D">
      <w:pPr>
        <w:widowControl w:val="0"/>
        <w:tabs>
          <w:tab w:val="left" w:pos="2268"/>
          <w:tab w:val="left" w:pos="3969"/>
        </w:tabs>
        <w:rPr>
          <w:sz w:val="24"/>
          <w:szCs w:val="24"/>
        </w:rPr>
      </w:pPr>
      <w:r w:rsidRPr="004B539D">
        <w:rPr>
          <w:sz w:val="24"/>
          <w:szCs w:val="24"/>
        </w:rPr>
        <w:t>Les autres offres sont créditées du nombre de points obtenus par la formule :</w:t>
      </w:r>
    </w:p>
    <w:p w:rsidR="004B539D" w:rsidRPr="004B539D" w:rsidRDefault="004B539D" w:rsidP="004B539D">
      <w:pPr>
        <w:widowControl w:val="0"/>
        <w:tabs>
          <w:tab w:val="left" w:pos="2268"/>
          <w:tab w:val="left" w:pos="3969"/>
        </w:tabs>
        <w:rPr>
          <w:sz w:val="24"/>
          <w:szCs w:val="24"/>
        </w:rPr>
      </w:pPr>
    </w:p>
    <w:tbl>
      <w:tblPr>
        <w:tblW w:w="0" w:type="auto"/>
        <w:tblLook w:val="04A0" w:firstRow="1" w:lastRow="0" w:firstColumn="1" w:lastColumn="0" w:noHBand="0" w:noVBand="1"/>
      </w:tblPr>
      <w:tblGrid>
        <w:gridCol w:w="817"/>
        <w:gridCol w:w="4253"/>
      </w:tblGrid>
      <w:tr w:rsidR="004B539D" w:rsidRPr="004B539D" w:rsidTr="00236441">
        <w:tc>
          <w:tcPr>
            <w:tcW w:w="817" w:type="dxa"/>
          </w:tcPr>
          <w:p w:rsidR="004B539D" w:rsidRPr="004B539D" w:rsidRDefault="004B539D" w:rsidP="004B539D">
            <w:pPr>
              <w:widowControl w:val="0"/>
              <w:tabs>
                <w:tab w:val="left" w:pos="2268"/>
                <w:tab w:val="left" w:pos="3969"/>
              </w:tabs>
              <w:rPr>
                <w:sz w:val="24"/>
                <w:szCs w:val="24"/>
              </w:rPr>
            </w:pPr>
            <w:r w:rsidRPr="004B539D">
              <w:rPr>
                <w:sz w:val="24"/>
                <w:szCs w:val="24"/>
              </w:rPr>
              <w:t>40X</w:t>
            </w:r>
          </w:p>
        </w:tc>
        <w:tc>
          <w:tcPr>
            <w:tcW w:w="4253" w:type="dxa"/>
            <w:tcBorders>
              <w:bottom w:val="single" w:sz="4" w:space="0" w:color="auto"/>
            </w:tcBorders>
          </w:tcPr>
          <w:p w:rsidR="004B539D" w:rsidRPr="004B539D" w:rsidRDefault="004B539D" w:rsidP="004B539D">
            <w:pPr>
              <w:widowControl w:val="0"/>
              <w:tabs>
                <w:tab w:val="left" w:pos="2268"/>
                <w:tab w:val="left" w:pos="3969"/>
              </w:tabs>
              <w:rPr>
                <w:sz w:val="24"/>
                <w:szCs w:val="24"/>
              </w:rPr>
            </w:pPr>
            <w:r w:rsidRPr="004B539D">
              <w:rPr>
                <w:sz w:val="24"/>
                <w:szCs w:val="24"/>
              </w:rPr>
              <w:t>(note technique analysée )</w:t>
            </w:r>
          </w:p>
        </w:tc>
      </w:tr>
      <w:tr w:rsidR="004B539D" w:rsidRPr="004B539D" w:rsidTr="004B539D">
        <w:trPr>
          <w:trHeight w:val="307"/>
        </w:trPr>
        <w:tc>
          <w:tcPr>
            <w:tcW w:w="817" w:type="dxa"/>
          </w:tcPr>
          <w:p w:rsidR="004B539D" w:rsidRPr="004B539D" w:rsidRDefault="004B539D" w:rsidP="004B539D">
            <w:pPr>
              <w:widowControl w:val="0"/>
              <w:tabs>
                <w:tab w:val="left" w:pos="2268"/>
                <w:tab w:val="left" w:pos="3969"/>
              </w:tabs>
              <w:rPr>
                <w:sz w:val="24"/>
                <w:szCs w:val="24"/>
              </w:rPr>
            </w:pPr>
          </w:p>
        </w:tc>
        <w:tc>
          <w:tcPr>
            <w:tcW w:w="4253" w:type="dxa"/>
            <w:tcBorders>
              <w:top w:val="single" w:sz="4" w:space="0" w:color="auto"/>
            </w:tcBorders>
          </w:tcPr>
          <w:p w:rsidR="004B539D" w:rsidRPr="004B539D" w:rsidRDefault="004B539D" w:rsidP="004B539D">
            <w:pPr>
              <w:widowControl w:val="0"/>
              <w:tabs>
                <w:tab w:val="left" w:pos="2268"/>
                <w:tab w:val="left" w:pos="3969"/>
              </w:tabs>
              <w:rPr>
                <w:sz w:val="24"/>
                <w:szCs w:val="24"/>
              </w:rPr>
            </w:pPr>
            <w:r w:rsidRPr="004B539D">
              <w:rPr>
                <w:sz w:val="24"/>
                <w:szCs w:val="24"/>
              </w:rPr>
              <w:t>((note technique la plus haute)</w:t>
            </w:r>
          </w:p>
        </w:tc>
      </w:tr>
    </w:tbl>
    <w:p w:rsidR="004B539D" w:rsidRDefault="004B539D" w:rsidP="004B539D">
      <w:pPr>
        <w:widowControl w:val="0"/>
        <w:rPr>
          <w:sz w:val="24"/>
        </w:rPr>
      </w:pPr>
    </w:p>
    <w:p w:rsidR="004B539D" w:rsidRPr="004B539D" w:rsidRDefault="004B539D" w:rsidP="004B539D">
      <w:pPr>
        <w:widowControl w:val="0"/>
        <w:rPr>
          <w:sz w:val="24"/>
        </w:rPr>
      </w:pPr>
    </w:p>
    <w:tbl>
      <w:tblPr>
        <w:tblW w:w="9735" w:type="dxa"/>
        <w:jc w:val="center"/>
        <w:tblCellMar>
          <w:left w:w="70" w:type="dxa"/>
          <w:right w:w="70" w:type="dxa"/>
        </w:tblCellMar>
        <w:tblLook w:val="04A0" w:firstRow="1" w:lastRow="0" w:firstColumn="1" w:lastColumn="0" w:noHBand="0" w:noVBand="1"/>
      </w:tblPr>
      <w:tblGrid>
        <w:gridCol w:w="1429"/>
        <w:gridCol w:w="359"/>
        <w:gridCol w:w="7947"/>
      </w:tblGrid>
      <w:tr w:rsidR="007E5A55" w:rsidRPr="005F7155" w:rsidTr="007E5A55">
        <w:trPr>
          <w:trHeight w:val="345"/>
          <w:jc w:val="center"/>
        </w:trPr>
        <w:tc>
          <w:tcPr>
            <w:tcW w:w="1788" w:type="dxa"/>
            <w:gridSpan w:val="2"/>
            <w:tcBorders>
              <w:top w:val="nil"/>
              <w:left w:val="single" w:sz="4" w:space="0" w:color="auto"/>
              <w:bottom w:val="nil"/>
              <w:right w:val="nil"/>
            </w:tcBorders>
            <w:shd w:val="clear" w:color="000000" w:fill="222B35"/>
            <w:noWrap/>
            <w:vAlign w:val="bottom"/>
            <w:hideMark/>
          </w:tcPr>
          <w:p w:rsidR="007E5A55" w:rsidRPr="005F7155" w:rsidRDefault="007E5A55" w:rsidP="00EE11AD">
            <w:pPr>
              <w:pStyle w:val="DGANormal"/>
              <w:widowControl w:val="0"/>
              <w:rPr>
                <w:b/>
                <w:bCs/>
              </w:rPr>
            </w:pPr>
            <w:r w:rsidRPr="005F7155">
              <w:rPr>
                <w:b/>
                <w:bCs/>
              </w:rPr>
              <w:t>Technique</w:t>
            </w:r>
          </w:p>
        </w:tc>
        <w:tc>
          <w:tcPr>
            <w:tcW w:w="7947" w:type="dxa"/>
            <w:tcBorders>
              <w:top w:val="nil"/>
              <w:left w:val="nil"/>
              <w:bottom w:val="nil"/>
              <w:right w:val="nil"/>
            </w:tcBorders>
            <w:shd w:val="clear" w:color="000000" w:fill="222B35"/>
            <w:noWrap/>
            <w:vAlign w:val="bottom"/>
            <w:hideMark/>
          </w:tcPr>
          <w:p w:rsidR="007E5A55" w:rsidRPr="005F7155" w:rsidRDefault="007E5A55" w:rsidP="00EE11AD">
            <w:pPr>
              <w:pStyle w:val="DGANormal"/>
              <w:widowControl w:val="0"/>
              <w:jc w:val="right"/>
              <w:rPr>
                <w:b/>
                <w:bCs/>
              </w:rPr>
            </w:pPr>
            <w:r w:rsidRPr="005F7155">
              <w:rPr>
                <w:b/>
                <w:bCs/>
              </w:rPr>
              <w:t>40%</w:t>
            </w:r>
          </w:p>
        </w:tc>
      </w:tr>
      <w:tr w:rsidR="007E5A55" w:rsidRPr="007E5A55" w:rsidTr="007E5A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29" w:type="dxa"/>
            <w:vAlign w:val="center"/>
          </w:tcPr>
          <w:p w:rsidR="007E5A55" w:rsidRPr="007E5A55" w:rsidRDefault="007E5A55" w:rsidP="007E5A55">
            <w:pPr>
              <w:pStyle w:val="DGANormal"/>
              <w:widowControl w:val="0"/>
              <w:rPr>
                <w:szCs w:val="24"/>
              </w:rPr>
            </w:pPr>
            <w:r w:rsidRPr="007E5A55">
              <w:rPr>
                <w:szCs w:val="24"/>
              </w:rPr>
              <w:t>1</w:t>
            </w:r>
          </w:p>
        </w:tc>
        <w:tc>
          <w:tcPr>
            <w:tcW w:w="8306" w:type="dxa"/>
            <w:gridSpan w:val="2"/>
            <w:vAlign w:val="bottom"/>
          </w:tcPr>
          <w:p w:rsidR="007E5A55" w:rsidRPr="007E5A55" w:rsidRDefault="007E5A55" w:rsidP="007E5A55">
            <w:pPr>
              <w:jc w:val="left"/>
              <w:rPr>
                <w:color w:val="000000"/>
                <w:sz w:val="24"/>
                <w:szCs w:val="24"/>
              </w:rPr>
            </w:pPr>
            <w:r w:rsidRPr="007E5A55">
              <w:rPr>
                <w:color w:val="000000"/>
                <w:sz w:val="24"/>
                <w:szCs w:val="24"/>
              </w:rPr>
              <w:t>Conditionnement du panier type</w:t>
            </w:r>
          </w:p>
        </w:tc>
      </w:tr>
      <w:tr w:rsidR="007E5A55" w:rsidRPr="007E5A55" w:rsidTr="007E5A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29" w:type="dxa"/>
            <w:vAlign w:val="center"/>
          </w:tcPr>
          <w:p w:rsidR="007E5A55" w:rsidRPr="007E5A55" w:rsidRDefault="007E5A55" w:rsidP="007E5A55">
            <w:pPr>
              <w:pStyle w:val="DGANormal"/>
              <w:widowControl w:val="0"/>
              <w:rPr>
                <w:szCs w:val="24"/>
              </w:rPr>
            </w:pPr>
            <w:r w:rsidRPr="007E5A55">
              <w:rPr>
                <w:szCs w:val="24"/>
              </w:rPr>
              <w:t>2</w:t>
            </w:r>
          </w:p>
        </w:tc>
        <w:tc>
          <w:tcPr>
            <w:tcW w:w="8306" w:type="dxa"/>
            <w:gridSpan w:val="2"/>
            <w:vAlign w:val="bottom"/>
          </w:tcPr>
          <w:p w:rsidR="007E5A55" w:rsidRPr="007E5A55" w:rsidRDefault="007E5A55" w:rsidP="007E5A55">
            <w:pPr>
              <w:rPr>
                <w:color w:val="000000"/>
                <w:sz w:val="24"/>
                <w:szCs w:val="24"/>
              </w:rPr>
            </w:pPr>
            <w:r w:rsidRPr="007E5A55">
              <w:rPr>
                <w:color w:val="000000"/>
                <w:sz w:val="24"/>
                <w:szCs w:val="24"/>
              </w:rPr>
              <w:t xml:space="preserve">Pourcentage de réponses conformes à l'annexe 1 </w:t>
            </w:r>
            <w:r>
              <w:rPr>
                <w:color w:val="000000"/>
                <w:sz w:val="24"/>
                <w:szCs w:val="24"/>
              </w:rPr>
              <w:t xml:space="preserve">et 2 </w:t>
            </w:r>
            <w:r w:rsidRPr="007E5A55">
              <w:rPr>
                <w:color w:val="000000"/>
                <w:sz w:val="24"/>
                <w:szCs w:val="24"/>
              </w:rPr>
              <w:t>du CCTP</w:t>
            </w:r>
          </w:p>
        </w:tc>
      </w:tr>
    </w:tbl>
    <w:p w:rsidR="007E5A55" w:rsidRDefault="007E5A55" w:rsidP="000534C1">
      <w:pPr>
        <w:pStyle w:val="DGANormal"/>
        <w:widowControl w:val="0"/>
        <w:ind w:left="0"/>
      </w:pPr>
    </w:p>
    <w:p w:rsidR="007E5A55" w:rsidRDefault="007E5A55" w:rsidP="000534C1">
      <w:pPr>
        <w:pStyle w:val="DGANormal"/>
        <w:widowControl w:val="0"/>
        <w:ind w:left="0"/>
      </w:pPr>
    </w:p>
    <w:p w:rsidR="007E5A55" w:rsidRPr="00B54FF9" w:rsidRDefault="007E5A55" w:rsidP="007E5A55">
      <w:pPr>
        <w:pStyle w:val="RedaliaNormal"/>
        <w:rPr>
          <w:b/>
        </w:rPr>
      </w:pPr>
      <w:r w:rsidRPr="00B54FF9">
        <w:rPr>
          <w:b/>
        </w:rPr>
        <w:t>*l’annexe au présent règlement de la consultation devra être OBLIGATOIREMENT joint à l’offre et toutes les lignes devront être complétées.</w:t>
      </w:r>
    </w:p>
    <w:p w:rsidR="008341EE" w:rsidRDefault="008341EE" w:rsidP="000534C1">
      <w:pPr>
        <w:pStyle w:val="DGANormal"/>
        <w:widowControl w:val="0"/>
        <w:ind w:left="0"/>
      </w:pPr>
    </w:p>
    <w:p w:rsidR="008341EE" w:rsidRDefault="008341EE" w:rsidP="000534C1">
      <w:pPr>
        <w:pStyle w:val="DGANormal"/>
        <w:widowControl w:val="0"/>
        <w:ind w:left="0"/>
      </w:pPr>
    </w:p>
    <w:p w:rsidR="004B539D" w:rsidRPr="00200FB9" w:rsidRDefault="004B539D" w:rsidP="000534C1">
      <w:pPr>
        <w:pStyle w:val="DGANormal"/>
        <w:widowControl w:val="0"/>
        <w:ind w:left="0"/>
      </w:pPr>
    </w:p>
    <w:p w:rsidR="004B539D" w:rsidRDefault="004B539D" w:rsidP="004B539D">
      <w:pPr>
        <w:pStyle w:val="DGANormal"/>
        <w:widowControl w:val="0"/>
      </w:pPr>
      <w:r>
        <w:t>Détermination du classement des offres :</w:t>
      </w:r>
    </w:p>
    <w:p w:rsidR="004B539D" w:rsidRDefault="004B539D" w:rsidP="004B539D">
      <w:pPr>
        <w:pStyle w:val="DGANormal"/>
        <w:widowControl w:val="0"/>
      </w:pPr>
    </w:p>
    <w:p w:rsidR="004B539D" w:rsidRDefault="004B539D" w:rsidP="004B539D">
      <w:pPr>
        <w:pStyle w:val="DGANormal"/>
        <w:widowControl w:val="0"/>
        <w:ind w:left="0"/>
      </w:pPr>
      <w:r>
        <w:t>La somme des points de chaque critère détermine le nombre total de points attribués à chaque offre, lesquelles font l’objet d’un classement. Le soumissionnaire obtenant le plus de points et ayant à ce titre transmis l’offre économiquement la plus avantageuse est provisoirement retenu. En cas d’égalité de points, la note du critère hiérarchiquement le plus important départagera les soumissionnaires concernés.</w:t>
      </w:r>
    </w:p>
    <w:p w:rsidR="004B539D" w:rsidRDefault="004B539D" w:rsidP="000534C1">
      <w:pPr>
        <w:pStyle w:val="DGANormal"/>
        <w:widowControl w:val="0"/>
        <w:ind w:left="0"/>
      </w:pPr>
    </w:p>
    <w:p w:rsidR="004B539D" w:rsidRDefault="004B539D" w:rsidP="000534C1">
      <w:pPr>
        <w:pStyle w:val="DGANormal"/>
        <w:widowControl w:val="0"/>
        <w:ind w:left="0"/>
      </w:pPr>
    </w:p>
    <w:p w:rsidR="00676092" w:rsidRDefault="00676092" w:rsidP="000534C1">
      <w:pPr>
        <w:pStyle w:val="DGANormal"/>
        <w:widowControl w:val="0"/>
        <w:ind w:left="0"/>
      </w:pPr>
      <w:r w:rsidRPr="00676092">
        <w:t xml:space="preserve">Conformément aux stipulations de l’article R.2352-9 du CCP, l’autorité habilitée à signer les contrats peut en accord avec le candidat sélectionné procéder à une mise au point des composantes </w:t>
      </w:r>
      <w:r>
        <w:t>du marché sans que ces modifications puissent remettre en cause les caractéristiques substantielles notamment financières du marché.</w:t>
      </w:r>
    </w:p>
    <w:p w:rsidR="00DB6AE5" w:rsidRDefault="00DB6AE5" w:rsidP="000534C1">
      <w:pPr>
        <w:pStyle w:val="DGANormal"/>
        <w:widowControl w:val="0"/>
        <w:ind w:left="0"/>
      </w:pPr>
    </w:p>
    <w:p w:rsidR="00DB6AE5" w:rsidRDefault="00DB6AE5" w:rsidP="00EE11AD">
      <w:pPr>
        <w:pStyle w:val="RedaliaTitre2"/>
      </w:pPr>
      <w:r>
        <w:t>Analyse des candidatures</w:t>
      </w:r>
    </w:p>
    <w:p w:rsidR="00EE11AD" w:rsidRPr="00EE11AD" w:rsidRDefault="00EE11AD" w:rsidP="00EE11AD">
      <w:pPr>
        <w:pStyle w:val="RedaliaNormal"/>
      </w:pPr>
    </w:p>
    <w:p w:rsidR="00DB6AE5" w:rsidRDefault="00F41CE6" w:rsidP="000534C1">
      <w:pPr>
        <w:pStyle w:val="DGANormal"/>
        <w:widowControl w:val="0"/>
        <w:ind w:left="0"/>
      </w:pPr>
      <w:r w:rsidRPr="00F41CE6">
        <w:t>Les candidatures qui ne sont pas sélectionnées en application des articles R</w:t>
      </w:r>
      <w:r>
        <w:t>.</w:t>
      </w:r>
      <w:r w:rsidRPr="00F41CE6">
        <w:t>2343-1 à R</w:t>
      </w:r>
      <w:r>
        <w:t>.</w:t>
      </w:r>
      <w:r w:rsidRPr="00F41CE6">
        <w:t xml:space="preserve">2344-10 du </w:t>
      </w:r>
      <w:r>
        <w:t>CCP</w:t>
      </w:r>
      <w:r w:rsidRPr="00F41CE6">
        <w:t xml:space="preserve"> ou qui ne sont pas accompagnées des pièces mentionnées à l’article </w:t>
      </w:r>
      <w:r>
        <w:fldChar w:fldCharType="begin"/>
      </w:r>
      <w:r>
        <w:instrText xml:space="preserve"> REF _Ref167376649 \r \h </w:instrText>
      </w:r>
      <w:r>
        <w:fldChar w:fldCharType="separate"/>
      </w:r>
      <w:r>
        <w:t>3.2.2</w:t>
      </w:r>
      <w:r>
        <w:fldChar w:fldCharType="end"/>
      </w:r>
      <w:r w:rsidRPr="00F41CE6">
        <w:t xml:space="preserve"> </w:t>
      </w:r>
      <w:r>
        <w:t>ci-avant</w:t>
      </w:r>
      <w:r w:rsidRPr="00F41CE6">
        <w:t xml:space="preserve"> ou qui ne présentent pas des garanties techniques suffisantes ne sont pas admises.</w:t>
      </w:r>
    </w:p>
    <w:p w:rsidR="00DB6AE5" w:rsidRDefault="00DB6AE5" w:rsidP="000534C1">
      <w:pPr>
        <w:pStyle w:val="DGANormal"/>
        <w:widowControl w:val="0"/>
        <w:ind w:left="0"/>
      </w:pPr>
    </w:p>
    <w:p w:rsidR="00F41CE6" w:rsidRDefault="00F41CE6" w:rsidP="000534C1">
      <w:pPr>
        <w:pStyle w:val="DGANormal"/>
        <w:widowControl w:val="0"/>
        <w:ind w:left="0"/>
      </w:pPr>
      <w:r>
        <w:t>L’analyse de la candidature du titulaire pressenti est effectuée en premier.</w:t>
      </w:r>
    </w:p>
    <w:p w:rsidR="00F41CE6" w:rsidRDefault="00F41CE6" w:rsidP="000534C1">
      <w:pPr>
        <w:pStyle w:val="DGANormal"/>
        <w:widowControl w:val="0"/>
        <w:ind w:left="0"/>
      </w:pPr>
    </w:p>
    <w:p w:rsidR="00F41CE6" w:rsidRDefault="00F41CE6" w:rsidP="000534C1">
      <w:pPr>
        <w:pStyle w:val="DGANormal"/>
        <w:widowControl w:val="0"/>
        <w:ind w:left="0"/>
      </w:pPr>
      <w:r>
        <w:t>Dans le cas d’une candidature d’un groupement d’entreprises, chaque membre du groupement doit fournir l’ensemble des documents et renseignements attestant de ses capacités juridiques, professionnelles, techniques et financières. L’appréciation des capacités du groupement est globale.</w:t>
      </w:r>
    </w:p>
    <w:p w:rsidR="00F41CE6" w:rsidRDefault="00F41CE6" w:rsidP="000534C1">
      <w:pPr>
        <w:pStyle w:val="DGANormal"/>
        <w:widowControl w:val="0"/>
        <w:ind w:left="0"/>
      </w:pPr>
    </w:p>
    <w:p w:rsidR="00F41CE6" w:rsidRDefault="00F41CE6" w:rsidP="000534C1">
      <w:pPr>
        <w:pStyle w:val="DGANormal"/>
        <w:widowControl w:val="0"/>
        <w:ind w:left="0"/>
      </w:pPr>
      <w:r>
        <w:t xml:space="preserve">Si ce candidat ne satisfait pas aux conditions de participation fixées et qu’il ne peut produire dans le délai imparti les documents justificatifs, les moyens de preuves, les compléments ou les explications demandées, sa candidature est déclarée irrecevable et son offre est éliminée. Le soumissionnaire dont l’offre a été classée immédiatement après la sienne est alors sollicité pour produire les documents nécessaires.  </w:t>
      </w:r>
    </w:p>
    <w:p w:rsidR="00F41CE6" w:rsidRDefault="00F41CE6" w:rsidP="000534C1">
      <w:pPr>
        <w:pStyle w:val="DGANormal"/>
        <w:widowControl w:val="0"/>
        <w:ind w:left="0"/>
      </w:pPr>
    </w:p>
    <w:p w:rsidR="00DB6AE5" w:rsidRDefault="00F41CE6" w:rsidP="000534C1">
      <w:pPr>
        <w:pStyle w:val="DGANormal"/>
        <w:widowControl w:val="0"/>
        <w:ind w:left="0"/>
      </w:pPr>
      <w:r>
        <w:t>Cette procédure est, le cas échéant, reproduite tant qu’il subsiste des offres qui n’ont pas été écartées au motif qu’elles sont inappropriées, irrégulières ou inacceptables.</w:t>
      </w:r>
    </w:p>
    <w:p w:rsidR="00DB6AE5" w:rsidRDefault="00DB6AE5" w:rsidP="000534C1">
      <w:pPr>
        <w:pStyle w:val="DGANormal"/>
        <w:widowControl w:val="0"/>
        <w:ind w:left="0"/>
      </w:pPr>
    </w:p>
    <w:p w:rsidR="00DB6AE5" w:rsidRDefault="00F41CE6" w:rsidP="00EE11AD">
      <w:pPr>
        <w:pStyle w:val="RedaliaTitre2"/>
      </w:pPr>
      <w:r>
        <w:t>Attribution</w:t>
      </w:r>
    </w:p>
    <w:p w:rsidR="00EE11AD" w:rsidRPr="00EE11AD" w:rsidRDefault="00EE11AD" w:rsidP="00EE11AD">
      <w:pPr>
        <w:pStyle w:val="RedaliaNormal"/>
      </w:pPr>
    </w:p>
    <w:p w:rsidR="00676092" w:rsidRDefault="00676092" w:rsidP="000534C1">
      <w:pPr>
        <w:pStyle w:val="DGANormal"/>
        <w:widowControl w:val="0"/>
        <w:ind w:left="0"/>
      </w:pPr>
      <w:r>
        <w:t xml:space="preserve">Le marché ne pourra être attribué au </w:t>
      </w:r>
      <w:r w:rsidRPr="00676092">
        <w:t xml:space="preserve">candidat retenu que sous réserve que celui-ci produise dans </w:t>
      </w:r>
      <w:r>
        <w:t>un</w:t>
      </w:r>
      <w:r w:rsidRPr="00676092">
        <w:t xml:space="preserve"> délai de 8 jours ouvrés à compter de la notification de sa désignation par l’autorité habilitée à signer les contrats, les certificats délivrés par les administrations et organismes compétents ainsi qu’un extrait du Registre du Commerce et des Sociétés (extrait </w:t>
      </w:r>
      <w:proofErr w:type="spellStart"/>
      <w:r w:rsidRPr="00676092">
        <w:t>Kbis</w:t>
      </w:r>
      <w:proofErr w:type="spellEnd"/>
      <w:r w:rsidRPr="00676092">
        <w:t>) qui devra être également fourni à ce stade et dans le même délai de 8 jours ouvrés.</w:t>
      </w:r>
    </w:p>
    <w:p w:rsidR="00676092" w:rsidRDefault="00676092" w:rsidP="000534C1">
      <w:pPr>
        <w:pStyle w:val="DGANormal"/>
        <w:widowControl w:val="0"/>
        <w:ind w:left="0"/>
      </w:pPr>
    </w:p>
    <w:p w:rsidR="00676092" w:rsidRDefault="00676092" w:rsidP="000534C1">
      <w:pPr>
        <w:pStyle w:val="DGANormal"/>
        <w:widowControl w:val="0"/>
        <w:ind w:left="0"/>
      </w:pPr>
      <w:r>
        <w:t>Si le candidat pressenti ne peut produire ces certificats dans les délais indiqués ci-dessus, son offre sera rejetée. L’autorité habilitée à signer les contrats présentera alors la même demande au candidat suivant dans le classement des offres. De même, si le soumissionnaire retenu ne procède pas à la signature des documents de son offre dans le délai de 8 jours ouvrés précités, son offre sera rejetée et la personne publique présentera alors la même demande au soumissionnaire suivant.</w:t>
      </w:r>
    </w:p>
    <w:p w:rsidR="00676092" w:rsidRDefault="00676092" w:rsidP="000534C1">
      <w:pPr>
        <w:pStyle w:val="DGANormal"/>
        <w:widowControl w:val="0"/>
        <w:ind w:left="0"/>
      </w:pPr>
    </w:p>
    <w:p w:rsidR="007E5D8E" w:rsidRDefault="00676092" w:rsidP="000534C1">
      <w:pPr>
        <w:pStyle w:val="DGANormal"/>
        <w:widowControl w:val="0"/>
        <w:ind w:left="0"/>
      </w:pPr>
      <w:r>
        <w:t>Le candidat établi dans un Etat membre de l’Union européenne autre que la France doit produire un certificat établi par les administrations et organismes du pays d’origine selon les mêmes modalités que celles prévues pour u</w:t>
      </w:r>
      <w:r w:rsidR="007E5D8E">
        <w:t>n candidat établi en France.</w:t>
      </w:r>
    </w:p>
    <w:p w:rsidR="007E5D8E" w:rsidRDefault="007E5D8E" w:rsidP="000534C1">
      <w:pPr>
        <w:pStyle w:val="DGANormal"/>
        <w:widowControl w:val="0"/>
        <w:ind w:left="0"/>
      </w:pPr>
    </w:p>
    <w:p w:rsidR="00676092" w:rsidRDefault="00676092" w:rsidP="000534C1">
      <w:pPr>
        <w:pStyle w:val="DGANormal"/>
        <w:widowControl w:val="0"/>
        <w:ind w:left="0"/>
      </w:pPr>
      <w:r>
        <w:t>Le candidat établi dans un pays tiers doit pour les impôts taxes et cotisations sociales ne donnant pas lieu dans ledit pays à la délivrance d’un certificat par les administrations et organismes de ce pays, produire une déclaration sous serment effectuée devant une autorité judiciaire ou administrative de ce pays.</w:t>
      </w:r>
    </w:p>
    <w:p w:rsidR="00593E7B" w:rsidRPr="00796745" w:rsidRDefault="00593E7B" w:rsidP="000534C1">
      <w:pPr>
        <w:pStyle w:val="DGANormal"/>
        <w:widowControl w:val="0"/>
        <w:ind w:left="0"/>
        <w:rPr>
          <w:sz w:val="20"/>
        </w:rPr>
      </w:pPr>
      <w:bookmarkStart w:id="6" w:name="_GoBack"/>
      <w:bookmarkEnd w:id="6"/>
    </w:p>
    <w:p w:rsidR="00CC3C97" w:rsidRDefault="00B53999" w:rsidP="000534C1">
      <w:pPr>
        <w:pStyle w:val="RedaliaTitre1"/>
        <w:widowControl w:val="0"/>
        <w:ind w:left="0"/>
      </w:pPr>
      <w:bookmarkStart w:id="7" w:name="_Toc159335979"/>
      <w:r w:rsidRPr="00B53999">
        <w:t xml:space="preserve">Conditions d'envoi ou de remise </w:t>
      </w:r>
      <w:bookmarkEnd w:id="7"/>
      <w:r w:rsidR="00CC3C97">
        <w:t>des candidatures et des offres</w:t>
      </w:r>
    </w:p>
    <w:p w:rsidR="00EE11AD" w:rsidRPr="00EE11AD" w:rsidRDefault="00EE11AD" w:rsidP="00EE11AD">
      <w:pPr>
        <w:pStyle w:val="RedaliaNormal"/>
      </w:pPr>
    </w:p>
    <w:p w:rsidR="00593E7B" w:rsidRDefault="00593E7B" w:rsidP="000534C1">
      <w:pPr>
        <w:pStyle w:val="DGANormal"/>
        <w:widowControl w:val="0"/>
        <w:ind w:left="0"/>
      </w:pPr>
      <w:r>
        <w:t xml:space="preserve">Il est précisé que les </w:t>
      </w:r>
      <w:r w:rsidR="00CC3C97">
        <w:t xml:space="preserve">candidatures et offres ne peuvent pas être transmises à la fois par voie électronique et sous forme papier. Toutefois les candidats remettant une candidature et offre électronique ont la possibilité d’adresser une copie de sauvegarde papier dans un pli scellé conformément aux dispositions de l’article </w:t>
      </w:r>
      <w:r w:rsidR="00FB3339">
        <w:fldChar w:fldCharType="begin"/>
      </w:r>
      <w:r w:rsidR="00FB3339">
        <w:instrText xml:space="preserve"> REF _Ref159320445 \r \h </w:instrText>
      </w:r>
      <w:r w:rsidR="00FB3339">
        <w:fldChar w:fldCharType="separate"/>
      </w:r>
      <w:r w:rsidR="00FB3339">
        <w:t>5.1.2</w:t>
      </w:r>
      <w:r w:rsidR="00FB3339">
        <w:fldChar w:fldCharType="end"/>
      </w:r>
      <w:r>
        <w:t xml:space="preserve"> ci-dessous.</w:t>
      </w:r>
    </w:p>
    <w:p w:rsidR="00593E7B" w:rsidRDefault="00593E7B" w:rsidP="000534C1">
      <w:pPr>
        <w:pStyle w:val="DGANormal"/>
        <w:widowControl w:val="0"/>
        <w:ind w:left="0"/>
      </w:pPr>
    </w:p>
    <w:p w:rsidR="00CC3C97" w:rsidRDefault="00593E7B" w:rsidP="000534C1">
      <w:pPr>
        <w:pStyle w:val="DGANormal"/>
        <w:widowControl w:val="0"/>
        <w:ind w:left="0"/>
      </w:pPr>
      <w:r>
        <w:t xml:space="preserve">Il est également rappelé que les candidats doivent appliquer le même mode de transmission à l’ensemble des documents de leur </w:t>
      </w:r>
      <w:r w:rsidR="00CC3C97">
        <w:t>candidature et offre qu’ils adressent à l’Acheteur.</w:t>
      </w:r>
    </w:p>
    <w:p w:rsidR="00CC3C97" w:rsidRDefault="00CC3C97" w:rsidP="000534C1">
      <w:pPr>
        <w:pStyle w:val="DGANormal"/>
        <w:widowControl w:val="0"/>
        <w:ind w:left="0"/>
      </w:pPr>
    </w:p>
    <w:p w:rsidR="006674AF" w:rsidRDefault="00593E7B" w:rsidP="00EE11AD">
      <w:pPr>
        <w:pStyle w:val="RedaliaTitre2"/>
      </w:pPr>
      <w:r>
        <w:t xml:space="preserve">Modalités de réception sous forme papier des </w:t>
      </w:r>
      <w:r w:rsidR="006674AF">
        <w:t>candidatures et des offres</w:t>
      </w:r>
    </w:p>
    <w:p w:rsidR="00EE11AD" w:rsidRPr="00EE11AD" w:rsidRDefault="00EE11AD" w:rsidP="00EE11AD">
      <w:pPr>
        <w:pStyle w:val="RedaliaNormal"/>
      </w:pPr>
    </w:p>
    <w:p w:rsidR="00593E7B" w:rsidRDefault="00593E7B" w:rsidP="00EE11AD">
      <w:pPr>
        <w:pStyle w:val="RedaliaTitre3"/>
      </w:pPr>
      <w:r>
        <w:t xml:space="preserve">Enveloppe contenant </w:t>
      </w:r>
      <w:r w:rsidR="006674AF">
        <w:t xml:space="preserve">la candidature et l'offre transmises </w:t>
      </w:r>
      <w:r>
        <w:t>sous forme papier</w:t>
      </w:r>
    </w:p>
    <w:p w:rsidR="00EE11AD" w:rsidRPr="00EE11AD" w:rsidRDefault="00EE11AD" w:rsidP="00EE11AD">
      <w:pPr>
        <w:pStyle w:val="RedaliaNormal"/>
      </w:pPr>
    </w:p>
    <w:p w:rsidR="00B53999" w:rsidRDefault="00593E7B" w:rsidP="000534C1">
      <w:pPr>
        <w:pStyle w:val="DGANormal"/>
        <w:widowControl w:val="0"/>
        <w:ind w:left="0"/>
      </w:pPr>
      <w:r>
        <w:t xml:space="preserve">L’enveloppe sera cachetée et contiendra </w:t>
      </w:r>
      <w:r w:rsidR="006674AF">
        <w:t>la candidature et l'offre. Elle portera les mentions suivantes :</w:t>
      </w:r>
    </w:p>
    <w:p w:rsidR="00FF4CAD" w:rsidRDefault="00FF4CAD" w:rsidP="000534C1">
      <w:pPr>
        <w:pStyle w:val="DGANormal"/>
        <w:widowControl w:val="0"/>
        <w:ind w:left="0"/>
      </w:pPr>
    </w:p>
    <w:tbl>
      <w:tblPr>
        <w:tblW w:w="9561" w:type="dxa"/>
        <w:jc w:val="center"/>
        <w:tblBorders>
          <w:top w:val="single" w:sz="4" w:space="0" w:color="auto"/>
          <w:left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751"/>
        <w:gridCol w:w="218"/>
        <w:gridCol w:w="5592"/>
      </w:tblGrid>
      <w:tr w:rsidR="00FF4CAD" w:rsidRPr="00593E7B" w:rsidTr="00FF4CAD">
        <w:trPr>
          <w:jc w:val="center"/>
        </w:trPr>
        <w:tc>
          <w:tcPr>
            <w:tcW w:w="3969" w:type="dxa"/>
            <w:gridSpan w:val="2"/>
            <w:tcBorders>
              <w:top w:val="single" w:sz="4" w:space="0" w:color="auto"/>
            </w:tcBorders>
          </w:tcPr>
          <w:p w:rsidR="00FF4CAD" w:rsidRPr="00593E7B" w:rsidRDefault="00FF4CAD" w:rsidP="000534C1">
            <w:pPr>
              <w:widowControl w:val="0"/>
              <w:jc w:val="left"/>
              <w:rPr>
                <w:sz w:val="24"/>
                <w:szCs w:val="24"/>
              </w:rPr>
            </w:pPr>
            <w:r w:rsidRPr="007A1A5C">
              <w:rPr>
                <w:sz w:val="24"/>
                <w:szCs w:val="24"/>
              </w:rPr>
              <w:t>Adresse à porter sur l’enveloppe :</w:t>
            </w:r>
          </w:p>
        </w:tc>
        <w:tc>
          <w:tcPr>
            <w:tcW w:w="5592" w:type="dxa"/>
            <w:tcBorders>
              <w:top w:val="single" w:sz="4" w:space="0" w:color="auto"/>
            </w:tcBorders>
          </w:tcPr>
          <w:p w:rsidR="00FF4CAD" w:rsidRPr="00593E7B" w:rsidRDefault="00FF4CAD" w:rsidP="000534C1">
            <w:pPr>
              <w:widowControl w:val="0"/>
              <w:jc w:val="left"/>
              <w:rPr>
                <w:sz w:val="24"/>
                <w:szCs w:val="24"/>
              </w:rPr>
            </w:pPr>
            <w:r w:rsidRPr="00593E7B">
              <w:rPr>
                <w:sz w:val="24"/>
                <w:szCs w:val="24"/>
              </w:rPr>
              <w:t>MINARM/AIR/SIAé</w:t>
            </w:r>
          </w:p>
          <w:p w:rsidR="00FF4CAD" w:rsidRDefault="00FF4CAD" w:rsidP="000534C1">
            <w:pPr>
              <w:widowControl w:val="0"/>
              <w:jc w:val="left"/>
              <w:rPr>
                <w:sz w:val="24"/>
                <w:szCs w:val="24"/>
              </w:rPr>
            </w:pPr>
            <w:r w:rsidRPr="00593E7B">
              <w:rPr>
                <w:sz w:val="24"/>
                <w:szCs w:val="24"/>
              </w:rPr>
              <w:t>Ateli</w:t>
            </w:r>
            <w:r>
              <w:rPr>
                <w:sz w:val="24"/>
                <w:szCs w:val="24"/>
              </w:rPr>
              <w:t>er Industriel de l'Aéronautique</w:t>
            </w:r>
          </w:p>
          <w:p w:rsidR="00FF4CAD" w:rsidRDefault="00FF4CAD" w:rsidP="000534C1">
            <w:pPr>
              <w:widowControl w:val="0"/>
              <w:jc w:val="left"/>
              <w:rPr>
                <w:sz w:val="24"/>
                <w:szCs w:val="24"/>
              </w:rPr>
            </w:pPr>
            <w:r>
              <w:rPr>
                <w:sz w:val="24"/>
                <w:szCs w:val="24"/>
              </w:rPr>
              <w:t>Unité Locale d’Achat</w:t>
            </w:r>
          </w:p>
          <w:p w:rsidR="00921C00" w:rsidRDefault="00921C00" w:rsidP="000534C1">
            <w:pPr>
              <w:widowControl w:val="0"/>
              <w:jc w:val="left"/>
              <w:rPr>
                <w:sz w:val="24"/>
                <w:szCs w:val="24"/>
              </w:rPr>
            </w:pPr>
            <w:r>
              <w:rPr>
                <w:sz w:val="24"/>
                <w:szCs w:val="24"/>
              </w:rPr>
              <w:t>à l’attention de  Magali TULZAC</w:t>
            </w:r>
          </w:p>
        </w:tc>
      </w:tr>
      <w:tr w:rsidR="00921C00" w:rsidRPr="00593E7B" w:rsidTr="003128A0">
        <w:tblPrEx>
          <w:tblBorders>
            <w:top w:val="none" w:sz="0" w:space="0" w:color="auto"/>
          </w:tblBorders>
        </w:tblPrEx>
        <w:trPr>
          <w:jc w:val="center"/>
        </w:trPr>
        <w:tc>
          <w:tcPr>
            <w:tcW w:w="3969" w:type="dxa"/>
            <w:gridSpan w:val="2"/>
          </w:tcPr>
          <w:p w:rsidR="00921C00" w:rsidRPr="00593E7B" w:rsidRDefault="00921C00" w:rsidP="000534C1">
            <w:pPr>
              <w:widowControl w:val="0"/>
              <w:jc w:val="left"/>
              <w:rPr>
                <w:sz w:val="24"/>
                <w:szCs w:val="24"/>
              </w:rPr>
            </w:pPr>
          </w:p>
        </w:tc>
        <w:tc>
          <w:tcPr>
            <w:tcW w:w="5592" w:type="dxa"/>
          </w:tcPr>
          <w:p w:rsidR="003F7C55" w:rsidRPr="00921C00" w:rsidRDefault="003F7C55" w:rsidP="003F7C55">
            <w:pPr>
              <w:widowControl w:val="0"/>
              <w:jc w:val="left"/>
              <w:rPr>
                <w:sz w:val="24"/>
                <w:szCs w:val="24"/>
              </w:rPr>
            </w:pPr>
            <w:r>
              <w:rPr>
                <w:sz w:val="24"/>
                <w:szCs w:val="24"/>
              </w:rPr>
              <w:t>BP 21</w:t>
            </w:r>
          </w:p>
          <w:p w:rsidR="00921C00" w:rsidRDefault="003F7C55" w:rsidP="003F7C55">
            <w:pPr>
              <w:widowControl w:val="0"/>
              <w:jc w:val="left"/>
              <w:rPr>
                <w:sz w:val="24"/>
                <w:szCs w:val="24"/>
              </w:rPr>
            </w:pPr>
            <w:r>
              <w:rPr>
                <w:sz w:val="24"/>
                <w:szCs w:val="24"/>
              </w:rPr>
              <w:t>33 072 BORDEAUX CEDEX</w:t>
            </w:r>
            <w:r w:rsidRPr="00593E7B">
              <w:rPr>
                <w:sz w:val="24"/>
                <w:szCs w:val="24"/>
              </w:rPr>
              <w:t xml:space="preserve"> </w:t>
            </w:r>
          </w:p>
          <w:p w:rsidR="003F7C55" w:rsidRPr="00593E7B" w:rsidRDefault="003F7C55" w:rsidP="003F7C55">
            <w:pPr>
              <w:widowControl w:val="0"/>
              <w:jc w:val="left"/>
              <w:rPr>
                <w:sz w:val="24"/>
                <w:szCs w:val="24"/>
              </w:rPr>
            </w:pPr>
          </w:p>
        </w:tc>
      </w:tr>
      <w:tr w:rsidR="00593E7B" w:rsidRPr="00593E7B" w:rsidTr="00921C00">
        <w:tblPrEx>
          <w:tblBorders>
            <w:top w:val="none" w:sz="0" w:space="0" w:color="auto"/>
            <w:bottom w:val="single" w:sz="4" w:space="0" w:color="auto"/>
          </w:tblBorders>
        </w:tblPrEx>
        <w:trPr>
          <w:jc w:val="center"/>
        </w:trPr>
        <w:tc>
          <w:tcPr>
            <w:tcW w:w="3969" w:type="dxa"/>
            <w:gridSpan w:val="2"/>
          </w:tcPr>
          <w:p w:rsidR="00593E7B" w:rsidRPr="00593E7B" w:rsidRDefault="00593E7B" w:rsidP="000534C1">
            <w:pPr>
              <w:widowControl w:val="0"/>
              <w:jc w:val="left"/>
              <w:rPr>
                <w:sz w:val="24"/>
                <w:szCs w:val="24"/>
              </w:rPr>
            </w:pPr>
            <w:r>
              <w:rPr>
                <w:sz w:val="24"/>
                <w:szCs w:val="24"/>
              </w:rPr>
              <w:t>Titre</w:t>
            </w:r>
            <w:r w:rsidRPr="00593E7B">
              <w:rPr>
                <w:sz w:val="24"/>
                <w:szCs w:val="24"/>
              </w:rPr>
              <w:t xml:space="preserve"> de la consultation :</w:t>
            </w:r>
          </w:p>
        </w:tc>
        <w:tc>
          <w:tcPr>
            <w:tcW w:w="5592" w:type="dxa"/>
          </w:tcPr>
          <w:p w:rsidR="00593E7B" w:rsidRDefault="00593E7B" w:rsidP="000534C1">
            <w:pPr>
              <w:widowControl w:val="0"/>
              <w:rPr>
                <w:sz w:val="24"/>
                <w:szCs w:val="24"/>
              </w:rPr>
            </w:pPr>
            <w:r>
              <w:rPr>
                <w:sz w:val="24"/>
                <w:szCs w:val="24"/>
              </w:rPr>
              <w:t>Fourniture et livraison de produits chimiques et consommables de laboratoire via un e-catalogue au profit de l</w:t>
            </w:r>
            <w:r w:rsidR="00EE11AD">
              <w:rPr>
                <w:sz w:val="24"/>
                <w:szCs w:val="24"/>
              </w:rPr>
              <w:t>’Atelier Industriel de l’</w:t>
            </w:r>
            <w:r>
              <w:rPr>
                <w:sz w:val="24"/>
                <w:szCs w:val="24"/>
              </w:rPr>
              <w:t>Aéronautique de Bordeaux (33).</w:t>
            </w:r>
          </w:p>
          <w:p w:rsidR="00593E7B" w:rsidRPr="00593E7B" w:rsidRDefault="00593E7B" w:rsidP="000534C1">
            <w:pPr>
              <w:widowControl w:val="0"/>
              <w:jc w:val="left"/>
              <w:rPr>
                <w:sz w:val="24"/>
                <w:szCs w:val="24"/>
              </w:rPr>
            </w:pPr>
          </w:p>
        </w:tc>
      </w:tr>
      <w:tr w:rsidR="00593E7B" w:rsidRPr="00593E7B" w:rsidTr="00921C00">
        <w:tblPrEx>
          <w:tblBorders>
            <w:top w:val="none" w:sz="0" w:space="0" w:color="auto"/>
            <w:bottom w:val="single" w:sz="4" w:space="0" w:color="auto"/>
          </w:tblBorders>
        </w:tblPrEx>
        <w:trPr>
          <w:jc w:val="center"/>
        </w:trPr>
        <w:tc>
          <w:tcPr>
            <w:tcW w:w="3969" w:type="dxa"/>
            <w:gridSpan w:val="2"/>
            <w:tcBorders>
              <w:bottom w:val="single" w:sz="4" w:space="0" w:color="auto"/>
            </w:tcBorders>
          </w:tcPr>
          <w:p w:rsidR="00593E7B" w:rsidRPr="00593E7B" w:rsidRDefault="00593E7B" w:rsidP="000534C1">
            <w:pPr>
              <w:widowControl w:val="0"/>
              <w:jc w:val="left"/>
              <w:rPr>
                <w:sz w:val="24"/>
                <w:szCs w:val="24"/>
              </w:rPr>
            </w:pPr>
            <w:r w:rsidRPr="00593E7B">
              <w:rPr>
                <w:sz w:val="24"/>
                <w:szCs w:val="24"/>
              </w:rPr>
              <w:t>Consultation numéro :</w:t>
            </w:r>
          </w:p>
        </w:tc>
        <w:tc>
          <w:tcPr>
            <w:tcW w:w="5592" w:type="dxa"/>
            <w:tcBorders>
              <w:bottom w:val="single" w:sz="4" w:space="0" w:color="auto"/>
            </w:tcBorders>
          </w:tcPr>
          <w:p w:rsidR="00593E7B" w:rsidRDefault="00EE11AD" w:rsidP="000534C1">
            <w:pPr>
              <w:widowControl w:val="0"/>
              <w:jc w:val="left"/>
              <w:rPr>
                <w:sz w:val="24"/>
                <w:szCs w:val="24"/>
              </w:rPr>
            </w:pPr>
            <w:r>
              <w:rPr>
                <w:sz w:val="24"/>
                <w:szCs w:val="24"/>
              </w:rPr>
              <w:t>26060MP0X000</w:t>
            </w:r>
          </w:p>
          <w:p w:rsidR="00593E7B" w:rsidRDefault="00593E7B" w:rsidP="000534C1">
            <w:pPr>
              <w:widowControl w:val="0"/>
              <w:jc w:val="left"/>
              <w:rPr>
                <w:sz w:val="24"/>
                <w:szCs w:val="24"/>
              </w:rPr>
            </w:pPr>
          </w:p>
        </w:tc>
      </w:tr>
      <w:tr w:rsidR="00921C5D" w:rsidRPr="00593E7B" w:rsidTr="003128A0">
        <w:tblPrEx>
          <w:tblBorders>
            <w:top w:val="single" w:sz="6" w:space="0" w:color="auto"/>
            <w:left w:val="single" w:sz="6" w:space="0" w:color="auto"/>
            <w:bottom w:val="single" w:sz="6" w:space="0" w:color="auto"/>
            <w:right w:val="single" w:sz="6" w:space="0" w:color="auto"/>
          </w:tblBorders>
        </w:tblPrEx>
        <w:trPr>
          <w:cantSplit/>
          <w:jc w:val="center"/>
        </w:trPr>
        <w:tc>
          <w:tcPr>
            <w:tcW w:w="9561" w:type="dxa"/>
            <w:gridSpan w:val="3"/>
            <w:tcBorders>
              <w:top w:val="single" w:sz="6" w:space="0" w:color="auto"/>
              <w:bottom w:val="single" w:sz="6" w:space="0" w:color="auto"/>
            </w:tcBorders>
          </w:tcPr>
          <w:p w:rsidR="00921C5D" w:rsidRPr="00593E7B" w:rsidRDefault="00921C5D" w:rsidP="000534C1">
            <w:pPr>
              <w:widowControl w:val="0"/>
              <w:jc w:val="center"/>
              <w:rPr>
                <w:b/>
                <w:sz w:val="24"/>
                <w:szCs w:val="24"/>
              </w:rPr>
            </w:pPr>
            <w:r w:rsidRPr="00921C5D">
              <w:rPr>
                <w:b/>
                <w:sz w:val="24"/>
                <w:szCs w:val="24"/>
              </w:rPr>
              <w:t>PROCEDURE ADAPTEE</w:t>
            </w:r>
          </w:p>
          <w:p w:rsidR="00921C5D" w:rsidRPr="00593E7B" w:rsidRDefault="00921C5D" w:rsidP="000534C1">
            <w:pPr>
              <w:widowControl w:val="0"/>
              <w:jc w:val="center"/>
              <w:rPr>
                <w:b/>
                <w:sz w:val="24"/>
                <w:szCs w:val="24"/>
              </w:rPr>
            </w:pPr>
            <w:r w:rsidRPr="00593E7B">
              <w:rPr>
                <w:b/>
                <w:sz w:val="24"/>
                <w:szCs w:val="24"/>
              </w:rPr>
              <w:t>"NE PAS OUVRIR avant la séance d'ouverture des plis"</w:t>
            </w:r>
          </w:p>
        </w:tc>
      </w:tr>
      <w:tr w:rsidR="00593E7B" w:rsidRPr="00593E7B" w:rsidTr="00593E7B">
        <w:tblPrEx>
          <w:tblBorders>
            <w:top w:val="single" w:sz="6" w:space="0" w:color="auto"/>
            <w:left w:val="single" w:sz="6" w:space="0" w:color="auto"/>
            <w:bottom w:val="single" w:sz="6" w:space="0" w:color="auto"/>
            <w:right w:val="single" w:sz="6" w:space="0" w:color="auto"/>
          </w:tblBorders>
        </w:tblPrEx>
        <w:trPr>
          <w:cantSplit/>
          <w:trHeight w:val="567"/>
          <w:jc w:val="center"/>
        </w:trPr>
        <w:tc>
          <w:tcPr>
            <w:tcW w:w="3751" w:type="dxa"/>
            <w:tcBorders>
              <w:top w:val="single" w:sz="6" w:space="0" w:color="auto"/>
              <w:bottom w:val="single" w:sz="6" w:space="0" w:color="auto"/>
              <w:right w:val="nil"/>
            </w:tcBorders>
            <w:vAlign w:val="center"/>
          </w:tcPr>
          <w:p w:rsidR="00593E7B" w:rsidRPr="00593E7B" w:rsidRDefault="00593E7B" w:rsidP="00EE11AD">
            <w:pPr>
              <w:widowControl w:val="0"/>
              <w:jc w:val="left"/>
              <w:rPr>
                <w:sz w:val="24"/>
                <w:szCs w:val="24"/>
              </w:rPr>
            </w:pPr>
            <w:r>
              <w:rPr>
                <w:sz w:val="24"/>
                <w:szCs w:val="24"/>
              </w:rPr>
              <w:t>Lot(s) numéro</w:t>
            </w:r>
            <w:r w:rsidRPr="00593E7B">
              <w:rPr>
                <w:sz w:val="24"/>
                <w:szCs w:val="24"/>
              </w:rPr>
              <w:t xml:space="preserve"> :</w:t>
            </w:r>
          </w:p>
        </w:tc>
        <w:tc>
          <w:tcPr>
            <w:tcW w:w="5810" w:type="dxa"/>
            <w:gridSpan w:val="2"/>
            <w:tcBorders>
              <w:top w:val="single" w:sz="6" w:space="0" w:color="auto"/>
              <w:left w:val="nil"/>
              <w:bottom w:val="single" w:sz="6" w:space="0" w:color="auto"/>
            </w:tcBorders>
            <w:vAlign w:val="center"/>
          </w:tcPr>
          <w:p w:rsidR="00593E7B" w:rsidRPr="00EE11AD" w:rsidRDefault="00EE11AD" w:rsidP="00EE11AD">
            <w:pPr>
              <w:widowControl w:val="0"/>
              <w:jc w:val="center"/>
              <w:rPr>
                <w:b/>
                <w:sz w:val="24"/>
                <w:szCs w:val="24"/>
              </w:rPr>
            </w:pPr>
            <w:r w:rsidRPr="00EE11AD">
              <w:rPr>
                <w:b/>
                <w:sz w:val="24"/>
                <w:szCs w:val="24"/>
              </w:rPr>
              <w:t>Lot n° 1 ou 2</w:t>
            </w:r>
          </w:p>
        </w:tc>
      </w:tr>
      <w:tr w:rsidR="00593E7B" w:rsidRPr="00593E7B" w:rsidTr="007A4DCD">
        <w:tblPrEx>
          <w:tblBorders>
            <w:top w:val="single" w:sz="6" w:space="0" w:color="auto"/>
            <w:left w:val="single" w:sz="6" w:space="0" w:color="auto"/>
            <w:bottom w:val="single" w:sz="6" w:space="0" w:color="auto"/>
            <w:right w:val="single" w:sz="6" w:space="0" w:color="auto"/>
          </w:tblBorders>
        </w:tblPrEx>
        <w:trPr>
          <w:cantSplit/>
          <w:trHeight w:val="567"/>
          <w:jc w:val="center"/>
        </w:trPr>
        <w:tc>
          <w:tcPr>
            <w:tcW w:w="3751" w:type="dxa"/>
            <w:tcBorders>
              <w:top w:val="single" w:sz="6" w:space="0" w:color="auto"/>
              <w:bottom w:val="single" w:sz="6" w:space="0" w:color="auto"/>
              <w:right w:val="nil"/>
            </w:tcBorders>
            <w:vAlign w:val="center"/>
          </w:tcPr>
          <w:p w:rsidR="00593E7B" w:rsidRPr="00593E7B" w:rsidRDefault="00593E7B" w:rsidP="000534C1">
            <w:pPr>
              <w:widowControl w:val="0"/>
              <w:jc w:val="left"/>
              <w:rPr>
                <w:sz w:val="24"/>
                <w:szCs w:val="24"/>
              </w:rPr>
            </w:pPr>
            <w:r w:rsidRPr="00593E7B">
              <w:rPr>
                <w:sz w:val="24"/>
                <w:szCs w:val="24"/>
              </w:rPr>
              <w:t>Candidat :</w:t>
            </w:r>
          </w:p>
        </w:tc>
        <w:tc>
          <w:tcPr>
            <w:tcW w:w="5810" w:type="dxa"/>
            <w:gridSpan w:val="2"/>
            <w:tcBorders>
              <w:top w:val="single" w:sz="6" w:space="0" w:color="auto"/>
              <w:left w:val="nil"/>
              <w:bottom w:val="single" w:sz="6" w:space="0" w:color="auto"/>
            </w:tcBorders>
            <w:vAlign w:val="center"/>
          </w:tcPr>
          <w:p w:rsidR="00593E7B" w:rsidRPr="00593E7B" w:rsidRDefault="00593E7B" w:rsidP="000534C1">
            <w:pPr>
              <w:widowControl w:val="0"/>
              <w:jc w:val="center"/>
              <w:rPr>
                <w:sz w:val="24"/>
                <w:szCs w:val="24"/>
              </w:rPr>
            </w:pPr>
          </w:p>
        </w:tc>
      </w:tr>
    </w:tbl>
    <w:p w:rsidR="001C5EEE" w:rsidRDefault="001C5EEE" w:rsidP="000534C1">
      <w:pPr>
        <w:pStyle w:val="DGANormal"/>
        <w:widowControl w:val="0"/>
        <w:ind w:left="0"/>
      </w:pPr>
    </w:p>
    <w:p w:rsidR="001C5EEE" w:rsidRDefault="001C5EEE" w:rsidP="000534C1">
      <w:pPr>
        <w:pStyle w:val="DGANormal"/>
        <w:widowControl w:val="0"/>
        <w:ind w:left="0"/>
      </w:pPr>
      <w:r>
        <w:t>Lorsque la candidature et l’</w:t>
      </w:r>
      <w:r w:rsidRPr="00593E7B">
        <w:t>offre émane</w:t>
      </w:r>
      <w:r>
        <w:t>nt</w:t>
      </w:r>
      <w:r w:rsidRPr="00593E7B">
        <w:t xml:space="preserve"> d'un groupement d'entreprises, le nom de toutes les entreprises doit être mentionné et le nom de l'entreprise mandataire doit être spécialement signalé.</w:t>
      </w:r>
    </w:p>
    <w:p w:rsidR="00593E7B" w:rsidRDefault="00593E7B" w:rsidP="000534C1">
      <w:pPr>
        <w:pStyle w:val="DGANormal"/>
        <w:widowControl w:val="0"/>
        <w:ind w:left="0"/>
      </w:pPr>
    </w:p>
    <w:p w:rsidR="00593E7B" w:rsidRDefault="00593E7B" w:rsidP="00EE11AD">
      <w:pPr>
        <w:pStyle w:val="RedaliaTitre3"/>
      </w:pPr>
      <w:bookmarkStart w:id="8" w:name="_Ref159320445"/>
      <w:r>
        <w:lastRenderedPageBreak/>
        <w:t>Moyens et modalités de remise sous forme papier des plis</w:t>
      </w:r>
      <w:bookmarkEnd w:id="8"/>
    </w:p>
    <w:p w:rsidR="00EE11AD" w:rsidRPr="00EE11AD" w:rsidRDefault="00EE11AD" w:rsidP="00EE11AD">
      <w:pPr>
        <w:pStyle w:val="RedaliaNormal"/>
      </w:pPr>
    </w:p>
    <w:p w:rsidR="00EE11AD" w:rsidRPr="00EE11AD" w:rsidRDefault="00EE11AD" w:rsidP="00EE11AD">
      <w:pPr>
        <w:widowControl w:val="0"/>
        <w:rPr>
          <w:sz w:val="24"/>
        </w:rPr>
      </w:pPr>
      <w:r w:rsidRPr="00EE11AD">
        <w:rPr>
          <w:sz w:val="24"/>
        </w:rPr>
        <w:t>Les plis devront être remis par tout moyen permettant de déterminer de façon certaine la date et l'heure de réception, à savoir :</w:t>
      </w:r>
    </w:p>
    <w:p w:rsidR="00EE11AD" w:rsidRPr="00EE11AD" w:rsidRDefault="00EE11AD" w:rsidP="00EE11AD">
      <w:pPr>
        <w:widowControl w:val="0"/>
        <w:ind w:left="284"/>
        <w:rPr>
          <w:sz w:val="24"/>
        </w:rPr>
      </w:pPr>
    </w:p>
    <w:p w:rsidR="00EE11AD" w:rsidRPr="00EE11AD" w:rsidRDefault="00EE11AD" w:rsidP="008B730B">
      <w:pPr>
        <w:widowControl w:val="0"/>
        <w:numPr>
          <w:ilvl w:val="0"/>
          <w:numId w:val="13"/>
        </w:numPr>
        <w:ind w:left="851"/>
        <w:rPr>
          <w:sz w:val="24"/>
        </w:rPr>
      </w:pPr>
      <w:r w:rsidRPr="00EE11AD">
        <w:rPr>
          <w:sz w:val="24"/>
        </w:rPr>
        <w:t>Soit envoyés par la poste en recommandé avec accusé de réception à l'adresse mentionnée ci-dessus,</w:t>
      </w:r>
    </w:p>
    <w:p w:rsidR="00EE11AD" w:rsidRPr="00EE11AD" w:rsidRDefault="00EE11AD" w:rsidP="008B730B">
      <w:pPr>
        <w:widowControl w:val="0"/>
        <w:numPr>
          <w:ilvl w:val="0"/>
          <w:numId w:val="13"/>
        </w:numPr>
        <w:ind w:left="851"/>
        <w:rPr>
          <w:sz w:val="24"/>
        </w:rPr>
      </w:pPr>
      <w:r w:rsidRPr="00EE11AD">
        <w:rPr>
          <w:sz w:val="24"/>
        </w:rPr>
        <w:t>Soit adressés par tout autre moyen d'expédition (</w:t>
      </w:r>
      <w:proofErr w:type="spellStart"/>
      <w:r w:rsidRPr="00EE11AD">
        <w:rPr>
          <w:sz w:val="24"/>
        </w:rPr>
        <w:t>chronoMissionRAppel</w:t>
      </w:r>
      <w:proofErr w:type="spellEnd"/>
      <w:r w:rsidRPr="00EE11AD">
        <w:rPr>
          <w:sz w:val="24"/>
        </w:rPr>
        <w:t xml:space="preserve"> d’offres - JET SERVICE - DHL - </w:t>
      </w:r>
      <w:proofErr w:type="spellStart"/>
      <w:r w:rsidRPr="00EE11AD">
        <w:rPr>
          <w:sz w:val="24"/>
        </w:rPr>
        <w:t>etc</w:t>
      </w:r>
      <w:proofErr w:type="spellEnd"/>
      <w:r w:rsidRPr="00EE11AD">
        <w:rPr>
          <w:sz w:val="24"/>
        </w:rPr>
        <w:t xml:space="preserve"> …) permettant de justifier une date précise d'envoi et de réception, à l'adresse mentionnée ci-dessus,</w:t>
      </w:r>
    </w:p>
    <w:p w:rsidR="00EE11AD" w:rsidRPr="00EE11AD" w:rsidRDefault="00EE11AD" w:rsidP="008B730B">
      <w:pPr>
        <w:widowControl w:val="0"/>
        <w:numPr>
          <w:ilvl w:val="0"/>
          <w:numId w:val="13"/>
        </w:numPr>
        <w:ind w:left="851"/>
        <w:rPr>
          <w:sz w:val="24"/>
        </w:rPr>
      </w:pPr>
      <w:r w:rsidRPr="00EE11AD">
        <w:rPr>
          <w:sz w:val="24"/>
        </w:rPr>
        <w:t>Soit déposés à l’AIA de Bordeaux contre récépissé.</w:t>
      </w:r>
    </w:p>
    <w:p w:rsidR="00EE11AD" w:rsidRPr="00EE11AD" w:rsidRDefault="00EE11AD" w:rsidP="00EE11AD">
      <w:pPr>
        <w:widowControl w:val="0"/>
        <w:rPr>
          <w:sz w:val="24"/>
        </w:rPr>
      </w:pPr>
    </w:p>
    <w:p w:rsidR="00EE11AD" w:rsidRPr="00EE11AD" w:rsidRDefault="00EE11AD" w:rsidP="00EE11AD">
      <w:pPr>
        <w:widowControl w:val="0"/>
        <w:rPr>
          <w:sz w:val="24"/>
        </w:rPr>
      </w:pPr>
      <w:r w:rsidRPr="00EE11AD">
        <w:rPr>
          <w:sz w:val="24"/>
        </w:rPr>
        <w:t>Les horaires d'ouverture du service de remise des plis sont de 08h00 à 17h00.</w:t>
      </w:r>
    </w:p>
    <w:p w:rsidR="00593E7B" w:rsidRDefault="00593E7B" w:rsidP="000534C1">
      <w:pPr>
        <w:pStyle w:val="DGANormal"/>
        <w:widowControl w:val="0"/>
        <w:ind w:left="0"/>
      </w:pPr>
    </w:p>
    <w:p w:rsidR="00EE11AD" w:rsidRDefault="00EE11AD" w:rsidP="000534C1">
      <w:pPr>
        <w:pStyle w:val="DGANormal"/>
        <w:widowControl w:val="0"/>
        <w:ind w:left="0"/>
      </w:pPr>
    </w:p>
    <w:p w:rsidR="00593E7B" w:rsidRDefault="00593E7B" w:rsidP="000534C1">
      <w:pPr>
        <w:pStyle w:val="DGANormal"/>
        <w:widowControl w:val="0"/>
        <w:ind w:left="0"/>
      </w:pPr>
      <w:r>
        <w:t>Ils doivent parvenir à destination avant la date et l’heure indiquées sur la page de garde du présent règlement. Les dossiers qui seraient remis ou dont l'avis de réception serait délivré après la date et l'heure limites fixées ci-dessus ainsi que ceux remis sous enveloppe non cachetée, ne seront pas retenus. Ils seront renvoyés à leurs expéditeurs.</w:t>
      </w:r>
    </w:p>
    <w:p w:rsidR="00593E7B" w:rsidRDefault="00593E7B" w:rsidP="000534C1">
      <w:pPr>
        <w:pStyle w:val="DGANormal"/>
        <w:widowControl w:val="0"/>
        <w:ind w:left="0"/>
      </w:pPr>
    </w:p>
    <w:p w:rsidR="00A765E2" w:rsidRDefault="00FB3339" w:rsidP="004B539D">
      <w:pPr>
        <w:pStyle w:val="RedaliaTitre2"/>
      </w:pPr>
      <w:r>
        <w:t xml:space="preserve">Modalités de réception sous forme électronique des </w:t>
      </w:r>
      <w:r w:rsidR="00A765E2">
        <w:t>candidatures et des offres</w:t>
      </w:r>
    </w:p>
    <w:p w:rsidR="004B539D" w:rsidRPr="004B539D" w:rsidRDefault="004B539D" w:rsidP="004B539D">
      <w:pPr>
        <w:pStyle w:val="RedaliaNormal"/>
      </w:pPr>
    </w:p>
    <w:p w:rsidR="00FB3339" w:rsidRDefault="00FB3339" w:rsidP="000534C1">
      <w:pPr>
        <w:pStyle w:val="DGANormal"/>
        <w:widowControl w:val="0"/>
        <w:ind w:left="0"/>
      </w:pPr>
      <w:r>
        <w:t>Après avoir téléchargé le DCE sur la PLACE (</w:t>
      </w:r>
      <w:hyperlink r:id="rId9" w:history="1">
        <w:r w:rsidRPr="00D903AF">
          <w:rPr>
            <w:rStyle w:val="Lienhypertexte"/>
          </w:rPr>
          <w:t>www.marches-publics.gouv.fr</w:t>
        </w:r>
      </w:hyperlink>
      <w:r>
        <w:t>), le candidat peut constituer un pli de réponse et effectuer sa transmission par voie électronique tout en suivant les différentes étapes et en respectant les règles fixées et expliquées sur la PLACE.</w:t>
      </w:r>
    </w:p>
    <w:p w:rsidR="00A765E2" w:rsidRDefault="00A765E2" w:rsidP="000534C1">
      <w:pPr>
        <w:pStyle w:val="DGANormal"/>
        <w:widowControl w:val="0"/>
        <w:ind w:left="0"/>
      </w:pPr>
    </w:p>
    <w:p w:rsidR="00A765E2" w:rsidRDefault="00A765E2" w:rsidP="000534C1">
      <w:pPr>
        <w:pStyle w:val="DGANormal"/>
        <w:widowControl w:val="0"/>
        <w:ind w:left="0"/>
      </w:pPr>
      <w:r>
        <w:t>Le dépôt des plis par voie électronique s’effectue sur la PLACE.</w:t>
      </w:r>
    </w:p>
    <w:p w:rsidR="00A765E2" w:rsidRDefault="00A765E2" w:rsidP="000534C1">
      <w:pPr>
        <w:pStyle w:val="DGANormal"/>
        <w:widowControl w:val="0"/>
        <w:ind w:left="0"/>
      </w:pPr>
    </w:p>
    <w:p w:rsidR="00A765E2" w:rsidRDefault="00A765E2" w:rsidP="000534C1">
      <w:pPr>
        <w:pStyle w:val="DGANormal"/>
        <w:widowControl w:val="0"/>
        <w:ind w:left="0"/>
      </w:pPr>
      <w:r>
        <w:t xml:space="preserve">Les opérateurs économiques désirant transmettre leur pli par voie électronique devront : </w:t>
      </w:r>
    </w:p>
    <w:p w:rsidR="004B539D" w:rsidRPr="004B539D" w:rsidRDefault="004B539D" w:rsidP="004B539D">
      <w:pPr>
        <w:widowControl w:val="0"/>
        <w:rPr>
          <w:sz w:val="24"/>
        </w:rPr>
      </w:pPr>
    </w:p>
    <w:p w:rsidR="004B539D" w:rsidRPr="004B539D" w:rsidRDefault="004B539D" w:rsidP="008B730B">
      <w:pPr>
        <w:widowControl w:val="0"/>
        <w:numPr>
          <w:ilvl w:val="0"/>
          <w:numId w:val="15"/>
        </w:numPr>
        <w:ind w:left="709" w:hanging="567"/>
        <w:rPr>
          <w:sz w:val="24"/>
        </w:rPr>
      </w:pPr>
      <w:r w:rsidRPr="004B539D">
        <w:rPr>
          <w:sz w:val="24"/>
        </w:rPr>
        <w:t xml:space="preserve">Se procurer un certificat de signature, conforme aux dispositions de l’arrêté du 22 mars 2019 relatif à la signature électronique des contrats de la commande publique (les modalités permettant de se procurer un certificat de signature sont disponibles à l’adresse suivante : </w:t>
      </w:r>
      <w:hyperlink r:id="rId10" w:history="1">
        <w:r w:rsidRPr="004B539D">
          <w:rPr>
            <w:color w:val="0563C1"/>
            <w:sz w:val="24"/>
            <w:u w:val="single"/>
          </w:rPr>
          <w:t>https://cyber.gouv.fr/obtenir-un-certificat-de-signature-electronique</w:t>
        </w:r>
      </w:hyperlink>
      <w:r w:rsidRPr="004B539D">
        <w:rPr>
          <w:sz w:val="24"/>
        </w:rPr>
        <w:t>),</w:t>
      </w:r>
    </w:p>
    <w:p w:rsidR="004B539D" w:rsidRPr="004B539D" w:rsidRDefault="004B539D" w:rsidP="008B730B">
      <w:pPr>
        <w:widowControl w:val="0"/>
        <w:numPr>
          <w:ilvl w:val="0"/>
          <w:numId w:val="15"/>
        </w:numPr>
        <w:ind w:left="709" w:hanging="567"/>
        <w:rPr>
          <w:sz w:val="24"/>
        </w:rPr>
      </w:pPr>
      <w:r w:rsidRPr="004B539D">
        <w:rPr>
          <w:sz w:val="24"/>
        </w:rPr>
        <w:t>S’identifier (ce qui nécessite de s’inscrire au préalable sur le site de la PLACE).</w:t>
      </w:r>
    </w:p>
    <w:p w:rsidR="00A765E2" w:rsidRDefault="00A765E2" w:rsidP="000534C1">
      <w:pPr>
        <w:pStyle w:val="DGANormal"/>
        <w:widowControl w:val="0"/>
        <w:ind w:left="0"/>
      </w:pPr>
    </w:p>
    <w:p w:rsidR="00A765E2" w:rsidRDefault="00A765E2" w:rsidP="000534C1">
      <w:pPr>
        <w:pStyle w:val="DGANormal"/>
        <w:widowControl w:val="0"/>
        <w:ind w:left="0"/>
      </w:pPr>
      <w:r>
        <w:t>La signature électronique des documents n’est pas exigée. Néanmoins, l’obtention d’un certificat de signature électronique est indispensable pour la signature du marché, si le candidat choisit de dématérialiser sa candidature et son offre.</w:t>
      </w:r>
    </w:p>
    <w:p w:rsidR="00A765E2" w:rsidRDefault="00A765E2" w:rsidP="000534C1">
      <w:pPr>
        <w:pStyle w:val="DGANormal"/>
        <w:widowControl w:val="0"/>
        <w:ind w:left="0"/>
      </w:pPr>
    </w:p>
    <w:p w:rsidR="00A765E2" w:rsidRDefault="00A765E2" w:rsidP="000534C1">
      <w:pPr>
        <w:pStyle w:val="DGANormal"/>
        <w:widowControl w:val="0"/>
        <w:ind w:left="0"/>
      </w:pPr>
      <w:r>
        <w:t>L’opérateur économique doit déposer son pli via l’outil prévu à cet effet : le service de dépôt des plis PLACE accessible via l’onglet « dépôt » sur la plateforme PLACE. Il est rappelé qu’aucun envoi de pli ne doit être effectué via la messagerie PLACE.</w:t>
      </w:r>
    </w:p>
    <w:p w:rsidR="00A765E2" w:rsidRDefault="00A765E2" w:rsidP="000534C1">
      <w:pPr>
        <w:pStyle w:val="DGANormal"/>
        <w:widowControl w:val="0"/>
        <w:ind w:left="0"/>
      </w:pPr>
    </w:p>
    <w:p w:rsidR="00A765E2" w:rsidRDefault="00A765E2" w:rsidP="000534C1">
      <w:pPr>
        <w:pStyle w:val="DGANormal"/>
        <w:widowControl w:val="0"/>
        <w:ind w:left="0"/>
      </w:pPr>
      <w:r>
        <w:t>Lorsque l’opérateur économique envoie son pli électronique, il reçoit en retour quasi immédiat un accusé de réception électronique de son dépôt.</w:t>
      </w:r>
    </w:p>
    <w:p w:rsidR="00A765E2" w:rsidRDefault="00A765E2" w:rsidP="000534C1">
      <w:pPr>
        <w:pStyle w:val="DGANormal"/>
        <w:widowControl w:val="0"/>
        <w:ind w:left="0"/>
      </w:pPr>
    </w:p>
    <w:p w:rsidR="00A765E2" w:rsidRDefault="00A765E2" w:rsidP="000534C1">
      <w:pPr>
        <w:pStyle w:val="DGANormal"/>
        <w:widowControl w:val="0"/>
        <w:ind w:left="0"/>
      </w:pPr>
      <w:r>
        <w:t>ATTENTION : Le délai nécessaire au dépôt sur la PLACE peut varier en fonction de la taille des fichiers. Il appartient au candidat de débuter le dépôt de son pli dans un délai suffisant pour en permettre le dépôt effectif avant l’heure limite de réception des plis. Aucun pli électronique reçu après la date et l’heure limites de dépôt ne sera admis.</w:t>
      </w:r>
    </w:p>
    <w:p w:rsidR="00A765E2" w:rsidRDefault="00A765E2" w:rsidP="000534C1">
      <w:pPr>
        <w:pStyle w:val="DGANormal"/>
        <w:widowControl w:val="0"/>
        <w:ind w:left="0"/>
      </w:pPr>
    </w:p>
    <w:p w:rsidR="00A765E2" w:rsidRDefault="00A765E2" w:rsidP="000534C1">
      <w:pPr>
        <w:pStyle w:val="DGANormal"/>
        <w:widowControl w:val="0"/>
        <w:ind w:left="0"/>
      </w:pPr>
      <w:r>
        <w:t>Pour être informé des échanges avec l'Acheteur, l'opérateur économique devra vérifier que l'adresse des échanges avec la PLACE 'nepasrepondre@marches-publics.gouv.fr' est accessible ou mise sur liste blanche pour passer les filtres des serveurs proxy éventuellement en place dans son entreprise.</w:t>
      </w:r>
    </w:p>
    <w:p w:rsidR="00A765E2" w:rsidRDefault="00A765E2" w:rsidP="000534C1">
      <w:pPr>
        <w:pStyle w:val="DGANormal"/>
        <w:widowControl w:val="0"/>
        <w:ind w:left="0"/>
      </w:pPr>
    </w:p>
    <w:p w:rsidR="00FB3339" w:rsidRDefault="00FB3339" w:rsidP="000534C1">
      <w:pPr>
        <w:pStyle w:val="DGANormal"/>
        <w:widowControl w:val="0"/>
        <w:ind w:left="0"/>
      </w:pPr>
      <w:r>
        <w:t>Le certificat électronique permet de signer numériquement tous les documents transmis par voie électronique. Ainsi, pour les candidats qui choisissent ce mode de transmission, la signature de leurs documents peut se faire de manière électronique au moment de l’envoi sur la PLACE. Des documents transmis par voie électronique avec une signature manuscrite numérisée seront traités comme non signés.</w:t>
      </w:r>
    </w:p>
    <w:p w:rsidR="00FB3339" w:rsidRDefault="00FB3339" w:rsidP="000534C1">
      <w:pPr>
        <w:pStyle w:val="DGANormal"/>
        <w:widowControl w:val="0"/>
        <w:ind w:left="0"/>
      </w:pPr>
    </w:p>
    <w:p w:rsidR="00FB3339" w:rsidRDefault="00FB3339" w:rsidP="000534C1">
      <w:pPr>
        <w:pStyle w:val="DGANormal"/>
        <w:widowControl w:val="0"/>
        <w:ind w:left="0"/>
      </w:pPr>
      <w:r>
        <w:t>En raison de difficultés techniques récurrentes rencontrées actuellement avec la PLACE, l’Acheteur recommande fortement aux candidats de faire parvenir une copie de sauvegarde de leur pli présenté par voie électronique.</w:t>
      </w:r>
    </w:p>
    <w:p w:rsidR="00FB3339" w:rsidRDefault="00FB3339" w:rsidP="000534C1">
      <w:pPr>
        <w:pStyle w:val="DGANormal"/>
        <w:widowControl w:val="0"/>
        <w:ind w:left="0"/>
      </w:pPr>
    </w:p>
    <w:p w:rsidR="00FB3339" w:rsidRDefault="00FB3339" w:rsidP="000534C1">
      <w:pPr>
        <w:pStyle w:val="DGANormal"/>
        <w:widowControl w:val="0"/>
        <w:ind w:left="0"/>
      </w:pPr>
      <w:r>
        <w:t xml:space="preserve">Conformément aux dispositions de l'article R.2332-14 du CCP, les candidats présentant </w:t>
      </w:r>
      <w:r w:rsidR="00A765E2">
        <w:t>un pli</w:t>
      </w:r>
      <w:r>
        <w:t xml:space="preserve"> par voie électronique ont la possibilité de faire parvenir une copie de sauvegarde papier à l’Acheteur. Conformément à l’article 2 de l’arrêté du 22 mars 2019 fixant les modalités de mise à disposition des documents de la consultation et de la copie de sauvegarde, cette copie doit être placée dans un pli scellé comportant la mention lisible de "copie de sauvegarde" et doit être remise conformément aux dispositions de l’article </w:t>
      </w:r>
      <w:r>
        <w:fldChar w:fldCharType="begin"/>
      </w:r>
      <w:r>
        <w:instrText xml:space="preserve"> REF _Ref159320445 \r \h </w:instrText>
      </w:r>
      <w:r>
        <w:fldChar w:fldCharType="separate"/>
      </w:r>
      <w:r>
        <w:t>5.1.2</w:t>
      </w:r>
      <w:r>
        <w:fldChar w:fldCharType="end"/>
      </w:r>
      <w:r>
        <w:t xml:space="preserve"> ci-avant.</w:t>
      </w:r>
    </w:p>
    <w:p w:rsidR="00FB3339" w:rsidRDefault="00FB3339" w:rsidP="000534C1">
      <w:pPr>
        <w:pStyle w:val="DGANormal"/>
        <w:widowControl w:val="0"/>
        <w:ind w:left="0"/>
      </w:pPr>
    </w:p>
    <w:p w:rsidR="00FB3339" w:rsidRDefault="00FB3339" w:rsidP="000534C1">
      <w:pPr>
        <w:pStyle w:val="DGANormal"/>
        <w:widowControl w:val="0"/>
        <w:ind w:left="0"/>
      </w:pPr>
      <w:r>
        <w:t>La copie de sauvegarde ne peut être ouverte que dans deux cas :</w:t>
      </w:r>
    </w:p>
    <w:p w:rsidR="004B539D" w:rsidRDefault="004B539D" w:rsidP="000534C1">
      <w:pPr>
        <w:pStyle w:val="DGANormal"/>
        <w:widowControl w:val="0"/>
        <w:ind w:left="0"/>
      </w:pPr>
    </w:p>
    <w:p w:rsidR="00FB3339" w:rsidRDefault="00FB3339" w:rsidP="008B730B">
      <w:pPr>
        <w:pStyle w:val="DGANormal"/>
        <w:widowControl w:val="0"/>
        <w:numPr>
          <w:ilvl w:val="0"/>
          <w:numId w:val="6"/>
        </w:numPr>
        <w:ind w:left="284"/>
      </w:pPr>
      <w:r>
        <w:t>Lorsqu’un programme informatique malveillant est détecté dans les candidatures et offres transmises par voie électronique. La trace de cette malveillance est conservée.</w:t>
      </w:r>
    </w:p>
    <w:p w:rsidR="00FB3339" w:rsidRDefault="00FB3339" w:rsidP="008B730B">
      <w:pPr>
        <w:pStyle w:val="DGANormal"/>
        <w:widowControl w:val="0"/>
        <w:numPr>
          <w:ilvl w:val="0"/>
          <w:numId w:val="6"/>
        </w:numPr>
        <w:ind w:left="284"/>
      </w:pPr>
      <w:r>
        <w:t xml:space="preserve">Lorsqu’une </w:t>
      </w:r>
      <w:r w:rsidR="00A765E2">
        <w:t>candidature ou offre électronique est reçue de façon incomplète, hors délais ou n’a pas pu être ouverte, sous réserve que la transmission du pli</w:t>
      </w:r>
      <w:r>
        <w:t xml:space="preserve"> électronique ait </w:t>
      </w:r>
      <w:r w:rsidR="004B539D">
        <w:t>commencée</w:t>
      </w:r>
      <w:r>
        <w:t xml:space="preserve"> avant la clôture de la remise des </w:t>
      </w:r>
      <w:r w:rsidR="00A765E2">
        <w:t>plis</w:t>
      </w:r>
      <w:r>
        <w:t>.</w:t>
      </w:r>
    </w:p>
    <w:p w:rsidR="00FB3339" w:rsidRDefault="00FB3339" w:rsidP="000534C1">
      <w:pPr>
        <w:pStyle w:val="DGANormal"/>
        <w:widowControl w:val="0"/>
        <w:ind w:left="0"/>
      </w:pPr>
    </w:p>
    <w:p w:rsidR="00FB3339" w:rsidRDefault="00FB3339" w:rsidP="000534C1">
      <w:pPr>
        <w:pStyle w:val="DGANormal"/>
        <w:widowControl w:val="0"/>
        <w:ind w:left="0"/>
      </w:pPr>
      <w:r>
        <w:t xml:space="preserve">Le candidat devra transmettre le pli électronique et sa copie de sauvegarde éventuelle dans les conditions de réception (date et heure limite) précisées ci-avant. </w:t>
      </w:r>
    </w:p>
    <w:p w:rsidR="00FB3339" w:rsidRDefault="00FB3339" w:rsidP="000534C1">
      <w:pPr>
        <w:pStyle w:val="DGANormal"/>
        <w:widowControl w:val="0"/>
        <w:ind w:left="0"/>
      </w:pPr>
    </w:p>
    <w:p w:rsidR="00FB3339" w:rsidRDefault="00FB3339" w:rsidP="000534C1">
      <w:pPr>
        <w:pStyle w:val="DGANormal"/>
        <w:widowControl w:val="0"/>
        <w:ind w:left="0"/>
      </w:pPr>
      <w:r>
        <w:t xml:space="preserve">Enfin, conformément à l’article R.2351-6 du CCP, le candidat doit transmettre son </w:t>
      </w:r>
      <w:r w:rsidR="00A765E2">
        <w:t>pli</w:t>
      </w:r>
      <w:r>
        <w:t xml:space="preserve"> en une seule fois. Si plusieurs </w:t>
      </w:r>
      <w:r w:rsidR="00A765E2">
        <w:t>plis</w:t>
      </w:r>
      <w:r>
        <w:t xml:space="preserve"> sont successivement transmis par un même candidat, seul est ouvert l</w:t>
      </w:r>
      <w:r w:rsidR="00A765E2">
        <w:t>e</w:t>
      </w:r>
      <w:r>
        <w:t xml:space="preserve"> derni</w:t>
      </w:r>
      <w:r w:rsidR="00A765E2">
        <w:t>er</w:t>
      </w:r>
      <w:r>
        <w:t xml:space="preserve"> </w:t>
      </w:r>
      <w:r w:rsidR="00A765E2">
        <w:t>pli</w:t>
      </w:r>
      <w:r>
        <w:t xml:space="preserve"> reçu par l’Acheteur dans le délai fixé pour la remise des </w:t>
      </w:r>
      <w:r w:rsidR="00A765E2">
        <w:t>plis</w:t>
      </w:r>
      <w:r>
        <w:t xml:space="preserve">. Ainsi, dans le cas où le candidat souhaite compléter </w:t>
      </w:r>
      <w:r w:rsidR="00A765E2">
        <w:t>les éléments transmis après une première remise de</w:t>
      </w:r>
      <w:r>
        <w:t xml:space="preserve"> pli, le candidat doit transmettre à nouveau l’ensemble des documents composant son </w:t>
      </w:r>
      <w:r w:rsidR="00A765E2">
        <w:t>pli</w:t>
      </w:r>
      <w:r>
        <w:t>.</w:t>
      </w:r>
    </w:p>
    <w:p w:rsidR="00FB3339" w:rsidRDefault="00FB3339" w:rsidP="000534C1">
      <w:pPr>
        <w:pStyle w:val="DGANormal"/>
        <w:widowControl w:val="0"/>
        <w:ind w:left="0"/>
      </w:pPr>
    </w:p>
    <w:p w:rsidR="00FB3339" w:rsidRDefault="00FB3339" w:rsidP="000534C1">
      <w:pPr>
        <w:pStyle w:val="DGANormal"/>
        <w:widowControl w:val="0"/>
        <w:ind w:left="0"/>
      </w:pPr>
      <w:r>
        <w:t>L’attention des candidats est attirée sur la parution de l’arrêté du 22 mars 2019 relatif à la signature électronique.</w:t>
      </w:r>
    </w:p>
    <w:p w:rsidR="00A765E2" w:rsidRDefault="00A765E2" w:rsidP="000534C1">
      <w:pPr>
        <w:pStyle w:val="DGANormal"/>
        <w:widowControl w:val="0"/>
        <w:ind w:left="0"/>
      </w:pPr>
    </w:p>
    <w:p w:rsidR="00A765E2" w:rsidRPr="00A765E2" w:rsidRDefault="00A765E2" w:rsidP="000534C1">
      <w:pPr>
        <w:pStyle w:val="DGANormal"/>
        <w:widowControl w:val="0"/>
        <w:ind w:left="0"/>
        <w:rPr>
          <w:u w:val="single"/>
        </w:rPr>
      </w:pPr>
      <w:r w:rsidRPr="00A765E2">
        <w:rPr>
          <w:u w:val="single"/>
        </w:rPr>
        <w:t xml:space="preserve">Formats utilisés pour les documents de nature électronique </w:t>
      </w:r>
    </w:p>
    <w:p w:rsidR="00A765E2" w:rsidRDefault="00A765E2" w:rsidP="000534C1">
      <w:pPr>
        <w:pStyle w:val="DGANormal"/>
        <w:widowControl w:val="0"/>
        <w:ind w:left="0"/>
      </w:pPr>
      <w:r>
        <w:t>Les documents doivent être compressés.</w:t>
      </w:r>
    </w:p>
    <w:p w:rsidR="00A765E2" w:rsidRDefault="00A765E2" w:rsidP="000534C1">
      <w:pPr>
        <w:pStyle w:val="DGANormal"/>
        <w:widowControl w:val="0"/>
        <w:ind w:left="0"/>
      </w:pPr>
    </w:p>
    <w:p w:rsidR="00A765E2" w:rsidRDefault="00A765E2" w:rsidP="000534C1">
      <w:pPr>
        <w:pStyle w:val="DGANormal"/>
        <w:widowControl w:val="0"/>
        <w:ind w:left="0"/>
      </w:pPr>
      <w:r>
        <w:t>Les formats utilisés pour la transmission électronique (ou l’envoi sur support physique électronique) des plis doivent être choisis dans un format largement disponible: Word 2003, Excel 2003, PowerPoint 2003, PDF, JPG, ZIP (</w:t>
      </w:r>
      <w:proofErr w:type="spellStart"/>
      <w:r>
        <w:t>winzip</w:t>
      </w:r>
      <w:proofErr w:type="spellEnd"/>
      <w:r>
        <w:t xml:space="preserve">, </w:t>
      </w:r>
      <w:proofErr w:type="spellStart"/>
      <w:r>
        <w:t>filzip</w:t>
      </w:r>
      <w:proofErr w:type="spellEnd"/>
      <w:r>
        <w:t xml:space="preserve"> etc.) ou équivalent, tous compatibles PC ; l’administration doit pouvoir lire et imprimer les fichiers reçus. </w:t>
      </w:r>
    </w:p>
    <w:p w:rsidR="00A765E2" w:rsidRDefault="00A765E2" w:rsidP="000534C1">
      <w:pPr>
        <w:pStyle w:val="DGANormal"/>
        <w:widowControl w:val="0"/>
        <w:ind w:left="0"/>
      </w:pPr>
    </w:p>
    <w:p w:rsidR="00A765E2" w:rsidRPr="00A765E2" w:rsidRDefault="00A765E2" w:rsidP="000534C1">
      <w:pPr>
        <w:pStyle w:val="DGANormal"/>
        <w:widowControl w:val="0"/>
        <w:ind w:left="0"/>
        <w:rPr>
          <w:u w:val="single"/>
        </w:rPr>
      </w:pPr>
      <w:r w:rsidRPr="00A765E2">
        <w:rPr>
          <w:u w:val="single"/>
        </w:rPr>
        <w:t xml:space="preserve">Assistance </w:t>
      </w:r>
    </w:p>
    <w:p w:rsidR="00A765E2" w:rsidRDefault="00A765E2" w:rsidP="000534C1">
      <w:pPr>
        <w:pStyle w:val="DGANormal"/>
        <w:widowControl w:val="0"/>
        <w:ind w:left="0"/>
      </w:pPr>
      <w:r>
        <w:t xml:space="preserve">En cas de difficultés sur la PLACE, une assistance téléphonique est mise à la disposition des entreprises au 01 53 43 05 45. </w:t>
      </w:r>
    </w:p>
    <w:p w:rsidR="00A765E2" w:rsidRDefault="00A765E2" w:rsidP="000534C1">
      <w:pPr>
        <w:pStyle w:val="DGANormal"/>
        <w:widowControl w:val="0"/>
        <w:ind w:left="0"/>
      </w:pPr>
    </w:p>
    <w:p w:rsidR="00A765E2" w:rsidRDefault="00A765E2" w:rsidP="000534C1">
      <w:pPr>
        <w:pStyle w:val="DGANormal"/>
        <w:widowControl w:val="0"/>
        <w:ind w:left="0"/>
      </w:pPr>
      <w:r>
        <w:t>En cas d’indisponibilité de l’assistance téléphonique et uniquement dans ce cas, il est possible d’adresser des courriels d’assistance à l’adresse : place.support@atexo.com (attention : les plis ne peuvent être envoyés à cette adresse, qui ne garantit ni la sécurité ni l’intégrité des informations et qui ne permet pas de remettre aux candidats l’accusé de réception de leur dépôt).</w:t>
      </w:r>
    </w:p>
    <w:p w:rsidR="00A765E2" w:rsidRDefault="00A765E2" w:rsidP="000534C1">
      <w:pPr>
        <w:pStyle w:val="DGANormal"/>
        <w:widowControl w:val="0"/>
        <w:ind w:left="0"/>
      </w:pPr>
    </w:p>
    <w:p w:rsidR="00FB3339" w:rsidRDefault="00FB3339" w:rsidP="004B539D">
      <w:pPr>
        <w:pStyle w:val="RedaliaTitre2"/>
      </w:pPr>
      <w:bookmarkStart w:id="9" w:name="_Ref168565648"/>
      <w:r>
        <w:t>Point de contact en cas de question sur les modalités pratiques</w:t>
      </w:r>
      <w:bookmarkEnd w:id="9"/>
    </w:p>
    <w:p w:rsidR="004B539D" w:rsidRPr="004B539D" w:rsidRDefault="004B539D" w:rsidP="004B539D">
      <w:pPr>
        <w:pStyle w:val="RedaliaNormal"/>
      </w:pPr>
    </w:p>
    <w:p w:rsidR="00FB3339" w:rsidRDefault="00FB3339" w:rsidP="000534C1">
      <w:pPr>
        <w:pStyle w:val="DGANormal"/>
        <w:widowControl w:val="0"/>
        <w:ind w:left="0"/>
      </w:pPr>
      <w:r>
        <w:t xml:space="preserve">En cas de question sur les modalités pratiques de remise des </w:t>
      </w:r>
      <w:r w:rsidR="00CA1F88">
        <w:t>plis</w:t>
      </w:r>
      <w:r>
        <w:t>, les candidats peuvent s’adresser à :</w:t>
      </w:r>
    </w:p>
    <w:p w:rsidR="00FB3339" w:rsidRDefault="00FB3339" w:rsidP="000534C1">
      <w:pPr>
        <w:pStyle w:val="DGANormal"/>
        <w:widowControl w:val="0"/>
        <w:ind w:left="0"/>
      </w:pPr>
    </w:p>
    <w:p w:rsidR="004B539D" w:rsidRDefault="004B539D" w:rsidP="004B539D">
      <w:pPr>
        <w:pStyle w:val="DGANormal"/>
        <w:widowControl w:val="0"/>
        <w:ind w:left="0"/>
      </w:pPr>
      <w:r>
        <w:t>Magali TULZAC Tél : 05 56 92 40 28</w:t>
      </w:r>
    </w:p>
    <w:p w:rsidR="004B539D" w:rsidRDefault="004B539D" w:rsidP="004B539D">
      <w:pPr>
        <w:pStyle w:val="DGANormal"/>
        <w:widowControl w:val="0"/>
        <w:ind w:left="0"/>
      </w:pPr>
    </w:p>
    <w:p w:rsidR="00224D41" w:rsidRDefault="004B539D" w:rsidP="004B539D">
      <w:pPr>
        <w:pStyle w:val="DGANormal"/>
        <w:widowControl w:val="0"/>
        <w:ind w:left="0"/>
      </w:pPr>
      <w:r>
        <w:t>Eric THERON Tél: 05 56 92 44 37</w:t>
      </w:r>
    </w:p>
    <w:p w:rsidR="004B539D" w:rsidRDefault="004B539D" w:rsidP="004B539D">
      <w:pPr>
        <w:pStyle w:val="DGANormal"/>
        <w:widowControl w:val="0"/>
        <w:ind w:left="0"/>
      </w:pPr>
    </w:p>
    <w:p w:rsidR="00224D41" w:rsidRDefault="00224D41" w:rsidP="000534C1">
      <w:pPr>
        <w:pStyle w:val="RedaliaTitre1"/>
        <w:widowControl w:val="0"/>
        <w:ind w:left="0"/>
      </w:pPr>
      <w:bookmarkStart w:id="10" w:name="_Toc159335980"/>
      <w:r>
        <w:t>Indemnités des candidats ayant remis une offre</w:t>
      </w:r>
      <w:bookmarkEnd w:id="10"/>
    </w:p>
    <w:p w:rsidR="004B539D" w:rsidRPr="004B539D" w:rsidRDefault="004B539D" w:rsidP="004B539D">
      <w:pPr>
        <w:pStyle w:val="RedaliaNormal"/>
      </w:pPr>
    </w:p>
    <w:p w:rsidR="00224D41" w:rsidRDefault="00224D41" w:rsidP="000534C1">
      <w:pPr>
        <w:pStyle w:val="DGANormal"/>
        <w:widowControl w:val="0"/>
        <w:ind w:left="0"/>
      </w:pPr>
      <w:r>
        <w:t>Il n’est pas prévu d’indemnité versée aux candidats qui remettent une offre.</w:t>
      </w:r>
    </w:p>
    <w:p w:rsidR="004B539D" w:rsidRDefault="004B539D">
      <w:pPr>
        <w:jc w:val="left"/>
        <w:rPr>
          <w:sz w:val="24"/>
        </w:rPr>
      </w:pPr>
      <w:r>
        <w:br w:type="page"/>
      </w:r>
    </w:p>
    <w:p w:rsidR="00C82C86" w:rsidRDefault="00C82C86" w:rsidP="000534C1">
      <w:pPr>
        <w:pStyle w:val="DGANormal"/>
        <w:widowControl w:val="0"/>
        <w:ind w:left="0"/>
      </w:pPr>
    </w:p>
    <w:p w:rsidR="00224D41" w:rsidRDefault="00C82C86" w:rsidP="000534C1">
      <w:pPr>
        <w:pStyle w:val="RedaliaTitre1"/>
        <w:widowControl w:val="0"/>
        <w:ind w:left="0"/>
      </w:pPr>
      <w:bookmarkStart w:id="11" w:name="_Toc159335981"/>
      <w:r>
        <w:t>R</w:t>
      </w:r>
      <w:r w:rsidRPr="00C82C86">
        <w:t>enseignements complémentaires</w:t>
      </w:r>
      <w:bookmarkEnd w:id="11"/>
    </w:p>
    <w:p w:rsidR="004B539D" w:rsidRPr="004B539D" w:rsidRDefault="004B539D" w:rsidP="004B539D">
      <w:pPr>
        <w:pStyle w:val="RedaliaNormal"/>
      </w:pPr>
    </w:p>
    <w:p w:rsidR="00C82C86" w:rsidRDefault="00C82C86" w:rsidP="000534C1">
      <w:pPr>
        <w:pStyle w:val="DGANormal"/>
        <w:widowControl w:val="0"/>
        <w:ind w:left="0"/>
      </w:pPr>
      <w:r>
        <w:t>Les éventuels renseignements complémentaires administratifs ou techniques seront communiqués aux candidats par le biais de la PLACE.</w:t>
      </w:r>
    </w:p>
    <w:p w:rsidR="00C82C86" w:rsidRDefault="00C82C86" w:rsidP="000534C1">
      <w:pPr>
        <w:pStyle w:val="DGANormal"/>
        <w:widowControl w:val="0"/>
        <w:ind w:left="0"/>
      </w:pPr>
    </w:p>
    <w:p w:rsidR="006A7918" w:rsidRDefault="00C82C86" w:rsidP="000534C1">
      <w:pPr>
        <w:pStyle w:val="DGANormal"/>
        <w:widowControl w:val="0"/>
        <w:ind w:left="0"/>
      </w:pPr>
      <w:r>
        <w:t xml:space="preserve">Afin d’obtenir tous les renseignements complémentaires administratifs et/ou techniques qui pourraient leur être nécessaires au cours de la constitution de leur </w:t>
      </w:r>
      <w:r w:rsidR="006A7918">
        <w:t>candidature et offre, les candidats doivent adresser une demande écrite par le biais de la PLACE.</w:t>
      </w:r>
    </w:p>
    <w:p w:rsidR="006A7918" w:rsidRDefault="006A7918" w:rsidP="000534C1">
      <w:pPr>
        <w:pStyle w:val="DGANormal"/>
        <w:widowControl w:val="0"/>
        <w:ind w:left="0"/>
      </w:pPr>
    </w:p>
    <w:p w:rsidR="006A7918" w:rsidRDefault="006A7918" w:rsidP="000534C1">
      <w:pPr>
        <w:pStyle w:val="DGANormal"/>
        <w:widowControl w:val="0"/>
        <w:ind w:left="0"/>
      </w:pPr>
      <w:r>
        <w:t xml:space="preserve">Les candidats doivent faire parvenir leur demande au plus tard 8 jours avant la date limite de remise des candidatures et </w:t>
      </w:r>
      <w:proofErr w:type="gramStart"/>
      <w:r>
        <w:t>des offres indiquée</w:t>
      </w:r>
      <w:proofErr w:type="gramEnd"/>
      <w:r>
        <w:t xml:space="preserve"> en page de garde du présent règlement de la consultation.</w:t>
      </w:r>
    </w:p>
    <w:p w:rsidR="006A7918" w:rsidRDefault="006A7918" w:rsidP="000534C1">
      <w:pPr>
        <w:pStyle w:val="DGANormal"/>
        <w:widowControl w:val="0"/>
        <w:ind w:left="0"/>
      </w:pPr>
    </w:p>
    <w:p w:rsidR="006A7918" w:rsidRDefault="006A7918" w:rsidP="000534C1">
      <w:pPr>
        <w:pStyle w:val="DGANormal"/>
        <w:widowControl w:val="0"/>
        <w:ind w:left="0"/>
      </w:pPr>
      <w:r>
        <w:t>Une réponse sera alors adressée par le biais de la P</w:t>
      </w:r>
      <w:r w:rsidR="002C5A1A">
        <w:t>LACE à l’ensemble des candidats.</w:t>
      </w:r>
    </w:p>
    <w:p w:rsidR="00C82C86" w:rsidRDefault="00C82C86" w:rsidP="000534C1">
      <w:pPr>
        <w:pStyle w:val="DGANormal"/>
        <w:widowControl w:val="0"/>
        <w:ind w:left="0"/>
      </w:pPr>
    </w:p>
    <w:p w:rsidR="00C82C86" w:rsidRDefault="00C82C86" w:rsidP="000534C1">
      <w:pPr>
        <w:pStyle w:val="DGANormal"/>
        <w:widowControl w:val="0"/>
        <w:ind w:left="0"/>
      </w:pPr>
    </w:p>
    <w:sectPr w:rsidR="00C82C86" w:rsidSect="000534C1">
      <w:headerReference w:type="default" r:id="rId11"/>
      <w:footerReference w:type="default" r:id="rId12"/>
      <w:pgSz w:w="11906" w:h="16838"/>
      <w:pgMar w:top="851" w:right="851" w:bottom="567" w:left="851" w:header="284" w:footer="2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30C6" w:rsidRDefault="008D30C6" w:rsidP="00122306">
      <w:r>
        <w:separator/>
      </w:r>
    </w:p>
  </w:endnote>
  <w:endnote w:type="continuationSeparator" w:id="0">
    <w:p w:rsidR="008D30C6" w:rsidRDefault="008D30C6" w:rsidP="00122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03" w:type="dxa"/>
      <w:jc w:val="center"/>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70"/>
      <w:gridCol w:w="1652"/>
      <w:gridCol w:w="4648"/>
      <w:gridCol w:w="540"/>
      <w:gridCol w:w="360"/>
      <w:gridCol w:w="608"/>
      <w:gridCol w:w="425"/>
    </w:tblGrid>
    <w:tr w:rsidR="00EE11AD" w:rsidRPr="0086322E" w:rsidTr="00F7425C">
      <w:trPr>
        <w:trHeight w:val="227"/>
        <w:jc w:val="center"/>
      </w:trPr>
      <w:tc>
        <w:tcPr>
          <w:tcW w:w="970" w:type="dxa"/>
          <w:tcBorders>
            <w:top w:val="single" w:sz="6" w:space="0" w:color="auto"/>
            <w:bottom w:val="single" w:sz="6" w:space="0" w:color="auto"/>
            <w:right w:val="nil"/>
          </w:tcBorders>
          <w:vAlign w:val="center"/>
        </w:tcPr>
        <w:p w:rsidR="00EE11AD" w:rsidRPr="0086322E" w:rsidRDefault="00EE11AD" w:rsidP="00F7425C">
          <w:pPr>
            <w:pStyle w:val="RdaliaPieddepage"/>
            <w:spacing w:before="0"/>
            <w:jc w:val="center"/>
            <w:rPr>
              <w:rFonts w:ascii="Tahoma" w:hAnsi="Tahoma"/>
              <w:szCs w:val="18"/>
            </w:rPr>
          </w:pPr>
          <w:r>
            <w:rPr>
              <w:rFonts w:ascii="Tahoma" w:hAnsi="Tahoma"/>
            </w:rPr>
            <w:t>RC</w:t>
          </w:r>
          <w:r w:rsidRPr="0086322E">
            <w:rPr>
              <w:rFonts w:ascii="Tahoma" w:hAnsi="Tahoma"/>
              <w:szCs w:val="18"/>
            </w:rPr>
            <w:t xml:space="preserve"> N°</w:t>
          </w:r>
        </w:p>
      </w:tc>
      <w:tc>
        <w:tcPr>
          <w:tcW w:w="1652" w:type="dxa"/>
          <w:tcBorders>
            <w:top w:val="single" w:sz="6" w:space="0" w:color="auto"/>
            <w:left w:val="nil"/>
            <w:bottom w:val="single" w:sz="6" w:space="0" w:color="auto"/>
            <w:right w:val="nil"/>
          </w:tcBorders>
          <w:vAlign w:val="center"/>
        </w:tcPr>
        <w:p w:rsidR="00EE11AD" w:rsidRPr="00274FDC" w:rsidRDefault="00EE11AD" w:rsidP="00F7425C">
          <w:pPr>
            <w:pStyle w:val="RdaliaPieddepage"/>
            <w:spacing w:before="0"/>
            <w:jc w:val="left"/>
            <w:rPr>
              <w:rFonts w:ascii="Tahoma" w:hAnsi="Tahoma"/>
            </w:rPr>
          </w:pPr>
          <w:r>
            <w:rPr>
              <w:rFonts w:ascii="Tahoma" w:hAnsi="Tahoma"/>
            </w:rPr>
            <w:t>26060MP0X000</w:t>
          </w:r>
        </w:p>
      </w:tc>
      <w:tc>
        <w:tcPr>
          <w:tcW w:w="4648" w:type="dxa"/>
          <w:tcBorders>
            <w:top w:val="single" w:sz="6" w:space="0" w:color="auto"/>
            <w:left w:val="nil"/>
            <w:bottom w:val="single" w:sz="6" w:space="0" w:color="auto"/>
            <w:right w:val="nil"/>
          </w:tcBorders>
          <w:vAlign w:val="center"/>
        </w:tcPr>
        <w:p w:rsidR="00EE11AD" w:rsidRPr="0086322E" w:rsidRDefault="00EE11AD" w:rsidP="00F7425C">
          <w:pPr>
            <w:pStyle w:val="RdaliaPieddepage"/>
            <w:spacing w:before="0"/>
            <w:jc w:val="center"/>
            <w:rPr>
              <w:rFonts w:ascii="Tahoma" w:hAnsi="Tahoma"/>
              <w:szCs w:val="18"/>
            </w:rPr>
          </w:pPr>
          <w:r>
            <w:rPr>
              <w:rFonts w:ascii="Tahoma" w:hAnsi="Tahoma"/>
            </w:rPr>
            <w:t>Règlement de la consultation</w:t>
          </w:r>
        </w:p>
      </w:tc>
      <w:tc>
        <w:tcPr>
          <w:tcW w:w="540" w:type="dxa"/>
          <w:tcBorders>
            <w:top w:val="single" w:sz="6" w:space="0" w:color="auto"/>
            <w:left w:val="nil"/>
            <w:bottom w:val="single" w:sz="6" w:space="0" w:color="auto"/>
            <w:right w:val="nil"/>
          </w:tcBorders>
          <w:vAlign w:val="center"/>
        </w:tcPr>
        <w:p w:rsidR="00EE11AD" w:rsidRPr="0086322E" w:rsidRDefault="00EE11AD" w:rsidP="00F7425C">
          <w:pPr>
            <w:pStyle w:val="RdaliaPieddepage"/>
            <w:spacing w:before="0"/>
            <w:jc w:val="right"/>
            <w:rPr>
              <w:rFonts w:ascii="Tahoma" w:hAnsi="Tahoma"/>
              <w:szCs w:val="18"/>
            </w:rPr>
          </w:pPr>
          <w:r w:rsidRPr="0086322E">
            <w:rPr>
              <w:rFonts w:ascii="Tahoma" w:hAnsi="Tahoma"/>
              <w:szCs w:val="18"/>
            </w:rPr>
            <w:fldChar w:fldCharType="begin"/>
          </w:r>
          <w:r w:rsidRPr="0086322E">
            <w:rPr>
              <w:rFonts w:ascii="Tahoma" w:hAnsi="Tahoma"/>
              <w:szCs w:val="18"/>
            </w:rPr>
            <w:instrText xml:space="preserve"> PAGE  \* MERGEFORMAT </w:instrText>
          </w:r>
          <w:r w:rsidRPr="0086322E">
            <w:rPr>
              <w:rFonts w:ascii="Tahoma" w:hAnsi="Tahoma"/>
              <w:szCs w:val="18"/>
            </w:rPr>
            <w:fldChar w:fldCharType="separate"/>
          </w:r>
          <w:r w:rsidR="00CC3BF1">
            <w:rPr>
              <w:rFonts w:ascii="Tahoma" w:hAnsi="Tahoma"/>
              <w:noProof/>
              <w:szCs w:val="18"/>
            </w:rPr>
            <w:t>12</w:t>
          </w:r>
          <w:r w:rsidRPr="0086322E">
            <w:rPr>
              <w:rFonts w:ascii="Tahoma" w:hAnsi="Tahoma"/>
              <w:szCs w:val="18"/>
            </w:rPr>
            <w:fldChar w:fldCharType="end"/>
          </w:r>
        </w:p>
      </w:tc>
      <w:tc>
        <w:tcPr>
          <w:tcW w:w="360" w:type="dxa"/>
          <w:tcBorders>
            <w:top w:val="single" w:sz="6" w:space="0" w:color="auto"/>
            <w:left w:val="nil"/>
            <w:bottom w:val="single" w:sz="6" w:space="0" w:color="auto"/>
            <w:right w:val="nil"/>
          </w:tcBorders>
          <w:vAlign w:val="center"/>
        </w:tcPr>
        <w:p w:rsidR="00EE11AD" w:rsidRPr="0086322E" w:rsidRDefault="00EE11AD" w:rsidP="00F7425C">
          <w:pPr>
            <w:pStyle w:val="RdaliaPieddepage"/>
            <w:spacing w:before="0"/>
            <w:jc w:val="right"/>
            <w:rPr>
              <w:rFonts w:ascii="Tahoma" w:hAnsi="Tahoma"/>
              <w:szCs w:val="18"/>
            </w:rPr>
          </w:pPr>
          <w:r w:rsidRPr="0086322E">
            <w:rPr>
              <w:rFonts w:ascii="Tahoma" w:hAnsi="Tahoma"/>
              <w:szCs w:val="18"/>
            </w:rPr>
            <w:t>/</w:t>
          </w:r>
        </w:p>
      </w:tc>
      <w:tc>
        <w:tcPr>
          <w:tcW w:w="608" w:type="dxa"/>
          <w:tcBorders>
            <w:top w:val="single" w:sz="6" w:space="0" w:color="auto"/>
            <w:left w:val="nil"/>
            <w:bottom w:val="single" w:sz="6" w:space="0" w:color="auto"/>
            <w:right w:val="nil"/>
          </w:tcBorders>
          <w:vAlign w:val="center"/>
        </w:tcPr>
        <w:p w:rsidR="00EE11AD" w:rsidRPr="0086322E" w:rsidRDefault="00EE11AD" w:rsidP="00F7425C">
          <w:pPr>
            <w:pStyle w:val="RdaliaPieddepage"/>
            <w:spacing w:before="0"/>
            <w:jc w:val="right"/>
            <w:rPr>
              <w:rFonts w:ascii="Tahoma" w:hAnsi="Tahoma"/>
              <w:szCs w:val="18"/>
            </w:rPr>
          </w:pPr>
          <w:r w:rsidRPr="0086322E">
            <w:rPr>
              <w:rStyle w:val="CorpsdetexteCar"/>
              <w:rFonts w:ascii="Tahoma" w:hAnsi="Tahoma"/>
              <w:sz w:val="18"/>
              <w:szCs w:val="18"/>
            </w:rPr>
            <w:fldChar w:fldCharType="begin"/>
          </w:r>
          <w:r w:rsidRPr="0086322E">
            <w:rPr>
              <w:rStyle w:val="CorpsdetexteCar"/>
              <w:rFonts w:ascii="Tahoma" w:hAnsi="Tahoma"/>
              <w:sz w:val="18"/>
              <w:szCs w:val="18"/>
            </w:rPr>
            <w:instrText xml:space="preserve"> NUMPAGES </w:instrText>
          </w:r>
          <w:r w:rsidRPr="0086322E">
            <w:rPr>
              <w:rStyle w:val="CorpsdetexteCar"/>
              <w:rFonts w:ascii="Tahoma" w:hAnsi="Tahoma"/>
              <w:sz w:val="18"/>
              <w:szCs w:val="18"/>
            </w:rPr>
            <w:fldChar w:fldCharType="separate"/>
          </w:r>
          <w:r w:rsidR="00CC3BF1">
            <w:rPr>
              <w:rStyle w:val="CorpsdetexteCar"/>
              <w:rFonts w:ascii="Tahoma" w:hAnsi="Tahoma"/>
              <w:noProof/>
              <w:sz w:val="18"/>
              <w:szCs w:val="18"/>
            </w:rPr>
            <w:t>14</w:t>
          </w:r>
          <w:r w:rsidRPr="0086322E">
            <w:rPr>
              <w:rStyle w:val="CorpsdetexteCar"/>
              <w:rFonts w:ascii="Tahoma" w:hAnsi="Tahoma"/>
              <w:sz w:val="18"/>
              <w:szCs w:val="18"/>
            </w:rPr>
            <w:fldChar w:fldCharType="end"/>
          </w:r>
        </w:p>
      </w:tc>
      <w:tc>
        <w:tcPr>
          <w:tcW w:w="425" w:type="dxa"/>
          <w:tcBorders>
            <w:top w:val="single" w:sz="6" w:space="0" w:color="auto"/>
            <w:left w:val="nil"/>
            <w:bottom w:val="single" w:sz="6" w:space="0" w:color="auto"/>
          </w:tcBorders>
          <w:vAlign w:val="center"/>
        </w:tcPr>
        <w:p w:rsidR="00EE11AD" w:rsidRPr="0086322E" w:rsidRDefault="00EE11AD" w:rsidP="00F7425C">
          <w:pPr>
            <w:pStyle w:val="RdaliaPieddepage"/>
            <w:spacing w:before="0"/>
            <w:jc w:val="right"/>
            <w:rPr>
              <w:rFonts w:ascii="Tahoma" w:hAnsi="Tahoma"/>
              <w:szCs w:val="18"/>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30C6" w:rsidRDefault="008D30C6" w:rsidP="00122306">
      <w:r>
        <w:separator/>
      </w:r>
    </w:p>
  </w:footnote>
  <w:footnote w:type="continuationSeparator" w:id="0">
    <w:p w:rsidR="008D30C6" w:rsidRDefault="008D30C6" w:rsidP="00122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50" w:type="dxa"/>
      <w:jc w:val="center"/>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40"/>
      <w:gridCol w:w="8310"/>
    </w:tblGrid>
    <w:tr w:rsidR="00EE11AD" w:rsidRPr="007C26A8" w:rsidTr="007C26A8">
      <w:trPr>
        <w:cantSplit/>
        <w:trHeight w:val="227"/>
        <w:jc w:val="center"/>
      </w:trPr>
      <w:tc>
        <w:tcPr>
          <w:tcW w:w="940" w:type="dxa"/>
          <w:tcBorders>
            <w:top w:val="single" w:sz="6" w:space="0" w:color="auto"/>
            <w:bottom w:val="single" w:sz="6" w:space="0" w:color="auto"/>
            <w:right w:val="nil"/>
          </w:tcBorders>
          <w:vAlign w:val="center"/>
        </w:tcPr>
        <w:p w:rsidR="00EE11AD" w:rsidRPr="007C26A8" w:rsidRDefault="00EE11AD" w:rsidP="007C26A8">
          <w:pPr>
            <w:pStyle w:val="RdaliaPieddepage"/>
            <w:spacing w:before="0"/>
            <w:jc w:val="left"/>
            <w:rPr>
              <w:rFonts w:ascii="Tahoma" w:hAnsi="Tahoma"/>
              <w:sz w:val="16"/>
            </w:rPr>
          </w:pPr>
          <w:r w:rsidRPr="007C26A8">
            <w:rPr>
              <w:rFonts w:ascii="Tahoma" w:hAnsi="Tahoma"/>
              <w:sz w:val="16"/>
            </w:rPr>
            <w:t>Dossier</w:t>
          </w:r>
        </w:p>
      </w:tc>
      <w:tc>
        <w:tcPr>
          <w:tcW w:w="8310" w:type="dxa"/>
          <w:tcBorders>
            <w:top w:val="single" w:sz="6" w:space="0" w:color="auto"/>
            <w:left w:val="nil"/>
            <w:bottom w:val="single" w:sz="6" w:space="0" w:color="auto"/>
          </w:tcBorders>
          <w:vAlign w:val="center"/>
        </w:tcPr>
        <w:p w:rsidR="00EE11AD" w:rsidRPr="007C26A8" w:rsidRDefault="00EE11AD" w:rsidP="007C26A8">
          <w:pPr>
            <w:pStyle w:val="RdaliaPieddepage"/>
            <w:spacing w:before="0"/>
            <w:jc w:val="left"/>
            <w:rPr>
              <w:rFonts w:ascii="Tahoma" w:hAnsi="Tahoma"/>
              <w:sz w:val="16"/>
            </w:rPr>
          </w:pPr>
          <w:r w:rsidRPr="007C26A8">
            <w:rPr>
              <w:rFonts w:ascii="Tahoma" w:hAnsi="Tahoma"/>
              <w:sz w:val="16"/>
            </w:rPr>
            <w:t xml:space="preserve">26MT - </w:t>
          </w:r>
          <w:r w:rsidRPr="00AF573C">
            <w:rPr>
              <w:rFonts w:ascii="Times New Roman" w:hAnsi="Times New Roman"/>
              <w:sz w:val="20"/>
            </w:rPr>
            <w:t>Fourniture de produits chimiques et consommables de laboratoire</w:t>
          </w:r>
        </w:p>
      </w:tc>
    </w:tr>
  </w:tbl>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D3DBC"/>
    <w:multiLevelType w:val="hybridMultilevel"/>
    <w:tmpl w:val="662404F0"/>
    <w:lvl w:ilvl="0" w:tplc="97B819A6">
      <w:numFmt w:val="bullet"/>
      <w:lvlText w:val="-"/>
      <w:lvlJc w:val="left"/>
      <w:pPr>
        <w:ind w:left="720" w:hanging="360"/>
      </w:pPr>
      <w:rPr>
        <w:rFonts w:ascii="Times New Roman" w:eastAsia="Times New Roman"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D6142E"/>
    <w:multiLevelType w:val="hybridMultilevel"/>
    <w:tmpl w:val="66066C3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F925D6A"/>
    <w:multiLevelType w:val="hybridMultilevel"/>
    <w:tmpl w:val="F2483B9C"/>
    <w:lvl w:ilvl="0" w:tplc="040C000B">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2D234D9F"/>
    <w:multiLevelType w:val="hybridMultilevel"/>
    <w:tmpl w:val="20E67922"/>
    <w:lvl w:ilvl="0" w:tplc="040C000B">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341E1974"/>
    <w:multiLevelType w:val="hybridMultilevel"/>
    <w:tmpl w:val="91B2CC06"/>
    <w:lvl w:ilvl="0" w:tplc="A306BB36">
      <w:start w:val="1"/>
      <w:numFmt w:val="decimal"/>
      <w:lvlText w:val="%1)"/>
      <w:lvlJc w:val="left"/>
      <w:pPr>
        <w:ind w:left="927" w:hanging="360"/>
      </w:pPr>
      <w:rPr>
        <w:rFonts w:cs="Times New Roman" w:hint="default"/>
      </w:rPr>
    </w:lvl>
    <w:lvl w:ilvl="1" w:tplc="040C0019" w:tentative="1">
      <w:start w:val="1"/>
      <w:numFmt w:val="lowerLetter"/>
      <w:lvlText w:val="%2."/>
      <w:lvlJc w:val="left"/>
      <w:pPr>
        <w:ind w:left="1647" w:hanging="360"/>
      </w:pPr>
      <w:rPr>
        <w:rFonts w:cs="Times New Roman"/>
      </w:rPr>
    </w:lvl>
    <w:lvl w:ilvl="2" w:tplc="040C001B" w:tentative="1">
      <w:start w:val="1"/>
      <w:numFmt w:val="lowerRoman"/>
      <w:lvlText w:val="%3."/>
      <w:lvlJc w:val="right"/>
      <w:pPr>
        <w:ind w:left="2367" w:hanging="180"/>
      </w:pPr>
      <w:rPr>
        <w:rFonts w:cs="Times New Roman"/>
      </w:rPr>
    </w:lvl>
    <w:lvl w:ilvl="3" w:tplc="040C000F" w:tentative="1">
      <w:start w:val="1"/>
      <w:numFmt w:val="decimal"/>
      <w:lvlText w:val="%4."/>
      <w:lvlJc w:val="left"/>
      <w:pPr>
        <w:ind w:left="3087" w:hanging="360"/>
      </w:pPr>
      <w:rPr>
        <w:rFonts w:cs="Times New Roman"/>
      </w:rPr>
    </w:lvl>
    <w:lvl w:ilvl="4" w:tplc="040C0019" w:tentative="1">
      <w:start w:val="1"/>
      <w:numFmt w:val="lowerLetter"/>
      <w:lvlText w:val="%5."/>
      <w:lvlJc w:val="left"/>
      <w:pPr>
        <w:ind w:left="3807" w:hanging="360"/>
      </w:pPr>
      <w:rPr>
        <w:rFonts w:cs="Times New Roman"/>
      </w:rPr>
    </w:lvl>
    <w:lvl w:ilvl="5" w:tplc="040C001B" w:tentative="1">
      <w:start w:val="1"/>
      <w:numFmt w:val="lowerRoman"/>
      <w:lvlText w:val="%6."/>
      <w:lvlJc w:val="right"/>
      <w:pPr>
        <w:ind w:left="4527" w:hanging="180"/>
      </w:pPr>
      <w:rPr>
        <w:rFonts w:cs="Times New Roman"/>
      </w:rPr>
    </w:lvl>
    <w:lvl w:ilvl="6" w:tplc="040C000F" w:tentative="1">
      <w:start w:val="1"/>
      <w:numFmt w:val="decimal"/>
      <w:lvlText w:val="%7."/>
      <w:lvlJc w:val="left"/>
      <w:pPr>
        <w:ind w:left="5247" w:hanging="360"/>
      </w:pPr>
      <w:rPr>
        <w:rFonts w:cs="Times New Roman"/>
      </w:rPr>
    </w:lvl>
    <w:lvl w:ilvl="7" w:tplc="040C0019" w:tentative="1">
      <w:start w:val="1"/>
      <w:numFmt w:val="lowerLetter"/>
      <w:lvlText w:val="%8."/>
      <w:lvlJc w:val="left"/>
      <w:pPr>
        <w:ind w:left="5967" w:hanging="360"/>
      </w:pPr>
      <w:rPr>
        <w:rFonts w:cs="Times New Roman"/>
      </w:rPr>
    </w:lvl>
    <w:lvl w:ilvl="8" w:tplc="040C001B" w:tentative="1">
      <w:start w:val="1"/>
      <w:numFmt w:val="lowerRoman"/>
      <w:lvlText w:val="%9."/>
      <w:lvlJc w:val="right"/>
      <w:pPr>
        <w:ind w:left="6687" w:hanging="180"/>
      </w:pPr>
      <w:rPr>
        <w:rFonts w:cs="Times New Roman"/>
      </w:rPr>
    </w:lvl>
  </w:abstractNum>
  <w:abstractNum w:abstractNumId="5" w15:restartNumberingAfterBreak="0">
    <w:nsid w:val="3B503E17"/>
    <w:multiLevelType w:val="singleLevel"/>
    <w:tmpl w:val="7DEE8FF8"/>
    <w:lvl w:ilvl="0">
      <w:start w:val="1"/>
      <w:numFmt w:val="bullet"/>
      <w:pStyle w:val="RdaliaTableau"/>
      <w:lvlText w:val=""/>
      <w:lvlJc w:val="left"/>
      <w:pPr>
        <w:tabs>
          <w:tab w:val="num" w:pos="360"/>
        </w:tabs>
        <w:ind w:left="360" w:hanging="360"/>
      </w:pPr>
      <w:rPr>
        <w:rFonts w:ascii="Symbol" w:hAnsi="Symbol" w:hint="default"/>
      </w:rPr>
    </w:lvl>
  </w:abstractNum>
  <w:abstractNum w:abstractNumId="6" w15:restartNumberingAfterBreak="0">
    <w:nsid w:val="414C379D"/>
    <w:multiLevelType w:val="hybridMultilevel"/>
    <w:tmpl w:val="28D61A80"/>
    <w:lvl w:ilvl="0" w:tplc="FFFFFFFF">
      <w:start w:val="1"/>
      <w:numFmt w:val="bullet"/>
      <w:pStyle w:val="RdaliaRetraitniveau1"/>
      <w:lvlText w:val="-"/>
      <w:lvlJc w:val="left"/>
      <w:pPr>
        <w:tabs>
          <w:tab w:val="num" w:pos="720"/>
        </w:tabs>
        <w:ind w:left="720" w:hanging="360"/>
      </w:pPr>
      <w:rPr>
        <w:rFonts w:hAnsi="Tahoma"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3D1C68"/>
    <w:multiLevelType w:val="hybridMultilevel"/>
    <w:tmpl w:val="CC881F94"/>
    <w:lvl w:ilvl="0" w:tplc="FBEC4990">
      <w:start w:val="1"/>
      <w:numFmt w:val="bullet"/>
      <w:pStyle w:val="Puce"/>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 w15:restartNumberingAfterBreak="0">
    <w:nsid w:val="4920108B"/>
    <w:multiLevelType w:val="hybridMultilevel"/>
    <w:tmpl w:val="CA884DAA"/>
    <w:lvl w:ilvl="0" w:tplc="040C000B">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4A9E5545"/>
    <w:multiLevelType w:val="hybridMultilevel"/>
    <w:tmpl w:val="156E797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9B119A1"/>
    <w:multiLevelType w:val="multilevel"/>
    <w:tmpl w:val="B2E0AA86"/>
    <w:lvl w:ilvl="0">
      <w:start w:val="1"/>
      <w:numFmt w:val="decimal"/>
      <w:pStyle w:val="RedaliaTitre1"/>
      <w:suff w:val="space"/>
      <w:lvlText w:val="%1."/>
      <w:lvlJc w:val="left"/>
      <w:pPr>
        <w:ind w:left="284" w:hanging="284"/>
      </w:pPr>
      <w:rPr>
        <w:rFonts w:cs="Times New Roman" w:hint="default"/>
      </w:rPr>
    </w:lvl>
    <w:lvl w:ilvl="1">
      <w:start w:val="1"/>
      <w:numFmt w:val="decimal"/>
      <w:pStyle w:val="RedaliaTitre2"/>
      <w:suff w:val="space"/>
      <w:lvlText w:val="%1.%2."/>
      <w:lvlJc w:val="left"/>
      <w:pPr>
        <w:ind w:left="794" w:hanging="369"/>
      </w:pPr>
      <w:rPr>
        <w:rFonts w:cs="Times New Roman" w:hint="default"/>
      </w:rPr>
    </w:lvl>
    <w:lvl w:ilvl="2">
      <w:start w:val="1"/>
      <w:numFmt w:val="decimal"/>
      <w:pStyle w:val="RedaliaTitre3"/>
      <w:suff w:val="space"/>
      <w:lvlText w:val="%1.%2.%3."/>
      <w:lvlJc w:val="left"/>
      <w:pPr>
        <w:ind w:left="1021" w:hanging="45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11" w15:restartNumberingAfterBreak="0">
    <w:nsid w:val="64AC74C0"/>
    <w:multiLevelType w:val="multilevel"/>
    <w:tmpl w:val="2F148102"/>
    <w:lvl w:ilvl="0">
      <w:start w:val="1"/>
      <w:numFmt w:val="decimal"/>
      <w:pStyle w:val="DGATitre1"/>
      <w:suff w:val="space"/>
      <w:lvlText w:val="%1."/>
      <w:lvlJc w:val="left"/>
      <w:pPr>
        <w:ind w:left="357" w:hanging="357"/>
      </w:pPr>
      <w:rPr>
        <w:rFonts w:cs="Times New Roman" w:hint="default"/>
      </w:rPr>
    </w:lvl>
    <w:lvl w:ilvl="1">
      <w:start w:val="1"/>
      <w:numFmt w:val="decimal"/>
      <w:pStyle w:val="DGATitre2"/>
      <w:suff w:val="space"/>
      <w:lvlText w:val="%1.%2."/>
      <w:lvlJc w:val="left"/>
      <w:pPr>
        <w:ind w:left="794" w:hanging="369"/>
      </w:pPr>
      <w:rPr>
        <w:rFonts w:cs="Times New Roman" w:hint="default"/>
      </w:rPr>
    </w:lvl>
    <w:lvl w:ilvl="2">
      <w:start w:val="1"/>
      <w:numFmt w:val="decimal"/>
      <w:pStyle w:val="DGATitre3"/>
      <w:suff w:val="space"/>
      <w:lvlText w:val="%1.%2.%3."/>
      <w:lvlJc w:val="left"/>
      <w:pPr>
        <w:ind w:left="1021" w:hanging="45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12" w15:restartNumberingAfterBreak="0">
    <w:nsid w:val="6BCC30EB"/>
    <w:multiLevelType w:val="hybridMultilevel"/>
    <w:tmpl w:val="123C03B8"/>
    <w:lvl w:ilvl="0" w:tplc="FFFFFFFF">
      <w:start w:val="1"/>
      <w:numFmt w:val="bullet"/>
      <w:pStyle w:val="RdaliaRetraitniveau2"/>
      <w:lvlText w:val=""/>
      <w:lvlJc w:val="left"/>
      <w:pPr>
        <w:tabs>
          <w:tab w:val="num" w:pos="1060"/>
        </w:tabs>
        <w:ind w:left="10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72A62DB"/>
    <w:multiLevelType w:val="hybridMultilevel"/>
    <w:tmpl w:val="1B943C08"/>
    <w:lvl w:ilvl="0" w:tplc="42E81564">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D6143B4"/>
    <w:multiLevelType w:val="hybridMultilevel"/>
    <w:tmpl w:val="2B34B164"/>
    <w:lvl w:ilvl="0" w:tplc="040C000B">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5"/>
  </w:num>
  <w:num w:numId="2">
    <w:abstractNumId w:val="11"/>
  </w:num>
  <w:num w:numId="3">
    <w:abstractNumId w:val="6"/>
  </w:num>
  <w:num w:numId="4">
    <w:abstractNumId w:val="12"/>
  </w:num>
  <w:num w:numId="5">
    <w:abstractNumId w:val="7"/>
  </w:num>
  <w:num w:numId="6">
    <w:abstractNumId w:val="4"/>
  </w:num>
  <w:num w:numId="7">
    <w:abstractNumId w:val="10"/>
  </w:num>
  <w:num w:numId="8">
    <w:abstractNumId w:val="14"/>
  </w:num>
  <w:num w:numId="9">
    <w:abstractNumId w:val="9"/>
  </w:num>
  <w:num w:numId="10">
    <w:abstractNumId w:val="2"/>
  </w:num>
  <w:num w:numId="11">
    <w:abstractNumId w:val="1"/>
  </w:num>
  <w:num w:numId="12">
    <w:abstractNumId w:val="13"/>
  </w:num>
  <w:num w:numId="13">
    <w:abstractNumId w:val="8"/>
  </w:num>
  <w:num w:numId="14">
    <w:abstractNumId w:val="0"/>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556"/>
    <w:rsid w:val="000006F5"/>
    <w:rsid w:val="00004531"/>
    <w:rsid w:val="00014594"/>
    <w:rsid w:val="000149A2"/>
    <w:rsid w:val="0001542B"/>
    <w:rsid w:val="000160CC"/>
    <w:rsid w:val="000162F4"/>
    <w:rsid w:val="000172FA"/>
    <w:rsid w:val="000220C3"/>
    <w:rsid w:val="00022FC6"/>
    <w:rsid w:val="00023A5C"/>
    <w:rsid w:val="00023CB5"/>
    <w:rsid w:val="00027CF9"/>
    <w:rsid w:val="0003008F"/>
    <w:rsid w:val="000315CF"/>
    <w:rsid w:val="00032349"/>
    <w:rsid w:val="00034096"/>
    <w:rsid w:val="0004068F"/>
    <w:rsid w:val="00041061"/>
    <w:rsid w:val="0004156F"/>
    <w:rsid w:val="00042447"/>
    <w:rsid w:val="0004390F"/>
    <w:rsid w:val="00044342"/>
    <w:rsid w:val="00045949"/>
    <w:rsid w:val="000500D1"/>
    <w:rsid w:val="00053196"/>
    <w:rsid w:val="000534C1"/>
    <w:rsid w:val="00060E94"/>
    <w:rsid w:val="00061E13"/>
    <w:rsid w:val="00062BC8"/>
    <w:rsid w:val="000664E1"/>
    <w:rsid w:val="00073ACC"/>
    <w:rsid w:val="00080587"/>
    <w:rsid w:val="0008248C"/>
    <w:rsid w:val="00086193"/>
    <w:rsid w:val="0008760C"/>
    <w:rsid w:val="00090E7E"/>
    <w:rsid w:val="0009255E"/>
    <w:rsid w:val="00093468"/>
    <w:rsid w:val="000A026E"/>
    <w:rsid w:val="000A0559"/>
    <w:rsid w:val="000A7DB8"/>
    <w:rsid w:val="000B0B8A"/>
    <w:rsid w:val="000B15A3"/>
    <w:rsid w:val="000B3DA6"/>
    <w:rsid w:val="000B447B"/>
    <w:rsid w:val="000B4E72"/>
    <w:rsid w:val="000B5F25"/>
    <w:rsid w:val="000B6BA0"/>
    <w:rsid w:val="000B6F9E"/>
    <w:rsid w:val="000D0609"/>
    <w:rsid w:val="000D4134"/>
    <w:rsid w:val="000D5673"/>
    <w:rsid w:val="000D6143"/>
    <w:rsid w:val="000D6F3F"/>
    <w:rsid w:val="000E0445"/>
    <w:rsid w:val="000E4195"/>
    <w:rsid w:val="000E4E2A"/>
    <w:rsid w:val="000E538A"/>
    <w:rsid w:val="000F7A12"/>
    <w:rsid w:val="00100414"/>
    <w:rsid w:val="00101514"/>
    <w:rsid w:val="001032CA"/>
    <w:rsid w:val="001040CF"/>
    <w:rsid w:val="00106415"/>
    <w:rsid w:val="00110FC1"/>
    <w:rsid w:val="0011201E"/>
    <w:rsid w:val="0012016A"/>
    <w:rsid w:val="00120C40"/>
    <w:rsid w:val="00122306"/>
    <w:rsid w:val="001229E2"/>
    <w:rsid w:val="00124B89"/>
    <w:rsid w:val="001301A4"/>
    <w:rsid w:val="00130C83"/>
    <w:rsid w:val="00135147"/>
    <w:rsid w:val="00141F24"/>
    <w:rsid w:val="0014583A"/>
    <w:rsid w:val="0014672B"/>
    <w:rsid w:val="00146A5D"/>
    <w:rsid w:val="00146C00"/>
    <w:rsid w:val="00147EBD"/>
    <w:rsid w:val="001517D0"/>
    <w:rsid w:val="0015468F"/>
    <w:rsid w:val="001567FE"/>
    <w:rsid w:val="00156A11"/>
    <w:rsid w:val="00161DC5"/>
    <w:rsid w:val="00164399"/>
    <w:rsid w:val="001700CC"/>
    <w:rsid w:val="0018242E"/>
    <w:rsid w:val="001839EA"/>
    <w:rsid w:val="0018528E"/>
    <w:rsid w:val="00193033"/>
    <w:rsid w:val="001952A7"/>
    <w:rsid w:val="001973EC"/>
    <w:rsid w:val="001A201A"/>
    <w:rsid w:val="001A2571"/>
    <w:rsid w:val="001A3940"/>
    <w:rsid w:val="001A41B5"/>
    <w:rsid w:val="001A5335"/>
    <w:rsid w:val="001A5B75"/>
    <w:rsid w:val="001A61B4"/>
    <w:rsid w:val="001A797F"/>
    <w:rsid w:val="001B3A8D"/>
    <w:rsid w:val="001B5D55"/>
    <w:rsid w:val="001B6420"/>
    <w:rsid w:val="001C5EEE"/>
    <w:rsid w:val="001D027E"/>
    <w:rsid w:val="001D20D2"/>
    <w:rsid w:val="001D36C1"/>
    <w:rsid w:val="001E255E"/>
    <w:rsid w:val="001E7C4C"/>
    <w:rsid w:val="001F0C68"/>
    <w:rsid w:val="001F1C90"/>
    <w:rsid w:val="002002BB"/>
    <w:rsid w:val="00200FB9"/>
    <w:rsid w:val="00205309"/>
    <w:rsid w:val="0021383C"/>
    <w:rsid w:val="00213AD1"/>
    <w:rsid w:val="00216BAD"/>
    <w:rsid w:val="00224D41"/>
    <w:rsid w:val="00224D80"/>
    <w:rsid w:val="00234297"/>
    <w:rsid w:val="0025196D"/>
    <w:rsid w:val="00251A09"/>
    <w:rsid w:val="0025436B"/>
    <w:rsid w:val="002545B5"/>
    <w:rsid w:val="002571E9"/>
    <w:rsid w:val="00257213"/>
    <w:rsid w:val="002578B0"/>
    <w:rsid w:val="00263692"/>
    <w:rsid w:val="002646EC"/>
    <w:rsid w:val="0026524F"/>
    <w:rsid w:val="00265631"/>
    <w:rsid w:val="00272850"/>
    <w:rsid w:val="002731A2"/>
    <w:rsid w:val="00273E9A"/>
    <w:rsid w:val="00274859"/>
    <w:rsid w:val="00274FDC"/>
    <w:rsid w:val="00277886"/>
    <w:rsid w:val="00285642"/>
    <w:rsid w:val="00291941"/>
    <w:rsid w:val="002943BA"/>
    <w:rsid w:val="00296330"/>
    <w:rsid w:val="002A4C8B"/>
    <w:rsid w:val="002A4EE7"/>
    <w:rsid w:val="002A5ADB"/>
    <w:rsid w:val="002A5CB3"/>
    <w:rsid w:val="002A6110"/>
    <w:rsid w:val="002A62E8"/>
    <w:rsid w:val="002B3C68"/>
    <w:rsid w:val="002B5091"/>
    <w:rsid w:val="002B6185"/>
    <w:rsid w:val="002B67D5"/>
    <w:rsid w:val="002C4A2D"/>
    <w:rsid w:val="002C5A1A"/>
    <w:rsid w:val="002C6913"/>
    <w:rsid w:val="002D1DA4"/>
    <w:rsid w:val="002D7212"/>
    <w:rsid w:val="002D7223"/>
    <w:rsid w:val="002E15A3"/>
    <w:rsid w:val="002E354A"/>
    <w:rsid w:val="002E3B54"/>
    <w:rsid w:val="002E3E28"/>
    <w:rsid w:val="002E40CD"/>
    <w:rsid w:val="002E6FE6"/>
    <w:rsid w:val="002E73D8"/>
    <w:rsid w:val="002E7E0F"/>
    <w:rsid w:val="002F2AE3"/>
    <w:rsid w:val="002F6EB5"/>
    <w:rsid w:val="00300555"/>
    <w:rsid w:val="003040B7"/>
    <w:rsid w:val="0030518A"/>
    <w:rsid w:val="003100C6"/>
    <w:rsid w:val="003105A6"/>
    <w:rsid w:val="00311768"/>
    <w:rsid w:val="003122B5"/>
    <w:rsid w:val="003128A0"/>
    <w:rsid w:val="0031331F"/>
    <w:rsid w:val="00313E4A"/>
    <w:rsid w:val="00320824"/>
    <w:rsid w:val="00325583"/>
    <w:rsid w:val="0032581E"/>
    <w:rsid w:val="00327028"/>
    <w:rsid w:val="00330FB9"/>
    <w:rsid w:val="00334FC8"/>
    <w:rsid w:val="003376A1"/>
    <w:rsid w:val="00341DA4"/>
    <w:rsid w:val="00344E01"/>
    <w:rsid w:val="00351903"/>
    <w:rsid w:val="00353363"/>
    <w:rsid w:val="00356FD2"/>
    <w:rsid w:val="003604FD"/>
    <w:rsid w:val="003650ED"/>
    <w:rsid w:val="003662B9"/>
    <w:rsid w:val="0036645F"/>
    <w:rsid w:val="003717C4"/>
    <w:rsid w:val="003733CC"/>
    <w:rsid w:val="00373F9A"/>
    <w:rsid w:val="0037616F"/>
    <w:rsid w:val="00382226"/>
    <w:rsid w:val="0038431D"/>
    <w:rsid w:val="003859EB"/>
    <w:rsid w:val="00385CF6"/>
    <w:rsid w:val="00385D4B"/>
    <w:rsid w:val="00387629"/>
    <w:rsid w:val="00387818"/>
    <w:rsid w:val="00387E68"/>
    <w:rsid w:val="003920D9"/>
    <w:rsid w:val="00392E19"/>
    <w:rsid w:val="003937F8"/>
    <w:rsid w:val="003961ED"/>
    <w:rsid w:val="003A04E1"/>
    <w:rsid w:val="003A17D4"/>
    <w:rsid w:val="003A2164"/>
    <w:rsid w:val="003A4312"/>
    <w:rsid w:val="003A71FC"/>
    <w:rsid w:val="003B4A21"/>
    <w:rsid w:val="003B6C97"/>
    <w:rsid w:val="003C00DD"/>
    <w:rsid w:val="003C3E45"/>
    <w:rsid w:val="003C40BE"/>
    <w:rsid w:val="003C4A74"/>
    <w:rsid w:val="003C735B"/>
    <w:rsid w:val="003C79AB"/>
    <w:rsid w:val="003D114D"/>
    <w:rsid w:val="003D1BAE"/>
    <w:rsid w:val="003E0165"/>
    <w:rsid w:val="003E0252"/>
    <w:rsid w:val="003E2A01"/>
    <w:rsid w:val="003E4A07"/>
    <w:rsid w:val="003E4DC1"/>
    <w:rsid w:val="003F152A"/>
    <w:rsid w:val="003F3FBA"/>
    <w:rsid w:val="003F5DA4"/>
    <w:rsid w:val="003F7C55"/>
    <w:rsid w:val="00401484"/>
    <w:rsid w:val="00402328"/>
    <w:rsid w:val="00403DD0"/>
    <w:rsid w:val="00405BC4"/>
    <w:rsid w:val="00406F64"/>
    <w:rsid w:val="00412AAE"/>
    <w:rsid w:val="00412EAB"/>
    <w:rsid w:val="004137F7"/>
    <w:rsid w:val="00414C25"/>
    <w:rsid w:val="00415830"/>
    <w:rsid w:val="00416266"/>
    <w:rsid w:val="00416E03"/>
    <w:rsid w:val="00424AFF"/>
    <w:rsid w:val="00424CE0"/>
    <w:rsid w:val="00425891"/>
    <w:rsid w:val="00427323"/>
    <w:rsid w:val="004307BD"/>
    <w:rsid w:val="00432348"/>
    <w:rsid w:val="004358C4"/>
    <w:rsid w:val="0043728A"/>
    <w:rsid w:val="00440BAC"/>
    <w:rsid w:val="00441493"/>
    <w:rsid w:val="00442E94"/>
    <w:rsid w:val="004469CA"/>
    <w:rsid w:val="00450D5D"/>
    <w:rsid w:val="00453556"/>
    <w:rsid w:val="00463849"/>
    <w:rsid w:val="0047752C"/>
    <w:rsid w:val="00480780"/>
    <w:rsid w:val="00480831"/>
    <w:rsid w:val="00480C83"/>
    <w:rsid w:val="00481569"/>
    <w:rsid w:val="004841CF"/>
    <w:rsid w:val="00490661"/>
    <w:rsid w:val="00493DCC"/>
    <w:rsid w:val="00495E14"/>
    <w:rsid w:val="004A7DF9"/>
    <w:rsid w:val="004B1BCB"/>
    <w:rsid w:val="004B539D"/>
    <w:rsid w:val="004C0440"/>
    <w:rsid w:val="004C0963"/>
    <w:rsid w:val="004C35AC"/>
    <w:rsid w:val="004C403C"/>
    <w:rsid w:val="004C46E1"/>
    <w:rsid w:val="004C71FC"/>
    <w:rsid w:val="004D57BC"/>
    <w:rsid w:val="004D6130"/>
    <w:rsid w:val="004D6A17"/>
    <w:rsid w:val="004E0E70"/>
    <w:rsid w:val="004E1154"/>
    <w:rsid w:val="004F47D7"/>
    <w:rsid w:val="004F6CCE"/>
    <w:rsid w:val="004F6E31"/>
    <w:rsid w:val="004F78BE"/>
    <w:rsid w:val="0050033C"/>
    <w:rsid w:val="0050096F"/>
    <w:rsid w:val="00501923"/>
    <w:rsid w:val="00503283"/>
    <w:rsid w:val="0050416D"/>
    <w:rsid w:val="00505169"/>
    <w:rsid w:val="00510586"/>
    <w:rsid w:val="00513D9A"/>
    <w:rsid w:val="005142C9"/>
    <w:rsid w:val="00514FF4"/>
    <w:rsid w:val="00516F4E"/>
    <w:rsid w:val="00522E90"/>
    <w:rsid w:val="00526F26"/>
    <w:rsid w:val="00526F87"/>
    <w:rsid w:val="00532E9B"/>
    <w:rsid w:val="0053605B"/>
    <w:rsid w:val="00536408"/>
    <w:rsid w:val="00537EED"/>
    <w:rsid w:val="00541D2E"/>
    <w:rsid w:val="00543F21"/>
    <w:rsid w:val="00545377"/>
    <w:rsid w:val="005544E8"/>
    <w:rsid w:val="00565DE1"/>
    <w:rsid w:val="00567086"/>
    <w:rsid w:val="005747A6"/>
    <w:rsid w:val="00574BC5"/>
    <w:rsid w:val="00576D45"/>
    <w:rsid w:val="005835DE"/>
    <w:rsid w:val="00587B39"/>
    <w:rsid w:val="00593E7B"/>
    <w:rsid w:val="0059650D"/>
    <w:rsid w:val="005A027E"/>
    <w:rsid w:val="005B08E1"/>
    <w:rsid w:val="005B6EC3"/>
    <w:rsid w:val="005B7754"/>
    <w:rsid w:val="005C209E"/>
    <w:rsid w:val="005C272F"/>
    <w:rsid w:val="005C2BB9"/>
    <w:rsid w:val="005C40F6"/>
    <w:rsid w:val="005C6A6E"/>
    <w:rsid w:val="005C72AE"/>
    <w:rsid w:val="005C740C"/>
    <w:rsid w:val="005D2C40"/>
    <w:rsid w:val="005D6D4F"/>
    <w:rsid w:val="005E409C"/>
    <w:rsid w:val="005E5C21"/>
    <w:rsid w:val="005E5DD3"/>
    <w:rsid w:val="005E6380"/>
    <w:rsid w:val="005F3C75"/>
    <w:rsid w:val="005F477C"/>
    <w:rsid w:val="005F609E"/>
    <w:rsid w:val="005F74A3"/>
    <w:rsid w:val="006040D1"/>
    <w:rsid w:val="00615FD1"/>
    <w:rsid w:val="0061785C"/>
    <w:rsid w:val="006215FB"/>
    <w:rsid w:val="00624DB4"/>
    <w:rsid w:val="006303AD"/>
    <w:rsid w:val="006303CD"/>
    <w:rsid w:val="0063660C"/>
    <w:rsid w:val="00636E51"/>
    <w:rsid w:val="00641AEA"/>
    <w:rsid w:val="00642179"/>
    <w:rsid w:val="00642CAA"/>
    <w:rsid w:val="00645DB2"/>
    <w:rsid w:val="00652E21"/>
    <w:rsid w:val="00657601"/>
    <w:rsid w:val="006641C9"/>
    <w:rsid w:val="006674AF"/>
    <w:rsid w:val="00667BDD"/>
    <w:rsid w:val="00676092"/>
    <w:rsid w:val="0067700A"/>
    <w:rsid w:val="0068354B"/>
    <w:rsid w:val="0068394E"/>
    <w:rsid w:val="00683BF9"/>
    <w:rsid w:val="0068455F"/>
    <w:rsid w:val="00686FE3"/>
    <w:rsid w:val="006A0CB9"/>
    <w:rsid w:val="006A27CC"/>
    <w:rsid w:val="006A7716"/>
    <w:rsid w:val="006A7918"/>
    <w:rsid w:val="006B506D"/>
    <w:rsid w:val="006B5E21"/>
    <w:rsid w:val="006B693E"/>
    <w:rsid w:val="006C4B66"/>
    <w:rsid w:val="006C5249"/>
    <w:rsid w:val="006C554E"/>
    <w:rsid w:val="006C789B"/>
    <w:rsid w:val="006D0AD8"/>
    <w:rsid w:val="006D592C"/>
    <w:rsid w:val="006D657B"/>
    <w:rsid w:val="006E1A5B"/>
    <w:rsid w:val="006E34E4"/>
    <w:rsid w:val="006E3B06"/>
    <w:rsid w:val="006F258D"/>
    <w:rsid w:val="006F35E5"/>
    <w:rsid w:val="006F500B"/>
    <w:rsid w:val="006F6A0B"/>
    <w:rsid w:val="00702859"/>
    <w:rsid w:val="00703631"/>
    <w:rsid w:val="00703E78"/>
    <w:rsid w:val="00706927"/>
    <w:rsid w:val="00710916"/>
    <w:rsid w:val="00713C87"/>
    <w:rsid w:val="007146AF"/>
    <w:rsid w:val="00723008"/>
    <w:rsid w:val="00732A8F"/>
    <w:rsid w:val="007365AE"/>
    <w:rsid w:val="0074408A"/>
    <w:rsid w:val="0074491A"/>
    <w:rsid w:val="0075270B"/>
    <w:rsid w:val="007538AF"/>
    <w:rsid w:val="00755AF1"/>
    <w:rsid w:val="00757148"/>
    <w:rsid w:val="00757359"/>
    <w:rsid w:val="00757508"/>
    <w:rsid w:val="00760390"/>
    <w:rsid w:val="00761E40"/>
    <w:rsid w:val="00767A8B"/>
    <w:rsid w:val="00772A74"/>
    <w:rsid w:val="00773E1E"/>
    <w:rsid w:val="0077648D"/>
    <w:rsid w:val="00780597"/>
    <w:rsid w:val="00782BFF"/>
    <w:rsid w:val="00785661"/>
    <w:rsid w:val="00786F52"/>
    <w:rsid w:val="00790B3E"/>
    <w:rsid w:val="007916B9"/>
    <w:rsid w:val="0079184B"/>
    <w:rsid w:val="007943D4"/>
    <w:rsid w:val="00794F42"/>
    <w:rsid w:val="00796745"/>
    <w:rsid w:val="007A0C36"/>
    <w:rsid w:val="007A1A5C"/>
    <w:rsid w:val="007A4DCD"/>
    <w:rsid w:val="007A60ED"/>
    <w:rsid w:val="007A65EC"/>
    <w:rsid w:val="007A7393"/>
    <w:rsid w:val="007B1736"/>
    <w:rsid w:val="007B3B60"/>
    <w:rsid w:val="007B52B8"/>
    <w:rsid w:val="007C0194"/>
    <w:rsid w:val="007C26A8"/>
    <w:rsid w:val="007C3BF0"/>
    <w:rsid w:val="007C4DE3"/>
    <w:rsid w:val="007C6B2F"/>
    <w:rsid w:val="007D201C"/>
    <w:rsid w:val="007D46D0"/>
    <w:rsid w:val="007D578A"/>
    <w:rsid w:val="007D68B3"/>
    <w:rsid w:val="007D7C52"/>
    <w:rsid w:val="007E0C1B"/>
    <w:rsid w:val="007E2B79"/>
    <w:rsid w:val="007E5A55"/>
    <w:rsid w:val="007E5D8E"/>
    <w:rsid w:val="007E69FF"/>
    <w:rsid w:val="007F7560"/>
    <w:rsid w:val="007F7CE4"/>
    <w:rsid w:val="00803D58"/>
    <w:rsid w:val="00804925"/>
    <w:rsid w:val="008140E2"/>
    <w:rsid w:val="00814A42"/>
    <w:rsid w:val="00815B6A"/>
    <w:rsid w:val="00815BFC"/>
    <w:rsid w:val="00830FF9"/>
    <w:rsid w:val="008320CE"/>
    <w:rsid w:val="0083230F"/>
    <w:rsid w:val="00832AA0"/>
    <w:rsid w:val="008341EE"/>
    <w:rsid w:val="00836D31"/>
    <w:rsid w:val="0084455E"/>
    <w:rsid w:val="00844593"/>
    <w:rsid w:val="008453EE"/>
    <w:rsid w:val="0084572B"/>
    <w:rsid w:val="00851732"/>
    <w:rsid w:val="0085253B"/>
    <w:rsid w:val="0085353B"/>
    <w:rsid w:val="00854819"/>
    <w:rsid w:val="008553AD"/>
    <w:rsid w:val="0086322E"/>
    <w:rsid w:val="008633AA"/>
    <w:rsid w:val="00867DE6"/>
    <w:rsid w:val="0087174F"/>
    <w:rsid w:val="00872C27"/>
    <w:rsid w:val="00873CD0"/>
    <w:rsid w:val="00876216"/>
    <w:rsid w:val="00876AC0"/>
    <w:rsid w:val="00880F8B"/>
    <w:rsid w:val="00881C81"/>
    <w:rsid w:val="0089036B"/>
    <w:rsid w:val="008920D1"/>
    <w:rsid w:val="008937D5"/>
    <w:rsid w:val="00894176"/>
    <w:rsid w:val="00895733"/>
    <w:rsid w:val="008A047B"/>
    <w:rsid w:val="008A18FA"/>
    <w:rsid w:val="008A50FF"/>
    <w:rsid w:val="008A6B69"/>
    <w:rsid w:val="008A7517"/>
    <w:rsid w:val="008B1103"/>
    <w:rsid w:val="008B3C9B"/>
    <w:rsid w:val="008B4176"/>
    <w:rsid w:val="008B71A2"/>
    <w:rsid w:val="008B730B"/>
    <w:rsid w:val="008C0FDD"/>
    <w:rsid w:val="008C5134"/>
    <w:rsid w:val="008D30C6"/>
    <w:rsid w:val="008D3406"/>
    <w:rsid w:val="008D5F33"/>
    <w:rsid w:val="008E4CD5"/>
    <w:rsid w:val="008E77BD"/>
    <w:rsid w:val="008E7F68"/>
    <w:rsid w:val="008F07B7"/>
    <w:rsid w:val="008F1B25"/>
    <w:rsid w:val="008F544F"/>
    <w:rsid w:val="008F6B35"/>
    <w:rsid w:val="009006E5"/>
    <w:rsid w:val="00900A3C"/>
    <w:rsid w:val="00905E28"/>
    <w:rsid w:val="009061F9"/>
    <w:rsid w:val="00906F33"/>
    <w:rsid w:val="00911D43"/>
    <w:rsid w:val="00921C00"/>
    <w:rsid w:val="00921C5D"/>
    <w:rsid w:val="009238F5"/>
    <w:rsid w:val="009245E9"/>
    <w:rsid w:val="00927A7E"/>
    <w:rsid w:val="009314C4"/>
    <w:rsid w:val="00932A86"/>
    <w:rsid w:val="0093574C"/>
    <w:rsid w:val="00941799"/>
    <w:rsid w:val="0094511C"/>
    <w:rsid w:val="00945155"/>
    <w:rsid w:val="00947255"/>
    <w:rsid w:val="00961F62"/>
    <w:rsid w:val="00962765"/>
    <w:rsid w:val="0096332B"/>
    <w:rsid w:val="009642BE"/>
    <w:rsid w:val="00965296"/>
    <w:rsid w:val="00972D7A"/>
    <w:rsid w:val="009760BC"/>
    <w:rsid w:val="00985C43"/>
    <w:rsid w:val="00985E6F"/>
    <w:rsid w:val="009870CF"/>
    <w:rsid w:val="009871CA"/>
    <w:rsid w:val="009916E7"/>
    <w:rsid w:val="009935DF"/>
    <w:rsid w:val="00996494"/>
    <w:rsid w:val="00996A16"/>
    <w:rsid w:val="009A1372"/>
    <w:rsid w:val="009A3F82"/>
    <w:rsid w:val="009B2AC9"/>
    <w:rsid w:val="009B4D96"/>
    <w:rsid w:val="009C16FE"/>
    <w:rsid w:val="009C2265"/>
    <w:rsid w:val="009C5EC5"/>
    <w:rsid w:val="009C6E93"/>
    <w:rsid w:val="009D1D35"/>
    <w:rsid w:val="009D513C"/>
    <w:rsid w:val="009D6B98"/>
    <w:rsid w:val="009E1A84"/>
    <w:rsid w:val="009E3F46"/>
    <w:rsid w:val="009F3F84"/>
    <w:rsid w:val="009F622B"/>
    <w:rsid w:val="009F6D66"/>
    <w:rsid w:val="009F7340"/>
    <w:rsid w:val="00A00C04"/>
    <w:rsid w:val="00A056CF"/>
    <w:rsid w:val="00A05E0C"/>
    <w:rsid w:val="00A07F01"/>
    <w:rsid w:val="00A122E0"/>
    <w:rsid w:val="00A16343"/>
    <w:rsid w:val="00A16FE7"/>
    <w:rsid w:val="00A24360"/>
    <w:rsid w:val="00A2486F"/>
    <w:rsid w:val="00A256A9"/>
    <w:rsid w:val="00A2634E"/>
    <w:rsid w:val="00A34B00"/>
    <w:rsid w:val="00A408C3"/>
    <w:rsid w:val="00A41DFB"/>
    <w:rsid w:val="00A46FA4"/>
    <w:rsid w:val="00A5253C"/>
    <w:rsid w:val="00A543F4"/>
    <w:rsid w:val="00A5505D"/>
    <w:rsid w:val="00A61C3D"/>
    <w:rsid w:val="00A61ED1"/>
    <w:rsid w:val="00A66D11"/>
    <w:rsid w:val="00A67337"/>
    <w:rsid w:val="00A67A4A"/>
    <w:rsid w:val="00A72632"/>
    <w:rsid w:val="00A72C86"/>
    <w:rsid w:val="00A753C5"/>
    <w:rsid w:val="00A765E2"/>
    <w:rsid w:val="00A81131"/>
    <w:rsid w:val="00A82527"/>
    <w:rsid w:val="00A82F07"/>
    <w:rsid w:val="00A832C7"/>
    <w:rsid w:val="00A84A82"/>
    <w:rsid w:val="00A84F26"/>
    <w:rsid w:val="00A85390"/>
    <w:rsid w:val="00A85D00"/>
    <w:rsid w:val="00A90036"/>
    <w:rsid w:val="00A964FF"/>
    <w:rsid w:val="00AA1537"/>
    <w:rsid w:val="00AA3AD9"/>
    <w:rsid w:val="00AA4349"/>
    <w:rsid w:val="00AA5639"/>
    <w:rsid w:val="00AA70E1"/>
    <w:rsid w:val="00AB18A3"/>
    <w:rsid w:val="00AB6996"/>
    <w:rsid w:val="00AC3088"/>
    <w:rsid w:val="00AC3436"/>
    <w:rsid w:val="00AC4484"/>
    <w:rsid w:val="00AC7110"/>
    <w:rsid w:val="00AD042D"/>
    <w:rsid w:val="00AD365D"/>
    <w:rsid w:val="00AD495D"/>
    <w:rsid w:val="00AD5173"/>
    <w:rsid w:val="00AE60FB"/>
    <w:rsid w:val="00AE7BF6"/>
    <w:rsid w:val="00AE7F25"/>
    <w:rsid w:val="00AF1641"/>
    <w:rsid w:val="00AF3F2B"/>
    <w:rsid w:val="00AF434D"/>
    <w:rsid w:val="00AF4B17"/>
    <w:rsid w:val="00AF6C11"/>
    <w:rsid w:val="00B008E9"/>
    <w:rsid w:val="00B023AF"/>
    <w:rsid w:val="00B04AED"/>
    <w:rsid w:val="00B0587B"/>
    <w:rsid w:val="00B07CFF"/>
    <w:rsid w:val="00B07D81"/>
    <w:rsid w:val="00B10D35"/>
    <w:rsid w:val="00B14BD0"/>
    <w:rsid w:val="00B16684"/>
    <w:rsid w:val="00B17C75"/>
    <w:rsid w:val="00B20AD2"/>
    <w:rsid w:val="00B21EF6"/>
    <w:rsid w:val="00B22023"/>
    <w:rsid w:val="00B23B3C"/>
    <w:rsid w:val="00B25656"/>
    <w:rsid w:val="00B436CB"/>
    <w:rsid w:val="00B43A50"/>
    <w:rsid w:val="00B47969"/>
    <w:rsid w:val="00B5161D"/>
    <w:rsid w:val="00B53999"/>
    <w:rsid w:val="00B57049"/>
    <w:rsid w:val="00B57618"/>
    <w:rsid w:val="00B60F59"/>
    <w:rsid w:val="00B6246B"/>
    <w:rsid w:val="00B63516"/>
    <w:rsid w:val="00B658F8"/>
    <w:rsid w:val="00B723B2"/>
    <w:rsid w:val="00B7262B"/>
    <w:rsid w:val="00B81EB5"/>
    <w:rsid w:val="00B854E3"/>
    <w:rsid w:val="00B937B5"/>
    <w:rsid w:val="00B939D6"/>
    <w:rsid w:val="00BA4D51"/>
    <w:rsid w:val="00BA53B3"/>
    <w:rsid w:val="00BB173A"/>
    <w:rsid w:val="00BB6AEA"/>
    <w:rsid w:val="00BC3AAB"/>
    <w:rsid w:val="00BC6E7D"/>
    <w:rsid w:val="00BD7F3D"/>
    <w:rsid w:val="00BE1F7D"/>
    <w:rsid w:val="00BE2EAB"/>
    <w:rsid w:val="00BF775D"/>
    <w:rsid w:val="00C01E78"/>
    <w:rsid w:val="00C06BB4"/>
    <w:rsid w:val="00C07FF1"/>
    <w:rsid w:val="00C14129"/>
    <w:rsid w:val="00C16C5C"/>
    <w:rsid w:val="00C249BE"/>
    <w:rsid w:val="00C275CC"/>
    <w:rsid w:val="00C34351"/>
    <w:rsid w:val="00C3576B"/>
    <w:rsid w:val="00C36992"/>
    <w:rsid w:val="00C37C6B"/>
    <w:rsid w:val="00C37F4C"/>
    <w:rsid w:val="00C42297"/>
    <w:rsid w:val="00C456D5"/>
    <w:rsid w:val="00C465C9"/>
    <w:rsid w:val="00C47237"/>
    <w:rsid w:val="00C602E4"/>
    <w:rsid w:val="00C63D15"/>
    <w:rsid w:val="00C6513B"/>
    <w:rsid w:val="00C669E9"/>
    <w:rsid w:val="00C67873"/>
    <w:rsid w:val="00C766C0"/>
    <w:rsid w:val="00C82C86"/>
    <w:rsid w:val="00C82F46"/>
    <w:rsid w:val="00C85408"/>
    <w:rsid w:val="00C86168"/>
    <w:rsid w:val="00C866B0"/>
    <w:rsid w:val="00C94604"/>
    <w:rsid w:val="00CA05A7"/>
    <w:rsid w:val="00CA0E25"/>
    <w:rsid w:val="00CA1F88"/>
    <w:rsid w:val="00CA3B66"/>
    <w:rsid w:val="00CB169A"/>
    <w:rsid w:val="00CB2B83"/>
    <w:rsid w:val="00CC0430"/>
    <w:rsid w:val="00CC097A"/>
    <w:rsid w:val="00CC3BF1"/>
    <w:rsid w:val="00CC3C97"/>
    <w:rsid w:val="00CD1F84"/>
    <w:rsid w:val="00CD279B"/>
    <w:rsid w:val="00CD2EE2"/>
    <w:rsid w:val="00CD4330"/>
    <w:rsid w:val="00CD4C2A"/>
    <w:rsid w:val="00CD64E1"/>
    <w:rsid w:val="00CE5F44"/>
    <w:rsid w:val="00CE7DA0"/>
    <w:rsid w:val="00CE7EEC"/>
    <w:rsid w:val="00CF0739"/>
    <w:rsid w:val="00CF13EC"/>
    <w:rsid w:val="00CF1FDB"/>
    <w:rsid w:val="00CF45F2"/>
    <w:rsid w:val="00D00000"/>
    <w:rsid w:val="00D02116"/>
    <w:rsid w:val="00D0360E"/>
    <w:rsid w:val="00D1516A"/>
    <w:rsid w:val="00D1559E"/>
    <w:rsid w:val="00D15834"/>
    <w:rsid w:val="00D231E6"/>
    <w:rsid w:val="00D25235"/>
    <w:rsid w:val="00D2706A"/>
    <w:rsid w:val="00D3210C"/>
    <w:rsid w:val="00D33AEA"/>
    <w:rsid w:val="00D463CA"/>
    <w:rsid w:val="00D47851"/>
    <w:rsid w:val="00D51FAF"/>
    <w:rsid w:val="00D529CA"/>
    <w:rsid w:val="00D53371"/>
    <w:rsid w:val="00D53FAB"/>
    <w:rsid w:val="00D54DD0"/>
    <w:rsid w:val="00D55762"/>
    <w:rsid w:val="00D55D0B"/>
    <w:rsid w:val="00D615A2"/>
    <w:rsid w:val="00D62A16"/>
    <w:rsid w:val="00D67575"/>
    <w:rsid w:val="00D716CC"/>
    <w:rsid w:val="00D72A4F"/>
    <w:rsid w:val="00D731FB"/>
    <w:rsid w:val="00D814A2"/>
    <w:rsid w:val="00D81F94"/>
    <w:rsid w:val="00D903AF"/>
    <w:rsid w:val="00D919E3"/>
    <w:rsid w:val="00D9283A"/>
    <w:rsid w:val="00D96637"/>
    <w:rsid w:val="00DA2428"/>
    <w:rsid w:val="00DA258A"/>
    <w:rsid w:val="00DA417B"/>
    <w:rsid w:val="00DA7C06"/>
    <w:rsid w:val="00DB4C48"/>
    <w:rsid w:val="00DB558F"/>
    <w:rsid w:val="00DB562F"/>
    <w:rsid w:val="00DB6AE5"/>
    <w:rsid w:val="00DB7F68"/>
    <w:rsid w:val="00DC4E02"/>
    <w:rsid w:val="00DC76F7"/>
    <w:rsid w:val="00DC7B00"/>
    <w:rsid w:val="00DD5464"/>
    <w:rsid w:val="00DD6468"/>
    <w:rsid w:val="00DD7D01"/>
    <w:rsid w:val="00DE244C"/>
    <w:rsid w:val="00DE26C9"/>
    <w:rsid w:val="00DE310F"/>
    <w:rsid w:val="00DE3496"/>
    <w:rsid w:val="00DE7456"/>
    <w:rsid w:val="00DE7C8A"/>
    <w:rsid w:val="00DF340E"/>
    <w:rsid w:val="00DF5F3B"/>
    <w:rsid w:val="00DF6C0E"/>
    <w:rsid w:val="00E067F4"/>
    <w:rsid w:val="00E075A3"/>
    <w:rsid w:val="00E11D63"/>
    <w:rsid w:val="00E15FEB"/>
    <w:rsid w:val="00E174A2"/>
    <w:rsid w:val="00E22326"/>
    <w:rsid w:val="00E227B8"/>
    <w:rsid w:val="00E22B76"/>
    <w:rsid w:val="00E254F7"/>
    <w:rsid w:val="00E25651"/>
    <w:rsid w:val="00E31258"/>
    <w:rsid w:val="00E3445A"/>
    <w:rsid w:val="00E345EC"/>
    <w:rsid w:val="00E35F49"/>
    <w:rsid w:val="00E41B7B"/>
    <w:rsid w:val="00E4260D"/>
    <w:rsid w:val="00E42F7C"/>
    <w:rsid w:val="00E45296"/>
    <w:rsid w:val="00E453ED"/>
    <w:rsid w:val="00E46BE8"/>
    <w:rsid w:val="00E518A3"/>
    <w:rsid w:val="00E531F6"/>
    <w:rsid w:val="00E57882"/>
    <w:rsid w:val="00E60FFE"/>
    <w:rsid w:val="00E61192"/>
    <w:rsid w:val="00E63606"/>
    <w:rsid w:val="00E65CCF"/>
    <w:rsid w:val="00E707D6"/>
    <w:rsid w:val="00E70C7F"/>
    <w:rsid w:val="00E71397"/>
    <w:rsid w:val="00E7388E"/>
    <w:rsid w:val="00E75768"/>
    <w:rsid w:val="00E75A18"/>
    <w:rsid w:val="00E76D12"/>
    <w:rsid w:val="00E77B6D"/>
    <w:rsid w:val="00E808FF"/>
    <w:rsid w:val="00E8172D"/>
    <w:rsid w:val="00E853CE"/>
    <w:rsid w:val="00E858BD"/>
    <w:rsid w:val="00E869BE"/>
    <w:rsid w:val="00E87CEC"/>
    <w:rsid w:val="00E935BE"/>
    <w:rsid w:val="00E96CAF"/>
    <w:rsid w:val="00E97D9F"/>
    <w:rsid w:val="00EA1D5D"/>
    <w:rsid w:val="00EA1D7B"/>
    <w:rsid w:val="00EA55A8"/>
    <w:rsid w:val="00EA69FE"/>
    <w:rsid w:val="00EB2E84"/>
    <w:rsid w:val="00EB6C9C"/>
    <w:rsid w:val="00EB796A"/>
    <w:rsid w:val="00EC2753"/>
    <w:rsid w:val="00EC49D7"/>
    <w:rsid w:val="00ED0ED2"/>
    <w:rsid w:val="00ED2AD5"/>
    <w:rsid w:val="00EE11AD"/>
    <w:rsid w:val="00EE3378"/>
    <w:rsid w:val="00EE33EC"/>
    <w:rsid w:val="00EE5645"/>
    <w:rsid w:val="00EE5CBD"/>
    <w:rsid w:val="00EE77C0"/>
    <w:rsid w:val="00EF16B4"/>
    <w:rsid w:val="00EF1D21"/>
    <w:rsid w:val="00EF1D35"/>
    <w:rsid w:val="00EF1DB4"/>
    <w:rsid w:val="00EF1DF0"/>
    <w:rsid w:val="00EF256A"/>
    <w:rsid w:val="00EF4F28"/>
    <w:rsid w:val="00EF4F6D"/>
    <w:rsid w:val="00EF6301"/>
    <w:rsid w:val="00F015D2"/>
    <w:rsid w:val="00F02EC5"/>
    <w:rsid w:val="00F10657"/>
    <w:rsid w:val="00F124D0"/>
    <w:rsid w:val="00F129ED"/>
    <w:rsid w:val="00F133EF"/>
    <w:rsid w:val="00F152C6"/>
    <w:rsid w:val="00F158F8"/>
    <w:rsid w:val="00F17C0B"/>
    <w:rsid w:val="00F2023B"/>
    <w:rsid w:val="00F2090D"/>
    <w:rsid w:val="00F221B8"/>
    <w:rsid w:val="00F27FDC"/>
    <w:rsid w:val="00F36BBF"/>
    <w:rsid w:val="00F3752E"/>
    <w:rsid w:val="00F41CE6"/>
    <w:rsid w:val="00F517F2"/>
    <w:rsid w:val="00F55A24"/>
    <w:rsid w:val="00F56367"/>
    <w:rsid w:val="00F57BD6"/>
    <w:rsid w:val="00F61218"/>
    <w:rsid w:val="00F62138"/>
    <w:rsid w:val="00F623D2"/>
    <w:rsid w:val="00F626A0"/>
    <w:rsid w:val="00F63BC3"/>
    <w:rsid w:val="00F65882"/>
    <w:rsid w:val="00F6687E"/>
    <w:rsid w:val="00F71018"/>
    <w:rsid w:val="00F714E0"/>
    <w:rsid w:val="00F7425C"/>
    <w:rsid w:val="00F81C10"/>
    <w:rsid w:val="00F82F94"/>
    <w:rsid w:val="00F85BBB"/>
    <w:rsid w:val="00F908FB"/>
    <w:rsid w:val="00F94A92"/>
    <w:rsid w:val="00FA013F"/>
    <w:rsid w:val="00FA0D9D"/>
    <w:rsid w:val="00FA2039"/>
    <w:rsid w:val="00FA37CF"/>
    <w:rsid w:val="00FA3A0D"/>
    <w:rsid w:val="00FB1D0E"/>
    <w:rsid w:val="00FB2970"/>
    <w:rsid w:val="00FB3339"/>
    <w:rsid w:val="00FB4FDD"/>
    <w:rsid w:val="00FB7339"/>
    <w:rsid w:val="00FC3BBE"/>
    <w:rsid w:val="00FC5137"/>
    <w:rsid w:val="00FC6873"/>
    <w:rsid w:val="00FD0B91"/>
    <w:rsid w:val="00FD10E6"/>
    <w:rsid w:val="00FD2FA1"/>
    <w:rsid w:val="00FD5572"/>
    <w:rsid w:val="00FD6E3C"/>
    <w:rsid w:val="00FE010B"/>
    <w:rsid w:val="00FF4C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161F0BE"/>
  <w14:defaultImageDpi w14:val="0"/>
  <w15:docId w15:val="{E4D9D596-DCEB-4943-B861-4030215F1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0"/>
    <w:lsdException w:name="toc 2" w:semiHidden="1"/>
    <w:lsdException w:name="toc 3" w:semiHidden="1"/>
    <w:lsdException w:name="toc 4" w:semiHidden="1"/>
    <w:lsdException w:name="toc 5" w:semiHidden="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uiPriority="0"/>
    <w:lsdException w:name="footer" w:semiHidden="1" w:uiPriority="0"/>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0"/>
    <w:lsdException w:name="Body Text" w:uiPriority="0"/>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661"/>
    <w:pPr>
      <w:jc w:val="both"/>
    </w:pPr>
    <w:rPr>
      <w:rFonts w:ascii="Times New Roman" w:hAnsi="Times New Roman" w:cs="Times New Roman"/>
    </w:rPr>
  </w:style>
  <w:style w:type="paragraph" w:styleId="Titre1">
    <w:name w:val="heading 1"/>
    <w:basedOn w:val="Normal"/>
    <w:next w:val="Normal"/>
    <w:link w:val="Titre1Car"/>
    <w:uiPriority w:val="9"/>
    <w:qFormat/>
    <w:rsid w:val="00490661"/>
    <w:pPr>
      <w:keepNext/>
      <w:spacing w:before="240" w:after="60"/>
      <w:outlineLvl w:val="0"/>
    </w:pPr>
    <w:rPr>
      <w:b/>
      <w:kern w:val="28"/>
      <w:sz w:val="32"/>
    </w:rPr>
  </w:style>
  <w:style w:type="paragraph" w:styleId="Titre2">
    <w:name w:val="heading 2"/>
    <w:basedOn w:val="Normal"/>
    <w:next w:val="Normal"/>
    <w:link w:val="Titre2Car"/>
    <w:uiPriority w:val="9"/>
    <w:qFormat/>
    <w:rsid w:val="00490661"/>
    <w:pPr>
      <w:keepNext/>
      <w:spacing w:before="240" w:after="60"/>
      <w:outlineLvl w:val="1"/>
    </w:pPr>
    <w:rPr>
      <w:sz w:val="28"/>
      <w:u w:val="single"/>
    </w:rPr>
  </w:style>
  <w:style w:type="paragraph" w:styleId="Titre3">
    <w:name w:val="heading 3"/>
    <w:basedOn w:val="Normal"/>
    <w:next w:val="Normal"/>
    <w:link w:val="Titre3Car"/>
    <w:uiPriority w:val="9"/>
    <w:qFormat/>
    <w:rsid w:val="00490661"/>
    <w:pPr>
      <w:keepNext/>
      <w:spacing w:before="240" w:after="60"/>
      <w:outlineLvl w:val="2"/>
    </w:pPr>
    <w:rPr>
      <w:sz w:val="24"/>
      <w:u w:val="single"/>
    </w:rPr>
  </w:style>
  <w:style w:type="paragraph" w:styleId="Titre4">
    <w:name w:val="heading 4"/>
    <w:basedOn w:val="Normal"/>
    <w:next w:val="Normal"/>
    <w:link w:val="Titre4Car"/>
    <w:uiPriority w:val="9"/>
    <w:qFormat/>
    <w:rsid w:val="00490661"/>
    <w:pPr>
      <w:keepNext/>
      <w:spacing w:before="240" w:after="60"/>
      <w:ind w:left="567"/>
      <w:outlineLvl w:val="3"/>
    </w:pPr>
    <w:rPr>
      <w:i/>
      <w:sz w:val="24"/>
    </w:rPr>
  </w:style>
  <w:style w:type="paragraph" w:styleId="Titre5">
    <w:name w:val="heading 5"/>
    <w:basedOn w:val="Normal"/>
    <w:next w:val="Normal"/>
    <w:link w:val="Titre5Car"/>
    <w:uiPriority w:val="9"/>
    <w:qFormat/>
    <w:rsid w:val="00490661"/>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490661"/>
    <w:rPr>
      <w:rFonts w:ascii="Times New Roman" w:hAnsi="Times New Roman"/>
      <w:b/>
      <w:kern w:val="28"/>
      <w:sz w:val="32"/>
    </w:rPr>
  </w:style>
  <w:style w:type="character" w:customStyle="1" w:styleId="Titre2Car">
    <w:name w:val="Titre 2 Car"/>
    <w:basedOn w:val="Policepardfaut"/>
    <w:link w:val="Titre2"/>
    <w:uiPriority w:val="9"/>
    <w:locked/>
    <w:rsid w:val="0050416D"/>
    <w:rPr>
      <w:rFonts w:ascii="Times New Roman" w:hAnsi="Times New Roman" w:cs="Times New Roman"/>
      <w:sz w:val="28"/>
      <w:u w:val="single"/>
    </w:rPr>
  </w:style>
  <w:style w:type="character" w:customStyle="1" w:styleId="Titre3Car">
    <w:name w:val="Titre 3 Car"/>
    <w:basedOn w:val="Policepardfaut"/>
    <w:link w:val="Titre3"/>
    <w:uiPriority w:val="9"/>
    <w:locked/>
    <w:rsid w:val="0050416D"/>
    <w:rPr>
      <w:rFonts w:ascii="Times New Roman" w:hAnsi="Times New Roman" w:cs="Times New Roman"/>
      <w:sz w:val="24"/>
      <w:u w:val="single"/>
    </w:rPr>
  </w:style>
  <w:style w:type="character" w:customStyle="1" w:styleId="Titre4Car">
    <w:name w:val="Titre 4 Car"/>
    <w:basedOn w:val="Policepardfaut"/>
    <w:link w:val="Titre4"/>
    <w:uiPriority w:val="9"/>
    <w:locked/>
    <w:rsid w:val="00490661"/>
    <w:rPr>
      <w:rFonts w:ascii="Times New Roman" w:hAnsi="Times New Roman"/>
      <w:i/>
      <w:sz w:val="24"/>
    </w:rPr>
  </w:style>
  <w:style w:type="character" w:customStyle="1" w:styleId="Titre5Car">
    <w:name w:val="Titre 5 Car"/>
    <w:basedOn w:val="Policepardfaut"/>
    <w:link w:val="Titre5"/>
    <w:uiPriority w:val="9"/>
    <w:locked/>
    <w:rsid w:val="0050416D"/>
    <w:rPr>
      <w:rFonts w:ascii="Times New Roman" w:hAnsi="Times New Roman" w:cs="Times New Roman"/>
      <w:i/>
    </w:rPr>
  </w:style>
  <w:style w:type="paragraph" w:customStyle="1" w:styleId="Courriercivilit">
    <w:name w:val="Courrier civilité"/>
    <w:basedOn w:val="Normal"/>
    <w:rsid w:val="00490661"/>
    <w:pPr>
      <w:tabs>
        <w:tab w:val="left" w:pos="1134"/>
      </w:tabs>
    </w:pPr>
    <w:rPr>
      <w:sz w:val="22"/>
    </w:rPr>
  </w:style>
  <w:style w:type="paragraph" w:customStyle="1" w:styleId="Courrierdate">
    <w:name w:val="Courrier date"/>
    <w:basedOn w:val="Normal"/>
    <w:rsid w:val="00490661"/>
    <w:pPr>
      <w:jc w:val="right"/>
    </w:pPr>
    <w:rPr>
      <w:sz w:val="22"/>
    </w:rPr>
  </w:style>
  <w:style w:type="paragraph" w:customStyle="1" w:styleId="Courrierdest">
    <w:name w:val="Courrier dest"/>
    <w:basedOn w:val="Normal"/>
    <w:rsid w:val="00490661"/>
    <w:rPr>
      <w:sz w:val="22"/>
    </w:rPr>
  </w:style>
  <w:style w:type="paragraph" w:customStyle="1" w:styleId="Courriersign">
    <w:name w:val="Courrier sign"/>
    <w:basedOn w:val="Courrierdest"/>
    <w:rsid w:val="00490661"/>
    <w:rPr>
      <w:caps/>
    </w:rPr>
  </w:style>
  <w:style w:type="paragraph" w:customStyle="1" w:styleId="Courriertext">
    <w:name w:val="Courrier text"/>
    <w:basedOn w:val="Normal"/>
    <w:rsid w:val="00490661"/>
    <w:rPr>
      <w:sz w:val="22"/>
    </w:rPr>
  </w:style>
  <w:style w:type="paragraph" w:customStyle="1" w:styleId="Dossierune">
    <w:name w:val="Dossier une"/>
    <w:basedOn w:val="Normal"/>
    <w:rsid w:val="00490661"/>
    <w:pPr>
      <w:jc w:val="center"/>
    </w:pPr>
    <w:rPr>
      <w:sz w:val="72"/>
    </w:rPr>
  </w:style>
  <w:style w:type="paragraph" w:customStyle="1" w:styleId="Dossierobjet">
    <w:name w:val="Dossier objet"/>
    <w:basedOn w:val="Dossierune"/>
    <w:rsid w:val="00490661"/>
    <w:rPr>
      <w:sz w:val="48"/>
    </w:rPr>
  </w:style>
  <w:style w:type="paragraph" w:customStyle="1" w:styleId="DossierobjetRdalia">
    <w:name w:val="Dossier objet Rédalia"/>
    <w:basedOn w:val="Dossierobjet"/>
    <w:next w:val="Normal"/>
    <w:rsid w:val="00490661"/>
    <w:rPr>
      <w:sz w:val="36"/>
    </w:rPr>
  </w:style>
  <w:style w:type="paragraph" w:customStyle="1" w:styleId="Dossiertitre">
    <w:name w:val="Dossier titre"/>
    <w:basedOn w:val="Dossierobjet"/>
    <w:rsid w:val="00490661"/>
    <w:pPr>
      <w:pBdr>
        <w:bottom w:val="single" w:sz="6" w:space="1" w:color="auto"/>
      </w:pBdr>
    </w:pPr>
    <w:rPr>
      <w:sz w:val="40"/>
    </w:rPr>
  </w:style>
  <w:style w:type="paragraph" w:customStyle="1" w:styleId="DossiertitreRedalia">
    <w:name w:val="Dossier titre Redalia"/>
    <w:basedOn w:val="Dossiertitre"/>
    <w:rsid w:val="00490661"/>
    <w:pPr>
      <w:jc w:val="left"/>
    </w:pPr>
    <w:rPr>
      <w:sz w:val="32"/>
    </w:rPr>
  </w:style>
  <w:style w:type="paragraph" w:customStyle="1" w:styleId="Enttecentre">
    <w:name w:val="Entête centre"/>
    <w:basedOn w:val="Normal"/>
    <w:rsid w:val="00490661"/>
    <w:pPr>
      <w:jc w:val="center"/>
    </w:pPr>
  </w:style>
  <w:style w:type="paragraph" w:customStyle="1" w:styleId="Enttedrte">
    <w:name w:val="Entête drte"/>
    <w:basedOn w:val="Normal"/>
    <w:rsid w:val="00490661"/>
    <w:pPr>
      <w:jc w:val="right"/>
    </w:pPr>
  </w:style>
  <w:style w:type="paragraph" w:customStyle="1" w:styleId="Enttegche">
    <w:name w:val="Entête gche"/>
    <w:basedOn w:val="Normal"/>
    <w:rsid w:val="00490661"/>
  </w:style>
  <w:style w:type="paragraph" w:customStyle="1" w:styleId="Enttemilieu">
    <w:name w:val="Entête milieu"/>
    <w:basedOn w:val="Normal"/>
    <w:rsid w:val="00490661"/>
    <w:pPr>
      <w:jc w:val="center"/>
    </w:pPr>
    <w:rPr>
      <w:sz w:val="28"/>
    </w:rPr>
  </w:style>
  <w:style w:type="paragraph" w:customStyle="1" w:styleId="PagedegardeRdalia">
    <w:name w:val="Page de garde Rédalia"/>
    <w:basedOn w:val="Normal"/>
    <w:next w:val="Normal"/>
    <w:rsid w:val="00490661"/>
    <w:rPr>
      <w:b/>
      <w:sz w:val="28"/>
    </w:rPr>
  </w:style>
  <w:style w:type="paragraph" w:customStyle="1" w:styleId="Piedpagecentre">
    <w:name w:val="Piedpage centre"/>
    <w:basedOn w:val="Normal"/>
    <w:rsid w:val="00490661"/>
    <w:pPr>
      <w:jc w:val="center"/>
    </w:pPr>
  </w:style>
  <w:style w:type="paragraph" w:customStyle="1" w:styleId="Piedpagedrte">
    <w:name w:val="Piedpage drte"/>
    <w:basedOn w:val="Normal"/>
    <w:rsid w:val="00490661"/>
    <w:pPr>
      <w:jc w:val="right"/>
    </w:pPr>
  </w:style>
  <w:style w:type="paragraph" w:customStyle="1" w:styleId="Piedpagegche">
    <w:name w:val="Piedpage gche"/>
    <w:basedOn w:val="Normal"/>
    <w:rsid w:val="00490661"/>
  </w:style>
  <w:style w:type="paragraph" w:customStyle="1" w:styleId="Tableau10centre">
    <w:name w:val="Tableau 10 centre"/>
    <w:basedOn w:val="Normal"/>
    <w:rsid w:val="00490661"/>
    <w:pPr>
      <w:jc w:val="center"/>
    </w:pPr>
  </w:style>
  <w:style w:type="paragraph" w:customStyle="1" w:styleId="Tableau10drte">
    <w:name w:val="Tableau 10 drte"/>
    <w:basedOn w:val="Normal"/>
    <w:rsid w:val="00490661"/>
    <w:pPr>
      <w:jc w:val="right"/>
    </w:pPr>
  </w:style>
  <w:style w:type="paragraph" w:customStyle="1" w:styleId="Tableau10gche">
    <w:name w:val="Tableau 10 gche"/>
    <w:basedOn w:val="Normal"/>
    <w:rsid w:val="00490661"/>
  </w:style>
  <w:style w:type="paragraph" w:customStyle="1" w:styleId="Tableau11centre">
    <w:name w:val="Tableau 11 centre"/>
    <w:basedOn w:val="Normal"/>
    <w:rsid w:val="00490661"/>
    <w:pPr>
      <w:jc w:val="center"/>
    </w:pPr>
    <w:rPr>
      <w:sz w:val="22"/>
    </w:rPr>
  </w:style>
  <w:style w:type="paragraph" w:customStyle="1" w:styleId="Tableau11drte">
    <w:name w:val="Tableau 11 drte"/>
    <w:basedOn w:val="Normal"/>
    <w:rsid w:val="00490661"/>
    <w:pPr>
      <w:jc w:val="right"/>
    </w:pPr>
    <w:rPr>
      <w:sz w:val="22"/>
    </w:rPr>
  </w:style>
  <w:style w:type="paragraph" w:customStyle="1" w:styleId="Tableau11gche">
    <w:name w:val="Tableau 11 gche"/>
    <w:basedOn w:val="Normal"/>
    <w:rsid w:val="00490661"/>
    <w:rPr>
      <w:sz w:val="22"/>
    </w:rPr>
  </w:style>
  <w:style w:type="paragraph" w:customStyle="1" w:styleId="Tableau8centre">
    <w:name w:val="Tableau 8 centre"/>
    <w:basedOn w:val="Normal"/>
    <w:rsid w:val="00490661"/>
    <w:pPr>
      <w:jc w:val="center"/>
    </w:pPr>
    <w:rPr>
      <w:sz w:val="16"/>
    </w:rPr>
  </w:style>
  <w:style w:type="paragraph" w:customStyle="1" w:styleId="Tableau8drte">
    <w:name w:val="Tableau 8 drte"/>
    <w:basedOn w:val="Normal"/>
    <w:rsid w:val="00490661"/>
    <w:pPr>
      <w:jc w:val="right"/>
    </w:pPr>
    <w:rPr>
      <w:sz w:val="16"/>
    </w:rPr>
  </w:style>
  <w:style w:type="paragraph" w:customStyle="1" w:styleId="Tableau8gche">
    <w:name w:val="Tableau 8 gche"/>
    <w:basedOn w:val="Normal"/>
    <w:rsid w:val="00490661"/>
    <w:rPr>
      <w:sz w:val="16"/>
    </w:rPr>
  </w:style>
  <w:style w:type="paragraph" w:customStyle="1" w:styleId="Titredetableau">
    <w:name w:val="Titre de tableau"/>
    <w:basedOn w:val="Tableau11centre"/>
    <w:rsid w:val="00490661"/>
    <w:rPr>
      <w:b/>
    </w:rPr>
  </w:style>
  <w:style w:type="paragraph" w:customStyle="1" w:styleId="TitreN1">
    <w:name w:val="Titre N1"/>
    <w:basedOn w:val="Titre1"/>
    <w:rsid w:val="00490661"/>
    <w:pPr>
      <w:ind w:left="283" w:hanging="283"/>
      <w:outlineLvl w:val="9"/>
    </w:pPr>
  </w:style>
  <w:style w:type="paragraph" w:customStyle="1" w:styleId="TitreN2">
    <w:name w:val="Titre N2"/>
    <w:basedOn w:val="Titre2"/>
    <w:rsid w:val="00490661"/>
    <w:pPr>
      <w:ind w:left="283" w:hanging="283"/>
      <w:outlineLvl w:val="9"/>
    </w:pPr>
  </w:style>
  <w:style w:type="paragraph" w:customStyle="1" w:styleId="TitreN3">
    <w:name w:val="Titre N3"/>
    <w:basedOn w:val="Titre3"/>
    <w:rsid w:val="00490661"/>
    <w:pPr>
      <w:ind w:left="283" w:hanging="283"/>
      <w:outlineLvl w:val="9"/>
    </w:pPr>
  </w:style>
  <w:style w:type="paragraph" w:customStyle="1" w:styleId="TitreN4">
    <w:name w:val="Titre N4"/>
    <w:basedOn w:val="Titre4"/>
    <w:rsid w:val="00490661"/>
    <w:pPr>
      <w:ind w:left="850" w:hanging="283"/>
      <w:outlineLvl w:val="9"/>
    </w:pPr>
  </w:style>
  <w:style w:type="paragraph" w:customStyle="1" w:styleId="TitreN5">
    <w:name w:val="Titre N5"/>
    <w:basedOn w:val="Titre5"/>
    <w:rsid w:val="00490661"/>
    <w:pPr>
      <w:ind w:left="1417" w:hanging="283"/>
      <w:outlineLvl w:val="9"/>
    </w:pPr>
  </w:style>
  <w:style w:type="paragraph" w:styleId="TM1">
    <w:name w:val="toc 1"/>
    <w:basedOn w:val="Titre1"/>
    <w:next w:val="Normal"/>
    <w:uiPriority w:val="39"/>
    <w:rsid w:val="00490661"/>
    <w:pPr>
      <w:keepNext w:val="0"/>
      <w:tabs>
        <w:tab w:val="right" w:leader="dot" w:pos="9072"/>
      </w:tabs>
      <w:spacing w:before="120" w:after="0"/>
      <w:outlineLvl w:val="9"/>
    </w:pPr>
    <w:rPr>
      <w:b w:val="0"/>
      <w:sz w:val="24"/>
    </w:rPr>
  </w:style>
  <w:style w:type="paragraph" w:styleId="TM2">
    <w:name w:val="toc 2"/>
    <w:basedOn w:val="Titre2"/>
    <w:next w:val="Normal"/>
    <w:autoRedefine/>
    <w:uiPriority w:val="99"/>
    <w:rsid w:val="0050416D"/>
    <w:pPr>
      <w:keepNext w:val="0"/>
      <w:tabs>
        <w:tab w:val="right" w:leader="dot" w:pos="9072"/>
      </w:tabs>
      <w:spacing w:before="120" w:after="0"/>
      <w:ind w:left="198"/>
      <w:outlineLvl w:val="9"/>
    </w:pPr>
    <w:rPr>
      <w:sz w:val="24"/>
      <w:szCs w:val="24"/>
      <w:u w:val="none"/>
    </w:rPr>
  </w:style>
  <w:style w:type="paragraph" w:styleId="TM3">
    <w:name w:val="toc 3"/>
    <w:basedOn w:val="Titre3"/>
    <w:next w:val="Normal"/>
    <w:autoRedefine/>
    <w:uiPriority w:val="99"/>
    <w:rsid w:val="0050416D"/>
    <w:pPr>
      <w:keepNext w:val="0"/>
      <w:tabs>
        <w:tab w:val="right" w:leader="dot" w:pos="9072"/>
      </w:tabs>
      <w:spacing w:before="120" w:after="0"/>
      <w:ind w:left="403"/>
      <w:outlineLvl w:val="9"/>
    </w:pPr>
    <w:rPr>
      <w:sz w:val="22"/>
      <w:szCs w:val="22"/>
      <w:u w:val="none"/>
    </w:rPr>
  </w:style>
  <w:style w:type="paragraph" w:styleId="TM4">
    <w:name w:val="toc 4"/>
    <w:basedOn w:val="Titre4"/>
    <w:next w:val="Normal"/>
    <w:autoRedefine/>
    <w:uiPriority w:val="99"/>
    <w:rsid w:val="0050416D"/>
    <w:pPr>
      <w:keepNext w:val="0"/>
      <w:tabs>
        <w:tab w:val="right" w:leader="dot" w:pos="9072"/>
      </w:tabs>
      <w:spacing w:before="120" w:after="0"/>
      <w:ind w:left="601"/>
      <w:outlineLvl w:val="9"/>
    </w:pPr>
    <w:rPr>
      <w:sz w:val="22"/>
      <w:szCs w:val="22"/>
    </w:rPr>
  </w:style>
  <w:style w:type="paragraph" w:styleId="TM5">
    <w:name w:val="toc 5"/>
    <w:basedOn w:val="Titre5"/>
    <w:next w:val="Normal"/>
    <w:autoRedefine/>
    <w:uiPriority w:val="99"/>
    <w:rsid w:val="0050416D"/>
    <w:pPr>
      <w:tabs>
        <w:tab w:val="right" w:leader="dot" w:pos="9072"/>
      </w:tabs>
      <w:spacing w:before="120" w:after="0"/>
      <w:ind w:left="799"/>
      <w:outlineLvl w:val="9"/>
    </w:pPr>
  </w:style>
  <w:style w:type="paragraph" w:customStyle="1" w:styleId="CondInsert">
    <w:name w:val="Cond Insert"/>
    <w:basedOn w:val="Normal"/>
    <w:next w:val="Normal"/>
    <w:uiPriority w:val="99"/>
    <w:rsid w:val="0050416D"/>
    <w:pPr>
      <w:tabs>
        <w:tab w:val="right" w:leader="dot" w:pos="9000"/>
      </w:tabs>
    </w:pPr>
    <w:rPr>
      <w:rFonts w:ascii="Arial" w:hAnsi="Arial" w:cs="Arial"/>
      <w:b/>
      <w:bCs/>
      <w:color w:val="0000FF"/>
    </w:rPr>
  </w:style>
  <w:style w:type="paragraph" w:customStyle="1" w:styleId="RdaliaCondens">
    <w:name w:val="Rédalia : Condensé"/>
    <w:basedOn w:val="Normal"/>
    <w:rsid w:val="00490661"/>
    <w:pPr>
      <w:spacing w:before="40"/>
    </w:pPr>
    <w:rPr>
      <w:sz w:val="16"/>
    </w:rPr>
  </w:style>
  <w:style w:type="paragraph" w:customStyle="1" w:styleId="RdaliaLgende">
    <w:name w:val="Rédalia : Légende"/>
    <w:basedOn w:val="Normal"/>
    <w:rsid w:val="00490661"/>
    <w:pPr>
      <w:ind w:left="283" w:hanging="283"/>
    </w:pPr>
    <w:rPr>
      <w:i/>
      <w:sz w:val="16"/>
    </w:rPr>
  </w:style>
  <w:style w:type="paragraph" w:customStyle="1" w:styleId="RedaliaNormal">
    <w:name w:val="Redalia : Normal"/>
    <w:basedOn w:val="Normal"/>
    <w:autoRedefine/>
    <w:qFormat/>
    <w:rsid w:val="000534C1"/>
    <w:pPr>
      <w:widowControl w:val="0"/>
    </w:pPr>
    <w:rPr>
      <w:sz w:val="22"/>
    </w:rPr>
  </w:style>
  <w:style w:type="paragraph" w:customStyle="1" w:styleId="RdaliaRetraitniveau1">
    <w:name w:val="Rédalia : Retrait niveau 1"/>
    <w:basedOn w:val="Normal"/>
    <w:rsid w:val="00490661"/>
    <w:pPr>
      <w:numPr>
        <w:numId w:val="3"/>
      </w:numPr>
      <w:ind w:left="1066" w:hanging="357"/>
    </w:pPr>
    <w:rPr>
      <w:sz w:val="22"/>
    </w:rPr>
  </w:style>
  <w:style w:type="paragraph" w:customStyle="1" w:styleId="RdaliaRetraitniveau2">
    <w:name w:val="Rédalia : Retrait niveau 2"/>
    <w:basedOn w:val="Normal"/>
    <w:rsid w:val="00490661"/>
    <w:pPr>
      <w:numPr>
        <w:numId w:val="4"/>
      </w:numPr>
      <w:ind w:left="1208" w:hanging="357"/>
    </w:pPr>
    <w:rPr>
      <w:sz w:val="22"/>
    </w:rPr>
  </w:style>
  <w:style w:type="paragraph" w:customStyle="1" w:styleId="RdaliaTableau">
    <w:name w:val="Rédalia : Tableau"/>
    <w:basedOn w:val="RedaliaNormal"/>
    <w:rsid w:val="00490661"/>
    <w:pPr>
      <w:numPr>
        <w:numId w:val="1"/>
      </w:numPr>
    </w:pPr>
    <w:rPr>
      <w:b/>
      <w:color w:val="0000FF"/>
    </w:rPr>
  </w:style>
  <w:style w:type="paragraph" w:customStyle="1" w:styleId="RdaliaTextemasqu">
    <w:name w:val="Rédalia : Texte masqué"/>
    <w:basedOn w:val="RdaliaRetraitniveau1"/>
    <w:rsid w:val="00490661"/>
    <w:pPr>
      <w:numPr>
        <w:numId w:val="0"/>
      </w:numPr>
      <w:shd w:val="pct5" w:color="auto" w:fill="FFFFFF"/>
    </w:pPr>
    <w:rPr>
      <w:vanish/>
      <w:sz w:val="20"/>
    </w:rPr>
  </w:style>
  <w:style w:type="paragraph" w:customStyle="1" w:styleId="RdaliaTitredestableaux">
    <w:name w:val="Rédalia : Titre des tableaux"/>
    <w:basedOn w:val="RedaliaNormal"/>
    <w:rsid w:val="00490661"/>
    <w:pPr>
      <w:jc w:val="center"/>
    </w:pPr>
    <w:rPr>
      <w:b/>
    </w:rPr>
  </w:style>
  <w:style w:type="paragraph" w:customStyle="1" w:styleId="RdaliaTitredossier">
    <w:name w:val="Rédalia : Titre dossier"/>
    <w:basedOn w:val="Dossierune"/>
    <w:rsid w:val="00490661"/>
    <w:rPr>
      <w:sz w:val="48"/>
    </w:rPr>
  </w:style>
  <w:style w:type="paragraph" w:customStyle="1" w:styleId="RdaliaTitreparagraphe">
    <w:name w:val="Rédalia : Titre paragraphe"/>
    <w:basedOn w:val="Dossiertitre"/>
    <w:rsid w:val="00490661"/>
    <w:pPr>
      <w:spacing w:before="100"/>
      <w:jc w:val="left"/>
    </w:pPr>
    <w:rPr>
      <w:sz w:val="32"/>
    </w:rPr>
  </w:style>
  <w:style w:type="paragraph" w:customStyle="1" w:styleId="RdaliaTitretableaucondens">
    <w:name w:val="Rédalia : Titre tableau condensé"/>
    <w:basedOn w:val="Normal"/>
    <w:rsid w:val="00490661"/>
    <w:pPr>
      <w:spacing w:before="40"/>
    </w:pPr>
    <w:rPr>
      <w:b/>
      <w:sz w:val="18"/>
    </w:rPr>
  </w:style>
  <w:style w:type="paragraph" w:customStyle="1" w:styleId="RdaliaZonecandidat">
    <w:name w:val="Rédalia : Zone candidat"/>
    <w:basedOn w:val="Normal"/>
    <w:rsid w:val="00490661"/>
    <w:pPr>
      <w:shd w:val="clear" w:color="auto" w:fill="00FFFF"/>
      <w:spacing w:before="40"/>
      <w:jc w:val="center"/>
    </w:pPr>
    <w:rPr>
      <w:sz w:val="18"/>
    </w:rPr>
  </w:style>
  <w:style w:type="paragraph" w:customStyle="1" w:styleId="DGANormal">
    <w:name w:val="DGA Normal"/>
    <w:basedOn w:val="Normal"/>
    <w:link w:val="DGANormalCar"/>
    <w:rsid w:val="00490661"/>
    <w:pPr>
      <w:ind w:left="567"/>
    </w:pPr>
    <w:rPr>
      <w:sz w:val="24"/>
    </w:rPr>
  </w:style>
  <w:style w:type="paragraph" w:customStyle="1" w:styleId="STabCentre">
    <w:name w:val="STab Centre"/>
    <w:basedOn w:val="Normal"/>
    <w:rsid w:val="00490661"/>
    <w:pPr>
      <w:jc w:val="center"/>
    </w:pPr>
  </w:style>
  <w:style w:type="paragraph" w:customStyle="1" w:styleId="LiaLibell">
    <w:name w:val="Lia_Libellé"/>
    <w:basedOn w:val="Normal"/>
    <w:rsid w:val="00490661"/>
    <w:rPr>
      <w:b/>
    </w:rPr>
  </w:style>
  <w:style w:type="paragraph" w:customStyle="1" w:styleId="LiaDescription">
    <w:name w:val="Lia_Description"/>
    <w:basedOn w:val="Normal"/>
    <w:rsid w:val="00490661"/>
  </w:style>
  <w:style w:type="paragraph" w:customStyle="1" w:styleId="LiaUnit">
    <w:name w:val="Lia_Unité"/>
    <w:basedOn w:val="Normal"/>
    <w:rsid w:val="00490661"/>
    <w:rPr>
      <w:i/>
    </w:rPr>
  </w:style>
  <w:style w:type="paragraph" w:customStyle="1" w:styleId="DCENormal">
    <w:name w:val="DCE Normal"/>
    <w:basedOn w:val="Normal"/>
    <w:rsid w:val="00490661"/>
  </w:style>
  <w:style w:type="paragraph" w:customStyle="1" w:styleId="DCETableau">
    <w:name w:val="DCE Tableau"/>
    <w:basedOn w:val="Normal"/>
    <w:rsid w:val="00490661"/>
    <w:rPr>
      <w:sz w:val="22"/>
    </w:rPr>
  </w:style>
  <w:style w:type="paragraph" w:customStyle="1" w:styleId="DCETitreTableau">
    <w:name w:val="DCE TitreTableau"/>
    <w:basedOn w:val="Normal"/>
    <w:rsid w:val="00490661"/>
    <w:pPr>
      <w:jc w:val="center"/>
    </w:pPr>
    <w:rPr>
      <w:b/>
    </w:rPr>
  </w:style>
  <w:style w:type="paragraph" w:customStyle="1" w:styleId="GnliaMarquedeparagraphe">
    <w:name w:val="Génélia : Marque de paragraphe"/>
    <w:basedOn w:val="Normal"/>
    <w:rsid w:val="00490661"/>
    <w:pPr>
      <w:keepNext/>
      <w:keepLines/>
      <w:tabs>
        <w:tab w:val="right" w:leader="dot" w:pos="10205"/>
      </w:tabs>
      <w:spacing w:before="40"/>
      <w:ind w:left="-1134"/>
    </w:pPr>
    <w:rPr>
      <w:rFonts w:ascii="Arial" w:hAnsi="Arial"/>
      <w:b/>
      <w:color w:val="008080"/>
    </w:rPr>
  </w:style>
  <w:style w:type="paragraph" w:customStyle="1" w:styleId="DGATexteTableau">
    <w:name w:val="DGA Texte Tableau"/>
    <w:basedOn w:val="Normal"/>
    <w:rsid w:val="00490661"/>
    <w:pPr>
      <w:overflowPunct w:val="0"/>
      <w:autoSpaceDE w:val="0"/>
      <w:autoSpaceDN w:val="0"/>
      <w:adjustRightInd w:val="0"/>
      <w:textAlignment w:val="baseline"/>
    </w:pPr>
    <w:rPr>
      <w:sz w:val="24"/>
    </w:rPr>
  </w:style>
  <w:style w:type="paragraph" w:customStyle="1" w:styleId="RedaliaTitre1">
    <w:name w:val="Redalia Titre 1"/>
    <w:basedOn w:val="Normal"/>
    <w:next w:val="RedaliaNormal"/>
    <w:rsid w:val="00490661"/>
    <w:pPr>
      <w:numPr>
        <w:numId w:val="7"/>
      </w:numPr>
      <w:outlineLvl w:val="0"/>
    </w:pPr>
    <w:rPr>
      <w:b/>
      <w:sz w:val="32"/>
    </w:rPr>
  </w:style>
  <w:style w:type="paragraph" w:customStyle="1" w:styleId="RedaliaTitre2">
    <w:name w:val="Redalia Titre 2"/>
    <w:basedOn w:val="Normal"/>
    <w:next w:val="RedaliaNormal"/>
    <w:rsid w:val="00490661"/>
    <w:pPr>
      <w:numPr>
        <w:ilvl w:val="1"/>
        <w:numId w:val="7"/>
      </w:numPr>
      <w:tabs>
        <w:tab w:val="left" w:pos="57"/>
      </w:tabs>
      <w:outlineLvl w:val="1"/>
    </w:pPr>
    <w:rPr>
      <w:sz w:val="28"/>
    </w:rPr>
  </w:style>
  <w:style w:type="paragraph" w:customStyle="1" w:styleId="RedaliaTitre3">
    <w:name w:val="Redalia Titre 3"/>
    <w:basedOn w:val="Normal"/>
    <w:next w:val="RedaliaNormal"/>
    <w:rsid w:val="00490661"/>
    <w:pPr>
      <w:keepNext/>
      <w:keepLines/>
      <w:numPr>
        <w:ilvl w:val="2"/>
        <w:numId w:val="7"/>
      </w:numPr>
      <w:overflowPunct w:val="0"/>
      <w:autoSpaceDE w:val="0"/>
      <w:autoSpaceDN w:val="0"/>
      <w:adjustRightInd w:val="0"/>
      <w:textAlignment w:val="baseline"/>
      <w:outlineLvl w:val="2"/>
    </w:pPr>
    <w:rPr>
      <w:sz w:val="24"/>
    </w:rPr>
  </w:style>
  <w:style w:type="paragraph" w:customStyle="1" w:styleId="RedaliaTitre4">
    <w:name w:val="Redalia Titre 4"/>
    <w:basedOn w:val="Normal"/>
    <w:next w:val="RedaliaNormal"/>
    <w:rsid w:val="00490661"/>
    <w:pPr>
      <w:ind w:left="567"/>
    </w:pPr>
    <w:rPr>
      <w:i/>
      <w:sz w:val="24"/>
      <w:u w:val="single"/>
    </w:rPr>
  </w:style>
  <w:style w:type="paragraph" w:customStyle="1" w:styleId="DGATitre4">
    <w:name w:val="DGA Titre 4"/>
    <w:basedOn w:val="Normal"/>
    <w:next w:val="DGANormal"/>
    <w:rsid w:val="00490661"/>
    <w:pPr>
      <w:spacing w:after="60"/>
      <w:ind w:left="567"/>
    </w:pPr>
    <w:rPr>
      <w:sz w:val="24"/>
      <w:u w:val="single"/>
    </w:rPr>
  </w:style>
  <w:style w:type="paragraph" w:customStyle="1" w:styleId="DGARetraitnormal">
    <w:name w:val="DGA Retrait normal"/>
    <w:basedOn w:val="Normal"/>
    <w:rsid w:val="00490661"/>
    <w:pPr>
      <w:ind w:left="851" w:hanging="142"/>
    </w:pPr>
    <w:rPr>
      <w:sz w:val="24"/>
    </w:rPr>
  </w:style>
  <w:style w:type="paragraph" w:customStyle="1" w:styleId="DGATitreTableau">
    <w:name w:val="DGA Titre Tableau"/>
    <w:basedOn w:val="Normal"/>
    <w:rsid w:val="00490661"/>
    <w:pPr>
      <w:overflowPunct w:val="0"/>
      <w:autoSpaceDE w:val="0"/>
      <w:autoSpaceDN w:val="0"/>
      <w:adjustRightInd w:val="0"/>
      <w:jc w:val="center"/>
      <w:textAlignment w:val="baseline"/>
    </w:pPr>
    <w:rPr>
      <w:b/>
      <w:sz w:val="22"/>
    </w:rPr>
  </w:style>
  <w:style w:type="paragraph" w:styleId="En-tte">
    <w:name w:val="header"/>
    <w:basedOn w:val="Normal"/>
    <w:link w:val="En-tteCar"/>
    <w:uiPriority w:val="99"/>
    <w:rsid w:val="00490661"/>
    <w:pPr>
      <w:tabs>
        <w:tab w:val="center" w:pos="4536"/>
        <w:tab w:val="right" w:pos="9072"/>
      </w:tabs>
    </w:pPr>
  </w:style>
  <w:style w:type="character" w:customStyle="1" w:styleId="En-tteCar">
    <w:name w:val="En-tête Car"/>
    <w:basedOn w:val="Policepardfaut"/>
    <w:link w:val="En-tte"/>
    <w:uiPriority w:val="99"/>
    <w:locked/>
    <w:rsid w:val="0050416D"/>
    <w:rPr>
      <w:rFonts w:ascii="Times New Roman" w:hAnsi="Times New Roman" w:cs="Times New Roman"/>
    </w:rPr>
  </w:style>
  <w:style w:type="paragraph" w:styleId="Pieddepage">
    <w:name w:val="footer"/>
    <w:basedOn w:val="Normal"/>
    <w:link w:val="PieddepageCar"/>
    <w:uiPriority w:val="99"/>
    <w:rsid w:val="00490661"/>
    <w:pPr>
      <w:tabs>
        <w:tab w:val="center" w:pos="4536"/>
        <w:tab w:val="right" w:pos="9072"/>
      </w:tabs>
    </w:pPr>
    <w:rPr>
      <w:sz w:val="24"/>
    </w:rPr>
  </w:style>
  <w:style w:type="character" w:customStyle="1" w:styleId="PieddepageCar">
    <w:name w:val="Pied de page Car"/>
    <w:basedOn w:val="Policepardfaut"/>
    <w:link w:val="Pieddepage"/>
    <w:uiPriority w:val="99"/>
    <w:locked/>
    <w:rsid w:val="0050416D"/>
    <w:rPr>
      <w:rFonts w:ascii="Times New Roman" w:hAnsi="Times New Roman" w:cs="Times New Roman"/>
      <w:sz w:val="24"/>
    </w:rPr>
  </w:style>
  <w:style w:type="paragraph" w:customStyle="1" w:styleId="PUBNormal">
    <w:name w:val="PUB : Normal"/>
    <w:rsid w:val="00490661"/>
    <w:pPr>
      <w:widowControl w:val="0"/>
      <w:overflowPunct w:val="0"/>
      <w:autoSpaceDE w:val="0"/>
      <w:autoSpaceDN w:val="0"/>
      <w:adjustRightInd w:val="0"/>
      <w:spacing w:before="20" w:after="20"/>
      <w:jc w:val="both"/>
      <w:textAlignment w:val="baseline"/>
    </w:pPr>
    <w:rPr>
      <w:rFonts w:ascii="Verdana" w:hAnsi="Verdana" w:cs="Times New Roman"/>
      <w:sz w:val="18"/>
    </w:rPr>
  </w:style>
  <w:style w:type="paragraph" w:customStyle="1" w:styleId="PUBCasecocher">
    <w:name w:val="PUB : Case à cocher"/>
    <w:basedOn w:val="PUBNormal"/>
    <w:rsid w:val="00490661"/>
    <w:rPr>
      <w:rFonts w:ascii="Wingdings" w:hAnsi="Wingdings"/>
    </w:rPr>
  </w:style>
  <w:style w:type="paragraph" w:customStyle="1" w:styleId="RdaliaEn-tte">
    <w:name w:val="Rédalia : En-tête"/>
    <w:basedOn w:val="En-tte"/>
    <w:rsid w:val="00490661"/>
    <w:rPr>
      <w:rFonts w:ascii="Arial" w:hAnsi="Arial"/>
      <w:sz w:val="16"/>
    </w:rPr>
  </w:style>
  <w:style w:type="paragraph" w:customStyle="1" w:styleId="RdaliaPieddepage">
    <w:name w:val="Rédalia : Pied de page"/>
    <w:basedOn w:val="Normal"/>
    <w:rsid w:val="00490661"/>
    <w:pPr>
      <w:keepNext/>
      <w:keepLines/>
      <w:spacing w:before="40"/>
    </w:pPr>
    <w:rPr>
      <w:rFonts w:ascii="Verdana" w:hAnsi="Verdana"/>
      <w:sz w:val="18"/>
    </w:rPr>
  </w:style>
  <w:style w:type="paragraph" w:customStyle="1" w:styleId="DGATexteCentreTableau">
    <w:name w:val="DGA Texte Centre Tableau"/>
    <w:basedOn w:val="DGATexteTableau"/>
    <w:rsid w:val="00490661"/>
    <w:pPr>
      <w:jc w:val="center"/>
    </w:pPr>
  </w:style>
  <w:style w:type="paragraph" w:customStyle="1" w:styleId="Style1">
    <w:name w:val="Style1"/>
    <w:basedOn w:val="Normal"/>
    <w:uiPriority w:val="99"/>
    <w:rsid w:val="0050416D"/>
    <w:pPr>
      <w:spacing w:line="480" w:lineRule="auto"/>
    </w:pPr>
    <w:rPr>
      <w:rFonts w:ascii="Courier New" w:hAnsi="Courier New" w:cs="Courier New"/>
      <w:b/>
      <w:bCs/>
      <w:sz w:val="24"/>
      <w:szCs w:val="24"/>
    </w:rPr>
  </w:style>
  <w:style w:type="paragraph" w:customStyle="1" w:styleId="RdaliaCommentairesAE">
    <w:name w:val="Rédalia : Commentaires AE"/>
    <w:basedOn w:val="RedaliaNormal"/>
    <w:rsid w:val="00490661"/>
    <w:pPr>
      <w:jc w:val="center"/>
    </w:pPr>
    <w:rPr>
      <w:rFonts w:ascii="Verdana" w:hAnsi="Verdana"/>
      <w:i/>
      <w:iCs/>
      <w:color w:val="808080"/>
      <w:sz w:val="14"/>
      <w:szCs w:val="14"/>
    </w:rPr>
  </w:style>
  <w:style w:type="paragraph" w:customStyle="1" w:styleId="Question">
    <w:name w:val="Question"/>
    <w:basedOn w:val="Normal"/>
    <w:uiPriority w:val="99"/>
    <w:rsid w:val="0050416D"/>
    <w:pPr>
      <w:spacing w:after="60"/>
    </w:pPr>
    <w:rPr>
      <w:b/>
      <w:bCs/>
      <w:sz w:val="18"/>
      <w:szCs w:val="18"/>
    </w:rPr>
  </w:style>
  <w:style w:type="paragraph" w:customStyle="1" w:styleId="Rponse">
    <w:name w:val="Réponse"/>
    <w:basedOn w:val="Normal"/>
    <w:uiPriority w:val="99"/>
    <w:rsid w:val="0050416D"/>
    <w:pPr>
      <w:spacing w:after="60"/>
    </w:pPr>
    <w:rPr>
      <w:sz w:val="16"/>
      <w:szCs w:val="16"/>
    </w:rPr>
  </w:style>
  <w:style w:type="paragraph" w:customStyle="1" w:styleId="CCAP">
    <w:name w:val="CCAP"/>
    <w:basedOn w:val="DGANormal"/>
    <w:qFormat/>
    <w:rsid w:val="00490661"/>
    <w:pPr>
      <w:spacing w:before="120" w:after="120"/>
      <w:ind w:right="-144"/>
    </w:pPr>
  </w:style>
  <w:style w:type="paragraph" w:styleId="Corpsdetexte">
    <w:name w:val="Body Text"/>
    <w:basedOn w:val="Normal"/>
    <w:link w:val="CorpsdetexteCar"/>
    <w:uiPriority w:val="99"/>
    <w:rsid w:val="00122306"/>
    <w:pPr>
      <w:spacing w:before="360" w:after="120" w:line="360" w:lineRule="atLeast"/>
    </w:pPr>
    <w:rPr>
      <w:sz w:val="24"/>
    </w:rPr>
  </w:style>
  <w:style w:type="character" w:customStyle="1" w:styleId="CorpsdetexteCar">
    <w:name w:val="Corps de texte Car"/>
    <w:basedOn w:val="Policepardfaut"/>
    <w:link w:val="Corpsdetexte"/>
    <w:uiPriority w:val="99"/>
    <w:locked/>
    <w:rsid w:val="00122306"/>
    <w:rPr>
      <w:rFonts w:ascii="Times New Roman" w:hAnsi="Times New Roman" w:cs="Times New Roman"/>
      <w:sz w:val="24"/>
    </w:rPr>
  </w:style>
  <w:style w:type="paragraph" w:styleId="Lgende">
    <w:name w:val="caption"/>
    <w:basedOn w:val="Normal"/>
    <w:next w:val="Normal"/>
    <w:uiPriority w:val="35"/>
    <w:qFormat/>
    <w:rsid w:val="00122306"/>
    <w:pPr>
      <w:jc w:val="center"/>
    </w:pPr>
    <w:rPr>
      <w:i/>
      <w:szCs w:val="22"/>
    </w:rPr>
  </w:style>
  <w:style w:type="character" w:customStyle="1" w:styleId="DGANormalCar">
    <w:name w:val="DGA Normal Car"/>
    <w:link w:val="DGANormal"/>
    <w:locked/>
    <w:rsid w:val="00122306"/>
    <w:rPr>
      <w:rFonts w:ascii="Times New Roman" w:hAnsi="Times New Roman"/>
      <w:sz w:val="24"/>
    </w:rPr>
  </w:style>
  <w:style w:type="character" w:styleId="Lienhypertexte">
    <w:name w:val="Hyperlink"/>
    <w:basedOn w:val="Policepardfaut"/>
    <w:uiPriority w:val="99"/>
    <w:rsid w:val="00392E19"/>
    <w:rPr>
      <w:rFonts w:cs="Times New Roman"/>
      <w:color w:val="0563C1"/>
      <w:u w:val="single"/>
    </w:rPr>
  </w:style>
  <w:style w:type="table" w:styleId="Grilledutableau">
    <w:name w:val="Table Grid"/>
    <w:basedOn w:val="TableauNormal"/>
    <w:uiPriority w:val="59"/>
    <w:rsid w:val="00392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forms-group">
    <w:name w:val="xforms-group"/>
    <w:rsid w:val="00392E19"/>
  </w:style>
  <w:style w:type="paragraph" w:styleId="En-ttedetabledesmatires">
    <w:name w:val="TOC Heading"/>
    <w:basedOn w:val="Titre1"/>
    <w:next w:val="Normal"/>
    <w:uiPriority w:val="39"/>
    <w:unhideWhenUsed/>
    <w:qFormat/>
    <w:rsid w:val="005544E8"/>
    <w:pPr>
      <w:keepLines/>
      <w:spacing w:after="0" w:line="259" w:lineRule="auto"/>
      <w:jc w:val="left"/>
      <w:outlineLvl w:val="9"/>
    </w:pPr>
    <w:rPr>
      <w:rFonts w:ascii="Calibri Light" w:hAnsi="Calibri Light"/>
      <w:b w:val="0"/>
      <w:color w:val="2E74B5"/>
      <w:kern w:val="0"/>
      <w:szCs w:val="32"/>
    </w:rPr>
  </w:style>
  <w:style w:type="paragraph" w:styleId="Textedebulles">
    <w:name w:val="Balloon Text"/>
    <w:basedOn w:val="Normal"/>
    <w:link w:val="TextedebullesCar"/>
    <w:uiPriority w:val="99"/>
    <w:rsid w:val="005544E8"/>
    <w:rPr>
      <w:rFonts w:ascii="Segoe UI" w:hAnsi="Segoe UI" w:cs="Segoe UI"/>
      <w:sz w:val="18"/>
      <w:szCs w:val="18"/>
    </w:rPr>
  </w:style>
  <w:style w:type="character" w:customStyle="1" w:styleId="TextedebullesCar">
    <w:name w:val="Texte de bulles Car"/>
    <w:basedOn w:val="Policepardfaut"/>
    <w:link w:val="Textedebulles"/>
    <w:uiPriority w:val="99"/>
    <w:locked/>
    <w:rsid w:val="005544E8"/>
    <w:rPr>
      <w:rFonts w:ascii="Segoe UI" w:hAnsi="Segoe UI" w:cs="Times New Roman"/>
      <w:sz w:val="18"/>
    </w:rPr>
  </w:style>
  <w:style w:type="paragraph" w:customStyle="1" w:styleId="Puce">
    <w:name w:val="Puce"/>
    <w:basedOn w:val="CCAP"/>
    <w:qFormat/>
    <w:rsid w:val="00E227B8"/>
    <w:pPr>
      <w:numPr>
        <w:numId w:val="5"/>
      </w:numPr>
      <w:spacing w:before="40" w:after="0"/>
      <w:ind w:right="0"/>
    </w:pPr>
  </w:style>
  <w:style w:type="character" w:styleId="Lienhypertextesuivivisit">
    <w:name w:val="FollowedHyperlink"/>
    <w:basedOn w:val="Policepardfaut"/>
    <w:uiPriority w:val="99"/>
    <w:rsid w:val="000F7A12"/>
    <w:rPr>
      <w:rFonts w:cs="Times New Roman"/>
      <w:color w:val="954F72" w:themeColor="followedHyperlink"/>
      <w:u w:val="single"/>
    </w:rPr>
  </w:style>
  <w:style w:type="paragraph" w:customStyle="1" w:styleId="DGATitre2">
    <w:name w:val="DGA Titre 2"/>
    <w:basedOn w:val="Normal"/>
    <w:next w:val="DGANormal"/>
    <w:rsid w:val="00490661"/>
    <w:pPr>
      <w:numPr>
        <w:ilvl w:val="1"/>
        <w:numId w:val="2"/>
      </w:numPr>
      <w:spacing w:after="80"/>
      <w:outlineLvl w:val="1"/>
    </w:pPr>
    <w:rPr>
      <w:sz w:val="28"/>
    </w:rPr>
  </w:style>
  <w:style w:type="paragraph" w:customStyle="1" w:styleId="DGATitre3">
    <w:name w:val="DGA Titre 3"/>
    <w:basedOn w:val="Normal"/>
    <w:next w:val="DGANormal"/>
    <w:rsid w:val="00490661"/>
    <w:pPr>
      <w:numPr>
        <w:ilvl w:val="2"/>
        <w:numId w:val="2"/>
      </w:numPr>
      <w:overflowPunct w:val="0"/>
      <w:autoSpaceDE w:val="0"/>
      <w:autoSpaceDN w:val="0"/>
      <w:adjustRightInd w:val="0"/>
      <w:spacing w:before="120" w:after="60"/>
      <w:textAlignment w:val="baseline"/>
      <w:outlineLvl w:val="2"/>
    </w:pPr>
    <w:rPr>
      <w:sz w:val="24"/>
    </w:rPr>
  </w:style>
  <w:style w:type="paragraph" w:customStyle="1" w:styleId="DGATM">
    <w:name w:val="DGA TM"/>
    <w:basedOn w:val="TM1"/>
    <w:rsid w:val="00490661"/>
    <w:pPr>
      <w:tabs>
        <w:tab w:val="left" w:pos="851"/>
      </w:tabs>
      <w:spacing w:before="0"/>
    </w:pPr>
  </w:style>
  <w:style w:type="paragraph" w:customStyle="1" w:styleId="DGATitre1">
    <w:name w:val="DGA Titre 1"/>
    <w:basedOn w:val="Normal"/>
    <w:next w:val="DGANormal"/>
    <w:rsid w:val="00490661"/>
    <w:pPr>
      <w:numPr>
        <w:numId w:val="2"/>
      </w:numPr>
      <w:spacing w:after="120"/>
      <w:outlineLvl w:val="0"/>
    </w:pPr>
    <w:rPr>
      <w:sz w:val="28"/>
    </w:rPr>
  </w:style>
  <w:style w:type="table" w:customStyle="1" w:styleId="Grilledutableau1">
    <w:name w:val="Grille du tableau1"/>
    <w:basedOn w:val="TableauNormal"/>
    <w:next w:val="Grilledutableau"/>
    <w:rsid w:val="004B5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uiPriority w:val="99"/>
    <w:rsid w:val="003F7C55"/>
  </w:style>
  <w:style w:type="character" w:customStyle="1" w:styleId="CommentaireCar">
    <w:name w:val="Commentaire Car"/>
    <w:basedOn w:val="Policepardfaut"/>
    <w:link w:val="Commentaire"/>
    <w:uiPriority w:val="99"/>
    <w:rsid w:val="003F7C55"/>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ie.gouv.fr/daj/formulaires-declaration-du-candida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cyber.gouv.fr/obtenir-un-certificat-de-signature-electronique" TargetMode="External"/><Relationship Id="rId4" Type="http://schemas.openxmlformats.org/officeDocument/2006/relationships/settings" Target="settings.xml"/><Relationship Id="rId9" Type="http://schemas.openxmlformats.org/officeDocument/2006/relationships/hyperlink" Target="http://www.marches-publics.gouv.fr"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ulzac1\Documents\TULZAC\PUBLICITE\2026\26060%20-%20CARTE%20ACHAT%20LABO\PROJET%20DCE\lia.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2A909-EE05-48F5-8C0F-700FB817B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lia.dot</Template>
  <TotalTime>90</TotalTime>
  <Pages>14</Pages>
  <Words>4368</Words>
  <Characters>24024</Characters>
  <Application>Microsoft Office Word</Application>
  <DocSecurity>0</DocSecurity>
  <Lines>200</Lines>
  <Paragraphs>56</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DGA</Company>
  <LinksUpToDate>false</LinksUpToDate>
  <CharactersWithSpaces>28336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ROPTIN</dc:creator>
  <cp:keywords/>
  <dc:description/>
  <cp:lastModifiedBy>TULZAC Magali</cp:lastModifiedBy>
  <cp:revision>11</cp:revision>
  <dcterms:created xsi:type="dcterms:W3CDTF">2026-06-03T09:07:00Z</dcterms:created>
  <dcterms:modified xsi:type="dcterms:W3CDTF">2026-07-28T13:29:00Z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minDoctype">
    <vt:lpwstr>C:\Users\PF0DA~1.VAU\AppData\Local\Temp</vt:lpwstr>
  </property>
  <property fmtid="{D5CDD505-2E9C-101B-9397-08002B2CF9AE}" pid="3" name="IdentifiantEdition">
    <vt:lpwstr>RC</vt:lpwstr>
  </property>
  <property fmtid="{D5CDD505-2E9C-101B-9397-08002B2CF9AE}" pid="4" name="ResultatCommande">
    <vt:lpwstr>Ok</vt:lpwstr>
  </property>
  <property fmtid="{D5CDD505-2E9C-101B-9397-08002B2CF9AE}" pid="5" name="ElementContenant">
    <vt:lpwstr>Alloti</vt:lpwstr>
  </property>
  <property fmtid="{D5CDD505-2E9C-101B-9397-08002B2CF9AE}" pid="6" name="ElementPrecedent">
    <vt:lpwstr/>
  </property>
  <property fmtid="{D5CDD505-2E9C-101B-9397-08002B2CF9AE}" pid="7" name="DernierElement">
    <vt:lpwstr/>
  </property>
  <property fmtid="{D5CDD505-2E9C-101B-9397-08002B2CF9AE}" pid="8" name="NouveauElement">
    <vt:lpwstr>ProcedureAdaptee_15</vt:lpwstr>
  </property>
  <property fmtid="{D5CDD505-2E9C-101B-9397-08002B2CF9AE}" pid="9" name="NomSegment">
    <vt:lpwstr>EtendueReponseCand</vt:lpwstr>
  </property>
  <property fmtid="{D5CDD505-2E9C-101B-9397-08002B2CF9AE}" pid="10" name="Application">
    <vt:lpwstr>AD2E</vt:lpwstr>
  </property>
</Properties>
</file>