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5027"/>
        <w:gridCol w:w="5027"/>
      </w:tblGrid>
      <w:tr w:rsidR="00C26852" w:rsidRPr="00C26852" w:rsidTr="00FA0AF1">
        <w:tc>
          <w:tcPr>
            <w:tcW w:w="5000" w:type="pct"/>
            <w:gridSpan w:val="2"/>
            <w:shd w:val="clear" w:color="auto" w:fill="DEEAF6" w:themeFill="accent1" w:themeFillTint="33"/>
            <w:vAlign w:val="center"/>
          </w:tcPr>
          <w:p w:rsidR="00C26852" w:rsidRPr="00C26852" w:rsidRDefault="00C26852" w:rsidP="00C26852">
            <w:pPr>
              <w:spacing w:line="259" w:lineRule="auto"/>
              <w:jc w:val="center"/>
              <w:rPr>
                <w:b/>
              </w:rPr>
            </w:pPr>
            <w:r w:rsidRPr="00C26852">
              <w:rPr>
                <w:b/>
              </w:rPr>
              <w:t>MARCHE DE TRAVAUX – ACTE D’ENGAGEMENT (AE)</w:t>
            </w:r>
          </w:p>
        </w:tc>
      </w:tr>
      <w:tr w:rsidR="00C26852" w:rsidRPr="00C26852" w:rsidTr="00FA0AF1">
        <w:tc>
          <w:tcPr>
            <w:tcW w:w="5000" w:type="pct"/>
            <w:gridSpan w:val="2"/>
            <w:shd w:val="clear" w:color="auto" w:fill="auto"/>
            <w:vAlign w:val="center"/>
          </w:tcPr>
          <w:p w:rsidR="00C26852" w:rsidRPr="00C26852" w:rsidRDefault="00C26852" w:rsidP="00C26852">
            <w:pPr>
              <w:spacing w:line="259" w:lineRule="auto"/>
              <w:jc w:val="center"/>
            </w:pPr>
            <w:r>
              <w:t>S</w:t>
            </w:r>
            <w:r w:rsidR="00FA0AF1">
              <w:t>ervice d’infrastructure de la D</w:t>
            </w:r>
            <w:r w:rsidRPr="00C26852">
              <w:t xml:space="preserve">éfense </w:t>
            </w:r>
            <w:r>
              <w:t>Sud-Est</w:t>
            </w:r>
          </w:p>
          <w:p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BP 97423</w:t>
            </w:r>
          </w:p>
          <w:p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69347 LYON Cedex 07</w:t>
            </w:r>
          </w:p>
          <w:p w:rsidR="00C26852" w:rsidRPr="00C26852" w:rsidRDefault="00C26852" w:rsidP="00C26852">
            <w:pPr>
              <w:spacing w:line="259" w:lineRule="auto"/>
              <w:jc w:val="center"/>
            </w:pPr>
            <w:r w:rsidRPr="00C26852">
              <w:t>SIRET 13000190200274</w:t>
            </w:r>
          </w:p>
        </w:tc>
      </w:tr>
      <w:tr w:rsidR="00C26852" w:rsidRPr="00C26852" w:rsidTr="003A6D1C">
        <w:tc>
          <w:tcPr>
            <w:tcW w:w="2500" w:type="pct"/>
            <w:vAlign w:val="center"/>
          </w:tcPr>
          <w:p w:rsidR="00C26852" w:rsidRPr="00C26852" w:rsidRDefault="00C26852" w:rsidP="00C26852">
            <w:pPr>
              <w:spacing w:line="259" w:lineRule="auto"/>
            </w:pPr>
            <w:r w:rsidRPr="00C26852">
              <w:t>Personne publique habilitée par l’arrêté du 22 juin 2007 modifié portant désignation des personnes n’appartenant pas à l’administration centrale signataires des marchés publics et accords-cadres du ministère de la défense</w:t>
            </w:r>
          </w:p>
        </w:tc>
        <w:tc>
          <w:tcPr>
            <w:tcW w:w="2500" w:type="pct"/>
            <w:vAlign w:val="center"/>
          </w:tcPr>
          <w:p w:rsidR="00C26852" w:rsidRPr="00C26852" w:rsidRDefault="0030172C" w:rsidP="003A6D1C">
            <w:pPr>
              <w:spacing w:line="259" w:lineRule="auto"/>
              <w:jc w:val="center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C26852" w:rsidRPr="00C26852" w:rsidTr="003A6D1C">
        <w:tc>
          <w:tcPr>
            <w:tcW w:w="2500" w:type="pct"/>
            <w:vAlign w:val="center"/>
          </w:tcPr>
          <w:p w:rsidR="00C26852" w:rsidRPr="00C26852" w:rsidRDefault="00C26852" w:rsidP="00C26852">
            <w:pPr>
              <w:spacing w:line="259" w:lineRule="auto"/>
            </w:pPr>
            <w:r w:rsidRPr="00C26852">
              <w:t>Maîtrise d’œuvre</w:t>
            </w:r>
          </w:p>
        </w:tc>
        <w:tc>
          <w:tcPr>
            <w:tcW w:w="2500" w:type="pct"/>
            <w:vAlign w:val="center"/>
          </w:tcPr>
          <w:p w:rsidR="00C26852" w:rsidRPr="00C26852" w:rsidRDefault="00771CA8" w:rsidP="003A6D1C">
            <w:pPr>
              <w:spacing w:line="259" w:lineRule="auto"/>
              <w:jc w:val="center"/>
              <w:rPr>
                <w:highlight w:val="yellow"/>
              </w:rPr>
            </w:pPr>
            <w:r>
              <w:rPr>
                <w:iCs/>
              </w:rPr>
              <w:t>Unité de Soutien de l’Infrastructure de la Défense de Toulouse</w:t>
            </w:r>
          </w:p>
        </w:tc>
      </w:tr>
      <w:tr w:rsidR="0030172C" w:rsidRPr="00C26852" w:rsidTr="003A6D1C">
        <w:tc>
          <w:tcPr>
            <w:tcW w:w="2500" w:type="pct"/>
            <w:vAlign w:val="center"/>
          </w:tcPr>
          <w:p w:rsidR="0030172C" w:rsidRPr="00712698" w:rsidRDefault="0030172C" w:rsidP="0030172C">
            <w:r w:rsidRPr="7A0B6D55">
              <w:t xml:space="preserve">Représentant du Maître d’œuvre </w:t>
            </w:r>
          </w:p>
          <w:p w:rsidR="0030172C" w:rsidRPr="0030172C" w:rsidRDefault="0030172C" w:rsidP="0030172C">
            <w:r w:rsidRPr="7A0B6D55">
              <w:t>Personne physique ayant pouvoir de signer les ordres de service</w:t>
            </w:r>
            <w:r>
              <w:t xml:space="preserve"> à l’exception de la notification des prix provisoires définis à l’article 1.9. du CCAP.</w:t>
            </w:r>
          </w:p>
        </w:tc>
        <w:tc>
          <w:tcPr>
            <w:tcW w:w="2500" w:type="pct"/>
            <w:vAlign w:val="center"/>
          </w:tcPr>
          <w:p w:rsidR="00771CA8" w:rsidRDefault="00771CA8" w:rsidP="00771CA8">
            <w:pPr>
              <w:jc w:val="center"/>
            </w:pPr>
            <w:r>
              <w:rPr>
                <w:iCs/>
              </w:rPr>
              <w:t>ICD Jean-Baptiste GUERIN</w:t>
            </w:r>
          </w:p>
          <w:p w:rsidR="00771CA8" w:rsidRDefault="00771CA8" w:rsidP="00771CA8">
            <w:pPr>
              <w:jc w:val="center"/>
            </w:pPr>
            <w:r>
              <w:t xml:space="preserve">Téléphone fixe : </w:t>
            </w:r>
            <w:r>
              <w:rPr>
                <w:iCs/>
              </w:rPr>
              <w:t>05 61 31 40 68</w:t>
            </w:r>
          </w:p>
          <w:p w:rsidR="00771CA8" w:rsidRDefault="00771CA8" w:rsidP="00771CA8">
            <w:pPr>
              <w:jc w:val="center"/>
            </w:pPr>
            <w:r>
              <w:t xml:space="preserve">Téléphone portable : </w:t>
            </w:r>
            <w:r>
              <w:rPr>
                <w:iCs/>
              </w:rPr>
              <w:t>06 10 53 33 10</w:t>
            </w:r>
          </w:p>
          <w:p w:rsidR="0030172C" w:rsidRPr="00C26852" w:rsidRDefault="00771CA8" w:rsidP="00771CA8">
            <w:pPr>
              <w:spacing w:line="259" w:lineRule="auto"/>
              <w:jc w:val="center"/>
              <w:rPr>
                <w:highlight w:val="yellow"/>
              </w:rPr>
            </w:pPr>
            <w:r>
              <w:t xml:space="preserve">Mail : </w:t>
            </w:r>
            <w:hyperlink r:id="rId8" w:history="1">
              <w:r w:rsidRPr="00607F71">
                <w:rPr>
                  <w:rStyle w:val="Lienhypertexte"/>
                  <w:iCs/>
                </w:rPr>
                <w:t>jean-baptiste1guerin@intradef.gouv.fr</w:t>
              </w:r>
            </w:hyperlink>
            <w:bookmarkStart w:id="0" w:name="_GoBack"/>
            <w:bookmarkEnd w:id="0"/>
          </w:p>
        </w:tc>
      </w:tr>
      <w:tr w:rsidR="0030172C" w:rsidRPr="00C26852" w:rsidTr="003A6D1C">
        <w:tc>
          <w:tcPr>
            <w:tcW w:w="2500" w:type="pct"/>
            <w:vAlign w:val="center"/>
          </w:tcPr>
          <w:p w:rsidR="0030172C" w:rsidRPr="00C26852" w:rsidRDefault="0030172C" w:rsidP="0030172C">
            <w:pPr>
              <w:spacing w:line="259" w:lineRule="auto"/>
            </w:pPr>
            <w:r w:rsidRPr="00C26852">
              <w:t>Ordonnateur</w:t>
            </w:r>
          </w:p>
        </w:tc>
        <w:tc>
          <w:tcPr>
            <w:tcW w:w="2500" w:type="pct"/>
            <w:vAlign w:val="center"/>
          </w:tcPr>
          <w:p w:rsidR="0030172C" w:rsidRPr="00C26852" w:rsidRDefault="0030172C" w:rsidP="003A6D1C">
            <w:pPr>
              <w:spacing w:line="259" w:lineRule="auto"/>
              <w:jc w:val="center"/>
            </w:pPr>
            <w:r w:rsidRPr="009F255D">
              <w:t xml:space="preserve">Monsieur le directeur </w:t>
            </w:r>
            <w:r>
              <w:t>du Service d’Infrastructure de la Défense Sud-Est (SID-SE)</w:t>
            </w:r>
          </w:p>
        </w:tc>
      </w:tr>
      <w:tr w:rsidR="0030172C" w:rsidRPr="00C26852" w:rsidTr="003A6D1C">
        <w:tc>
          <w:tcPr>
            <w:tcW w:w="2500" w:type="pct"/>
            <w:vAlign w:val="center"/>
          </w:tcPr>
          <w:p w:rsidR="0030172C" w:rsidRPr="00C26852" w:rsidRDefault="0030172C" w:rsidP="0030172C">
            <w:pPr>
              <w:spacing w:line="259" w:lineRule="auto"/>
            </w:pPr>
            <w:r w:rsidRPr="00C26852">
              <w:t>Comptable public assignataire des paiements</w:t>
            </w:r>
          </w:p>
        </w:tc>
        <w:tc>
          <w:tcPr>
            <w:tcW w:w="2500" w:type="pct"/>
            <w:vAlign w:val="center"/>
          </w:tcPr>
          <w:p w:rsidR="0030172C" w:rsidRPr="00C26852" w:rsidRDefault="0030172C" w:rsidP="003A6D1C">
            <w:pPr>
              <w:spacing w:line="259" w:lineRule="auto"/>
              <w:jc w:val="center"/>
            </w:pPr>
            <w:r w:rsidRPr="7A0B6D55">
              <w:rPr>
                <w:lang w:eastAsia="ar-SA"/>
              </w:rPr>
              <w:t>Direction départementale des finances publiques des Landes - 23 rue Armand DULAMON – BP 309 – 40011 MONT DE MARSAN cedex</w:t>
            </w:r>
          </w:p>
        </w:tc>
      </w:tr>
      <w:tr w:rsidR="0030172C" w:rsidRPr="00C26852" w:rsidTr="003A6D1C">
        <w:tc>
          <w:tcPr>
            <w:tcW w:w="2500" w:type="pct"/>
            <w:vAlign w:val="center"/>
          </w:tcPr>
          <w:p w:rsidR="0030172C" w:rsidRPr="00C26852" w:rsidRDefault="0030172C" w:rsidP="0030172C">
            <w:pPr>
              <w:spacing w:line="259" w:lineRule="auto"/>
            </w:pPr>
            <w:r w:rsidRPr="00C26852">
              <w:t>Correspondant PME/PMI</w:t>
            </w:r>
          </w:p>
        </w:tc>
        <w:tc>
          <w:tcPr>
            <w:tcW w:w="2500" w:type="pct"/>
            <w:vAlign w:val="center"/>
          </w:tcPr>
          <w:p w:rsidR="0030172C" w:rsidRPr="00AD3E84" w:rsidRDefault="0030172C" w:rsidP="003A6D1C">
            <w:pPr>
              <w:jc w:val="center"/>
            </w:pPr>
            <w:r>
              <w:t>Le chef du Bureau Exécution Budgétaire et Comptabilité (BEBC)</w:t>
            </w:r>
          </w:p>
          <w:p w:rsidR="0030172C" w:rsidRPr="00C26852" w:rsidRDefault="0030172C" w:rsidP="003A6D1C">
            <w:pPr>
              <w:spacing w:line="259" w:lineRule="auto"/>
              <w:jc w:val="center"/>
            </w:pPr>
            <w:r w:rsidRPr="48EA2D1D">
              <w:t>04.37.27.23.20</w:t>
            </w:r>
          </w:p>
        </w:tc>
      </w:tr>
    </w:tbl>
    <w:p w:rsidR="000974D8" w:rsidRDefault="000974D8" w:rsidP="00C26852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96"/>
        <w:gridCol w:w="8958"/>
      </w:tblGrid>
      <w:tr w:rsidR="00C26852" w:rsidRPr="00771CA8" w:rsidTr="00C066AE">
        <w:tc>
          <w:tcPr>
            <w:tcW w:w="545" w:type="pct"/>
            <w:vAlign w:val="center"/>
          </w:tcPr>
          <w:p w:rsidR="00C26852" w:rsidRPr="00771CA8" w:rsidRDefault="00C26852" w:rsidP="00EB1F13">
            <w:pPr>
              <w:rPr>
                <w:b/>
              </w:rPr>
            </w:pPr>
            <w:r w:rsidRPr="00771CA8">
              <w:rPr>
                <w:b/>
              </w:rPr>
              <w:t xml:space="preserve">Objet </w:t>
            </w:r>
          </w:p>
        </w:tc>
        <w:tc>
          <w:tcPr>
            <w:tcW w:w="4455" w:type="pct"/>
            <w:vAlign w:val="center"/>
          </w:tcPr>
          <w:p w:rsidR="00C26852" w:rsidRPr="00771CA8" w:rsidRDefault="00771CA8" w:rsidP="00771CA8">
            <w:pPr>
              <w:jc w:val="center"/>
              <w:rPr>
                <w:b/>
                <w:sz w:val="28"/>
                <w:szCs w:val="28"/>
              </w:rPr>
            </w:pPr>
            <w:r w:rsidRPr="00771CA8">
              <w:rPr>
                <w:b/>
              </w:rPr>
              <w:t>TOULOUSE (31) – Quartier Niel – Extérieur - Réhabilitation des clôtures</w:t>
            </w:r>
          </w:p>
        </w:tc>
      </w:tr>
    </w:tbl>
    <w:p w:rsidR="00C26852" w:rsidRDefault="00C26852" w:rsidP="00C26852"/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054"/>
      </w:tblGrid>
      <w:tr w:rsidR="00C26852" w:rsidTr="00C066AE">
        <w:tc>
          <w:tcPr>
            <w:tcW w:w="5000" w:type="pct"/>
          </w:tcPr>
          <w:p w:rsidR="00C26852" w:rsidRDefault="00C26852" w:rsidP="00EB1F13">
            <w:r>
              <w:t>Réservé à la mention « nantissement »</w:t>
            </w:r>
          </w:p>
          <w:p w:rsidR="00C26852" w:rsidRDefault="00C26852" w:rsidP="00EB1F13"/>
        </w:tc>
      </w:tr>
    </w:tbl>
    <w:p w:rsidR="00C26852" w:rsidRDefault="00C26852" w:rsidP="00C26852"/>
    <w:p w:rsidR="003A6D1C" w:rsidRDefault="003A6D1C">
      <w:pPr>
        <w:spacing w:before="0" w:after="160"/>
        <w:jc w:val="left"/>
        <w:rPr>
          <w:rFonts w:eastAsiaTheme="majorEastAsia" w:cstheme="majorBidi"/>
          <w:b/>
          <w:smallCaps/>
          <w:szCs w:val="32"/>
          <w:u w:val="single"/>
        </w:rPr>
      </w:pPr>
      <w:r>
        <w:br w:type="page"/>
      </w:r>
    </w:p>
    <w:p w:rsidR="00C26852" w:rsidRPr="00C26852" w:rsidRDefault="00C26852" w:rsidP="00C26852">
      <w:pPr>
        <w:pStyle w:val="Titre1"/>
      </w:pPr>
      <w:r w:rsidRPr="00C26852">
        <w:lastRenderedPageBreak/>
        <w:t xml:space="preserve">Identification </w:t>
      </w:r>
      <w:r w:rsidR="006E184C">
        <w:t xml:space="preserve">du titulaire </w:t>
      </w:r>
      <w:r w:rsidR="00342830">
        <w:t xml:space="preserve">/ mandataire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C26852" w:rsidTr="00EB1F13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Raison sociale :</w:t>
            </w:r>
          </w:p>
        </w:tc>
        <w:tc>
          <w:tcPr>
            <w:tcW w:w="6657" w:type="dxa"/>
          </w:tcPr>
          <w:p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EB1F13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SIRET</w:t>
            </w:r>
            <w:r>
              <w:rPr>
                <w:rStyle w:val="Appelnotedebasdep"/>
              </w:rPr>
              <w:footnoteReference w:id="1"/>
            </w:r>
            <w:r>
              <w:t> :</w:t>
            </w:r>
          </w:p>
        </w:tc>
        <w:tc>
          <w:tcPr>
            <w:tcW w:w="6657" w:type="dxa"/>
          </w:tcPr>
          <w:p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EB1F13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Représenté par</w:t>
            </w:r>
            <w:r>
              <w:rPr>
                <w:rStyle w:val="Appelnotedebasdep"/>
              </w:rPr>
              <w:footnoteReference w:id="2"/>
            </w:r>
            <w:r>
              <w:t> :</w:t>
            </w:r>
          </w:p>
        </w:tc>
        <w:tc>
          <w:tcPr>
            <w:tcW w:w="6657" w:type="dxa"/>
          </w:tcPr>
          <w:p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EB1F13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Adresse :</w:t>
            </w:r>
          </w:p>
        </w:tc>
        <w:tc>
          <w:tcPr>
            <w:tcW w:w="6657" w:type="dxa"/>
          </w:tcPr>
          <w:p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EB1F13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Téléphone :</w:t>
            </w:r>
          </w:p>
        </w:tc>
        <w:tc>
          <w:tcPr>
            <w:tcW w:w="6657" w:type="dxa"/>
          </w:tcPr>
          <w:p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EB1F13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</w:tcPr>
          <w:p w:rsidR="00C26852" w:rsidRDefault="003A6D1C" w:rsidP="00EB1F13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94C63" w:rsidTr="00636E31">
        <w:tc>
          <w:tcPr>
            <w:tcW w:w="2405" w:type="dxa"/>
            <w:shd w:val="clear" w:color="auto" w:fill="F2F2F2" w:themeFill="background1" w:themeFillShade="F2"/>
          </w:tcPr>
          <w:p w:rsidR="00594C63" w:rsidRDefault="00594C63" w:rsidP="00636E31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204368538"/>
            <w:placeholder>
              <w:docPart w:val="4A9A0E9BDE4346518640B674639C95D4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:rsidR="00594C63" w:rsidRDefault="00594C63" w:rsidP="00636E31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C26852" w:rsidTr="00EB1F13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Agissant en tant que :</w:t>
            </w:r>
          </w:p>
        </w:tc>
        <w:sdt>
          <w:sdtPr>
            <w:id w:val="902798656"/>
            <w:placeholder>
              <w:docPart w:val="8AA8C1401205435D9A66D3B03D8EC185"/>
            </w:placeholder>
            <w:showingPlcHdr/>
            <w:comboBox>
              <w:listItem w:value="Choisissez un élément."/>
              <w:listItem w:displayText="Entrepreneur individuel " w:value="Entrepreneur individuel "/>
              <w:listItem w:displayText="Mandataire solidaire du groupement conjoint " w:value="Mandataire solidaire du groupement conjoint "/>
              <w:listItem w:displayText="Mandataire du groupement solidaire " w:value="Mandataire du groupement solidaire "/>
            </w:comboBox>
          </w:sdtPr>
          <w:sdtEndPr/>
          <w:sdtContent>
            <w:tc>
              <w:tcPr>
                <w:tcW w:w="6657" w:type="dxa"/>
              </w:tcPr>
              <w:p w:rsidR="00C26852" w:rsidRDefault="00C26852" w:rsidP="00EB1F13">
                <w:pPr>
                  <w:jc w:val="right"/>
                </w:pPr>
                <w:r w:rsidRPr="003A4584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:rsidR="00C26852" w:rsidRPr="00C26852" w:rsidRDefault="00C26852" w:rsidP="00C26852">
      <w:pPr>
        <w:pStyle w:val="Titre1"/>
      </w:pPr>
      <w:r w:rsidRPr="00C26852">
        <w:t>Identification des cotraitants en cas de groupement</w:t>
      </w:r>
      <w:r>
        <w:rPr>
          <w:rStyle w:val="Appelnotedebasdep"/>
        </w:rPr>
        <w:footnoteReference w:id="3"/>
      </w:r>
      <w:r w:rsidRPr="00C26852"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C26852" w:rsidTr="00EB1F13">
        <w:tc>
          <w:tcPr>
            <w:tcW w:w="9062" w:type="dxa"/>
            <w:gridSpan w:val="2"/>
            <w:shd w:val="clear" w:color="auto" w:fill="F2F2F2" w:themeFill="background1" w:themeFillShade="F2"/>
          </w:tcPr>
          <w:p w:rsidR="00C26852" w:rsidRDefault="00C26852" w:rsidP="00EB1F13">
            <w:pPr>
              <w:jc w:val="center"/>
            </w:pPr>
            <w:r>
              <w:t>Cotraitant 1</w:t>
            </w:r>
          </w:p>
        </w:tc>
      </w:tr>
      <w:tr w:rsidR="00C26852" w:rsidTr="003A6D1C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Raison sociale :</w:t>
            </w:r>
          </w:p>
        </w:tc>
        <w:tc>
          <w:tcPr>
            <w:tcW w:w="6657" w:type="dxa"/>
            <w:vAlign w:val="center"/>
          </w:tcPr>
          <w:p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3A6D1C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SIRET :</w:t>
            </w:r>
          </w:p>
        </w:tc>
        <w:tc>
          <w:tcPr>
            <w:tcW w:w="6657" w:type="dxa"/>
            <w:vAlign w:val="center"/>
          </w:tcPr>
          <w:p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3A6D1C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Représenté par :</w:t>
            </w:r>
          </w:p>
        </w:tc>
        <w:tc>
          <w:tcPr>
            <w:tcW w:w="6657" w:type="dxa"/>
            <w:vAlign w:val="center"/>
          </w:tcPr>
          <w:p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3A6D1C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Adresse :</w:t>
            </w:r>
          </w:p>
        </w:tc>
        <w:tc>
          <w:tcPr>
            <w:tcW w:w="6657" w:type="dxa"/>
            <w:vAlign w:val="center"/>
          </w:tcPr>
          <w:p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3A6D1C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Téléphone :</w:t>
            </w:r>
          </w:p>
        </w:tc>
        <w:tc>
          <w:tcPr>
            <w:tcW w:w="6657" w:type="dxa"/>
            <w:vAlign w:val="center"/>
          </w:tcPr>
          <w:p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3A6D1C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  <w:vAlign w:val="center"/>
          </w:tcPr>
          <w:p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42830" w:rsidTr="0063452E">
        <w:tc>
          <w:tcPr>
            <w:tcW w:w="2405" w:type="dxa"/>
            <w:shd w:val="clear" w:color="auto" w:fill="F2F2F2" w:themeFill="background1" w:themeFillShade="F2"/>
          </w:tcPr>
          <w:p w:rsidR="00342830" w:rsidRDefault="0063452E" w:rsidP="00EB1F13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1618250572"/>
            <w:placeholder>
              <w:docPart w:val="11ED9BA8E30E4EAF8C5E8BB88BACF65A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:rsidR="00342830" w:rsidRDefault="0063452E" w:rsidP="0063452E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C26852" w:rsidTr="00EB1F13">
        <w:tc>
          <w:tcPr>
            <w:tcW w:w="9062" w:type="dxa"/>
            <w:gridSpan w:val="2"/>
            <w:shd w:val="clear" w:color="auto" w:fill="F2F2F2" w:themeFill="background1" w:themeFillShade="F2"/>
          </w:tcPr>
          <w:p w:rsidR="00C26852" w:rsidRDefault="00C26852" w:rsidP="00EB1F13">
            <w:pPr>
              <w:jc w:val="center"/>
            </w:pPr>
            <w:r>
              <w:t>Cotraitant 2</w:t>
            </w:r>
          </w:p>
        </w:tc>
      </w:tr>
      <w:tr w:rsidR="00C26852" w:rsidTr="003A6D1C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Raison sociale :</w:t>
            </w:r>
          </w:p>
        </w:tc>
        <w:tc>
          <w:tcPr>
            <w:tcW w:w="6657" w:type="dxa"/>
            <w:vAlign w:val="center"/>
          </w:tcPr>
          <w:p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3A6D1C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SIRET :</w:t>
            </w:r>
          </w:p>
        </w:tc>
        <w:tc>
          <w:tcPr>
            <w:tcW w:w="6657" w:type="dxa"/>
            <w:vAlign w:val="center"/>
          </w:tcPr>
          <w:p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3A6D1C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Représenté par :</w:t>
            </w:r>
          </w:p>
        </w:tc>
        <w:tc>
          <w:tcPr>
            <w:tcW w:w="6657" w:type="dxa"/>
            <w:vAlign w:val="center"/>
          </w:tcPr>
          <w:p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3A6D1C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Adresse :</w:t>
            </w:r>
          </w:p>
        </w:tc>
        <w:tc>
          <w:tcPr>
            <w:tcW w:w="6657" w:type="dxa"/>
            <w:vAlign w:val="center"/>
          </w:tcPr>
          <w:p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3A6D1C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>Téléphone :</w:t>
            </w:r>
          </w:p>
        </w:tc>
        <w:tc>
          <w:tcPr>
            <w:tcW w:w="6657" w:type="dxa"/>
            <w:vAlign w:val="center"/>
          </w:tcPr>
          <w:p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3A6D1C">
        <w:tc>
          <w:tcPr>
            <w:tcW w:w="2405" w:type="dxa"/>
            <w:shd w:val="clear" w:color="auto" w:fill="F2F2F2" w:themeFill="background1" w:themeFillShade="F2"/>
          </w:tcPr>
          <w:p w:rsidR="00C26852" w:rsidRDefault="00C26852" w:rsidP="00EB1F13">
            <w:r>
              <w:t xml:space="preserve">Courriel : </w:t>
            </w:r>
          </w:p>
        </w:tc>
        <w:tc>
          <w:tcPr>
            <w:tcW w:w="6657" w:type="dxa"/>
            <w:vAlign w:val="center"/>
          </w:tcPr>
          <w:p w:rsidR="00C2685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3452E" w:rsidTr="0055283D">
        <w:tc>
          <w:tcPr>
            <w:tcW w:w="2405" w:type="dxa"/>
            <w:shd w:val="clear" w:color="auto" w:fill="F2F2F2" w:themeFill="background1" w:themeFillShade="F2"/>
          </w:tcPr>
          <w:p w:rsidR="0063452E" w:rsidRDefault="0063452E" w:rsidP="0055283D">
            <w:r>
              <w:t>M</w:t>
            </w:r>
            <w:r w:rsidRPr="0063452E">
              <w:t>icro, une petite ou une moyenne entreprise</w:t>
            </w:r>
          </w:p>
        </w:tc>
        <w:sdt>
          <w:sdtPr>
            <w:id w:val="564766385"/>
            <w:placeholder>
              <w:docPart w:val="C36A579F47C14201831FBB8F7BEA05CF"/>
            </w:placeholder>
            <w:showingPlcHdr/>
            <w:comboBox>
              <w:listItem w:value="Choisissez un élément."/>
              <w:listItem w:displayText="OUI" w:value="OUI"/>
              <w:listItem w:displayText="NON" w:value="NON"/>
            </w:comboBox>
          </w:sdtPr>
          <w:sdtEndPr/>
          <w:sdtContent>
            <w:tc>
              <w:tcPr>
                <w:tcW w:w="6657" w:type="dxa"/>
                <w:vAlign w:val="center"/>
              </w:tcPr>
              <w:p w:rsidR="0063452E" w:rsidRDefault="0063452E" w:rsidP="0055283D">
                <w:pPr>
                  <w:jc w:val="center"/>
                </w:pPr>
                <w:r w:rsidRPr="007C43E9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:rsidR="00C26852" w:rsidRDefault="00C26852" w:rsidP="00C26852">
      <w:pPr>
        <w:spacing w:before="0" w:after="160"/>
        <w:jc w:val="left"/>
        <w:rPr>
          <w:rFonts w:eastAsiaTheme="majorEastAsia" w:cstheme="majorBidi"/>
          <w:b/>
          <w:smallCaps/>
          <w:sz w:val="24"/>
          <w:szCs w:val="32"/>
        </w:rPr>
      </w:pPr>
    </w:p>
    <w:p w:rsidR="00C26852" w:rsidRDefault="00C26852" w:rsidP="00C26852">
      <w:pPr>
        <w:pStyle w:val="Titre1"/>
      </w:pPr>
      <w:r>
        <w:t xml:space="preserve">Montant de </w:t>
      </w:r>
      <w:r w:rsidR="00DF7D32">
        <w:t>l’offre</w:t>
      </w:r>
      <w:r>
        <w:t xml:space="preserve"> </w:t>
      </w:r>
    </w:p>
    <w:p w:rsidR="00771CA8" w:rsidRDefault="00771CA8" w:rsidP="00C26852"/>
    <w:p w:rsidR="00C26852" w:rsidRPr="00771CA8" w:rsidRDefault="00771CA8" w:rsidP="00C26852">
      <w:r w:rsidRPr="00771CA8">
        <w:t>Tranche ferme : de l’angle du bâtiment 004 jusqu’au portail Grand Rond (y compris les deux poteaux du portail),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3260"/>
        <w:gridCol w:w="4210"/>
        <w:gridCol w:w="604"/>
      </w:tblGrid>
      <w:tr w:rsidR="00C26852" w:rsidRPr="00771CA8" w:rsidTr="003A6D1C">
        <w:tc>
          <w:tcPr>
            <w:tcW w:w="98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C26852" w:rsidRPr="00771CA8" w:rsidRDefault="00C26852" w:rsidP="00EB1F13">
            <w:pPr>
              <w:ind w:left="113" w:right="113"/>
              <w:jc w:val="center"/>
            </w:pPr>
            <w:r w:rsidRPr="00771CA8">
              <w:t>Tranche ferme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C26852" w:rsidRPr="00771CA8" w:rsidRDefault="00C26852" w:rsidP="00EB1F13">
            <w:r w:rsidRPr="00771CA8">
              <w:t>Montant global et forfaitaire  HT</w:t>
            </w:r>
          </w:p>
        </w:tc>
        <w:tc>
          <w:tcPr>
            <w:tcW w:w="4210" w:type="dxa"/>
            <w:vAlign w:val="center"/>
          </w:tcPr>
          <w:p w:rsidR="00C26852" w:rsidRPr="00771CA8" w:rsidRDefault="003A6D1C" w:rsidP="003A6D1C">
            <w:pPr>
              <w:jc w:val="right"/>
            </w:pPr>
            <w:r w:rsidRPr="00771CA8"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771CA8">
              <w:instrText xml:space="preserve"> FORMTEXT </w:instrText>
            </w:r>
            <w:r w:rsidRPr="00771CA8">
              <w:fldChar w:fldCharType="separate"/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fldChar w:fldCharType="end"/>
            </w:r>
          </w:p>
        </w:tc>
        <w:tc>
          <w:tcPr>
            <w:tcW w:w="604" w:type="dxa"/>
            <w:shd w:val="clear" w:color="auto" w:fill="F2F2F2" w:themeFill="background1" w:themeFillShade="F2"/>
            <w:vAlign w:val="center"/>
          </w:tcPr>
          <w:p w:rsidR="00C26852" w:rsidRPr="00771CA8" w:rsidRDefault="00C26852" w:rsidP="00EB1F13">
            <w:pPr>
              <w:jc w:val="center"/>
            </w:pPr>
            <w:r w:rsidRPr="00771CA8">
              <w:t>€</w:t>
            </w:r>
          </w:p>
        </w:tc>
      </w:tr>
      <w:tr w:rsidR="00C26852" w:rsidRPr="00771CA8" w:rsidTr="003A6D1C">
        <w:tc>
          <w:tcPr>
            <w:tcW w:w="988" w:type="dxa"/>
            <w:vMerge/>
            <w:shd w:val="clear" w:color="auto" w:fill="F2F2F2" w:themeFill="background1" w:themeFillShade="F2"/>
          </w:tcPr>
          <w:p w:rsidR="00C26852" w:rsidRPr="00771CA8" w:rsidRDefault="00C26852" w:rsidP="00EB1F13"/>
        </w:tc>
        <w:tc>
          <w:tcPr>
            <w:tcW w:w="3260" w:type="dxa"/>
            <w:shd w:val="clear" w:color="auto" w:fill="F2F2F2" w:themeFill="background1" w:themeFillShade="F2"/>
          </w:tcPr>
          <w:p w:rsidR="00C26852" w:rsidRPr="00771CA8" w:rsidRDefault="00C26852" w:rsidP="00EB1F13">
            <w:r w:rsidRPr="00771CA8">
              <w:t xml:space="preserve">TVA </w:t>
            </w:r>
          </w:p>
        </w:tc>
        <w:tc>
          <w:tcPr>
            <w:tcW w:w="4210" w:type="dxa"/>
            <w:vAlign w:val="center"/>
          </w:tcPr>
          <w:p w:rsidR="00C26852" w:rsidRPr="00771CA8" w:rsidRDefault="003A6D1C" w:rsidP="003A6D1C">
            <w:pPr>
              <w:jc w:val="right"/>
            </w:pPr>
            <w:r w:rsidRPr="00771CA8"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771CA8">
              <w:instrText xml:space="preserve"> FORMTEXT </w:instrText>
            </w:r>
            <w:r w:rsidRPr="00771CA8">
              <w:fldChar w:fldCharType="separate"/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fldChar w:fldCharType="end"/>
            </w:r>
          </w:p>
        </w:tc>
        <w:tc>
          <w:tcPr>
            <w:tcW w:w="604" w:type="dxa"/>
            <w:shd w:val="clear" w:color="auto" w:fill="F2F2F2" w:themeFill="background1" w:themeFillShade="F2"/>
            <w:vAlign w:val="center"/>
          </w:tcPr>
          <w:p w:rsidR="00C26852" w:rsidRPr="00771CA8" w:rsidRDefault="00C26852" w:rsidP="00EB1F13">
            <w:pPr>
              <w:jc w:val="center"/>
            </w:pPr>
            <w:r w:rsidRPr="00771CA8">
              <w:t>%</w:t>
            </w:r>
          </w:p>
        </w:tc>
      </w:tr>
      <w:tr w:rsidR="00C26852" w:rsidRPr="00771CA8" w:rsidTr="003A6D1C">
        <w:tc>
          <w:tcPr>
            <w:tcW w:w="98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6852" w:rsidRPr="00771CA8" w:rsidRDefault="00C26852" w:rsidP="00EB1F13"/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6852" w:rsidRPr="00771CA8" w:rsidRDefault="00C26852" w:rsidP="00EB1F13">
            <w:r w:rsidRPr="00771CA8">
              <w:t xml:space="preserve">Montant global et forfaitaire TTC </w:t>
            </w:r>
          </w:p>
        </w:tc>
        <w:tc>
          <w:tcPr>
            <w:tcW w:w="4210" w:type="dxa"/>
            <w:vAlign w:val="center"/>
          </w:tcPr>
          <w:p w:rsidR="00C26852" w:rsidRPr="00771CA8" w:rsidRDefault="003A6D1C" w:rsidP="003A6D1C">
            <w:pPr>
              <w:jc w:val="right"/>
            </w:pPr>
            <w:r w:rsidRPr="00771CA8"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771CA8">
              <w:instrText xml:space="preserve"> FORMTEXT </w:instrText>
            </w:r>
            <w:r w:rsidRPr="00771CA8">
              <w:fldChar w:fldCharType="separate"/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fldChar w:fldCharType="end"/>
            </w:r>
          </w:p>
        </w:tc>
        <w:tc>
          <w:tcPr>
            <w:tcW w:w="604" w:type="dxa"/>
            <w:shd w:val="clear" w:color="auto" w:fill="F2F2F2" w:themeFill="background1" w:themeFillShade="F2"/>
            <w:vAlign w:val="center"/>
          </w:tcPr>
          <w:p w:rsidR="00C26852" w:rsidRPr="00771CA8" w:rsidRDefault="00C26852" w:rsidP="00EB1F13">
            <w:pPr>
              <w:jc w:val="center"/>
            </w:pPr>
            <w:r w:rsidRPr="00771CA8">
              <w:t>€</w:t>
            </w:r>
          </w:p>
        </w:tc>
      </w:tr>
    </w:tbl>
    <w:p w:rsidR="00771CA8" w:rsidRDefault="00771CA8" w:rsidP="00C26852"/>
    <w:p w:rsidR="00C26852" w:rsidRPr="00771CA8" w:rsidRDefault="00771CA8" w:rsidP="00C26852">
      <w:r w:rsidRPr="00771CA8">
        <w:t>Tranche optionnelle 1 : de l’angle du poteau du portail côté Grand Rond jusqu’à l’angle du bâtiment 010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3260"/>
        <w:gridCol w:w="4210"/>
        <w:gridCol w:w="604"/>
      </w:tblGrid>
      <w:tr w:rsidR="00C26852" w:rsidRPr="00771CA8" w:rsidTr="003A6D1C">
        <w:tc>
          <w:tcPr>
            <w:tcW w:w="98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C26852" w:rsidRPr="00771CA8" w:rsidRDefault="00C26852" w:rsidP="00EB1F13">
            <w:pPr>
              <w:ind w:left="113" w:right="113"/>
              <w:jc w:val="center"/>
            </w:pPr>
            <w:r w:rsidRPr="00771CA8">
              <w:t>Tranche optionnelle 1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C26852" w:rsidRPr="00771CA8" w:rsidRDefault="00C26852" w:rsidP="00EB1F13">
            <w:r w:rsidRPr="00771CA8">
              <w:t>Montant global et forfaitaire  HT</w:t>
            </w:r>
          </w:p>
        </w:tc>
        <w:tc>
          <w:tcPr>
            <w:tcW w:w="4210" w:type="dxa"/>
            <w:vAlign w:val="center"/>
          </w:tcPr>
          <w:p w:rsidR="00C26852" w:rsidRPr="00771CA8" w:rsidRDefault="003A6D1C" w:rsidP="003A6D1C">
            <w:pPr>
              <w:jc w:val="right"/>
            </w:pPr>
            <w:r w:rsidRPr="00771CA8"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771CA8">
              <w:instrText xml:space="preserve"> FORMTEXT </w:instrText>
            </w:r>
            <w:r w:rsidRPr="00771CA8">
              <w:fldChar w:fldCharType="separate"/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fldChar w:fldCharType="end"/>
            </w:r>
          </w:p>
        </w:tc>
        <w:tc>
          <w:tcPr>
            <w:tcW w:w="604" w:type="dxa"/>
            <w:shd w:val="clear" w:color="auto" w:fill="F2F2F2" w:themeFill="background1" w:themeFillShade="F2"/>
            <w:vAlign w:val="center"/>
          </w:tcPr>
          <w:p w:rsidR="00C26852" w:rsidRPr="00771CA8" w:rsidRDefault="00C26852" w:rsidP="00EB1F13">
            <w:pPr>
              <w:jc w:val="center"/>
            </w:pPr>
            <w:r w:rsidRPr="00771CA8">
              <w:t>€</w:t>
            </w:r>
          </w:p>
        </w:tc>
      </w:tr>
      <w:tr w:rsidR="00C26852" w:rsidRPr="00771CA8" w:rsidTr="003A6D1C">
        <w:tc>
          <w:tcPr>
            <w:tcW w:w="988" w:type="dxa"/>
            <w:vMerge/>
            <w:shd w:val="clear" w:color="auto" w:fill="F2F2F2" w:themeFill="background1" w:themeFillShade="F2"/>
          </w:tcPr>
          <w:p w:rsidR="00C26852" w:rsidRPr="00771CA8" w:rsidRDefault="00C26852" w:rsidP="00EB1F13"/>
        </w:tc>
        <w:tc>
          <w:tcPr>
            <w:tcW w:w="3260" w:type="dxa"/>
            <w:shd w:val="clear" w:color="auto" w:fill="F2F2F2" w:themeFill="background1" w:themeFillShade="F2"/>
          </w:tcPr>
          <w:p w:rsidR="00C26852" w:rsidRPr="00771CA8" w:rsidRDefault="00C26852" w:rsidP="00EB1F13">
            <w:r w:rsidRPr="00771CA8">
              <w:t xml:space="preserve">TVA </w:t>
            </w:r>
          </w:p>
        </w:tc>
        <w:tc>
          <w:tcPr>
            <w:tcW w:w="4210" w:type="dxa"/>
            <w:vAlign w:val="center"/>
          </w:tcPr>
          <w:p w:rsidR="00C26852" w:rsidRPr="00771CA8" w:rsidRDefault="003A6D1C" w:rsidP="003A6D1C">
            <w:pPr>
              <w:jc w:val="right"/>
            </w:pPr>
            <w:r w:rsidRPr="00771CA8"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771CA8">
              <w:instrText xml:space="preserve"> FORMTEXT </w:instrText>
            </w:r>
            <w:r w:rsidRPr="00771CA8">
              <w:fldChar w:fldCharType="separate"/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fldChar w:fldCharType="end"/>
            </w:r>
          </w:p>
        </w:tc>
        <w:tc>
          <w:tcPr>
            <w:tcW w:w="604" w:type="dxa"/>
            <w:shd w:val="clear" w:color="auto" w:fill="F2F2F2" w:themeFill="background1" w:themeFillShade="F2"/>
            <w:vAlign w:val="center"/>
          </w:tcPr>
          <w:p w:rsidR="00C26852" w:rsidRPr="00771CA8" w:rsidRDefault="00C26852" w:rsidP="00EB1F13">
            <w:pPr>
              <w:jc w:val="center"/>
            </w:pPr>
            <w:r w:rsidRPr="00771CA8">
              <w:t>%</w:t>
            </w:r>
          </w:p>
        </w:tc>
      </w:tr>
      <w:tr w:rsidR="00C26852" w:rsidRPr="00771CA8" w:rsidTr="003A6D1C">
        <w:tc>
          <w:tcPr>
            <w:tcW w:w="98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6852" w:rsidRPr="00771CA8" w:rsidRDefault="00C26852" w:rsidP="00EB1F13"/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6852" w:rsidRPr="00771CA8" w:rsidRDefault="00C26852" w:rsidP="00EB1F13">
            <w:r w:rsidRPr="00771CA8">
              <w:t xml:space="preserve">Montant global et forfaitaire TTC </w:t>
            </w:r>
          </w:p>
        </w:tc>
        <w:tc>
          <w:tcPr>
            <w:tcW w:w="4210" w:type="dxa"/>
            <w:vAlign w:val="center"/>
          </w:tcPr>
          <w:p w:rsidR="00C26852" w:rsidRPr="00771CA8" w:rsidRDefault="003A6D1C" w:rsidP="003A6D1C">
            <w:pPr>
              <w:jc w:val="right"/>
            </w:pPr>
            <w:r w:rsidRPr="00771CA8"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771CA8">
              <w:instrText xml:space="preserve"> FORMTEXT </w:instrText>
            </w:r>
            <w:r w:rsidRPr="00771CA8">
              <w:fldChar w:fldCharType="separate"/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fldChar w:fldCharType="end"/>
            </w:r>
          </w:p>
        </w:tc>
        <w:tc>
          <w:tcPr>
            <w:tcW w:w="604" w:type="dxa"/>
            <w:shd w:val="clear" w:color="auto" w:fill="F2F2F2" w:themeFill="background1" w:themeFillShade="F2"/>
            <w:vAlign w:val="center"/>
          </w:tcPr>
          <w:p w:rsidR="00C26852" w:rsidRPr="00771CA8" w:rsidRDefault="00C26852" w:rsidP="00EB1F13">
            <w:pPr>
              <w:jc w:val="center"/>
            </w:pPr>
            <w:r w:rsidRPr="00771CA8">
              <w:t>€</w:t>
            </w:r>
          </w:p>
        </w:tc>
      </w:tr>
    </w:tbl>
    <w:p w:rsidR="00C26852" w:rsidRDefault="00C26852" w:rsidP="00C26852"/>
    <w:p w:rsidR="00771CA8" w:rsidRDefault="00771CA8" w:rsidP="00C26852"/>
    <w:p w:rsidR="00771CA8" w:rsidRPr="00771CA8" w:rsidRDefault="00771CA8" w:rsidP="00C2685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88"/>
        <w:gridCol w:w="3260"/>
        <w:gridCol w:w="4210"/>
        <w:gridCol w:w="604"/>
      </w:tblGrid>
      <w:tr w:rsidR="00C26852" w:rsidRPr="00771CA8" w:rsidTr="003A6D1C">
        <w:trPr>
          <w:cantSplit/>
          <w:trHeight w:val="283"/>
        </w:trPr>
        <w:tc>
          <w:tcPr>
            <w:tcW w:w="98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C26852" w:rsidRPr="00771CA8" w:rsidRDefault="00C26852" w:rsidP="00EB1F13">
            <w:pPr>
              <w:ind w:left="113" w:right="113"/>
              <w:jc w:val="center"/>
            </w:pPr>
            <w:r w:rsidRPr="00771CA8">
              <w:t>Toutes tranches confondues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C26852" w:rsidRPr="00771CA8" w:rsidRDefault="00C26852" w:rsidP="00EB1F13">
            <w:r w:rsidRPr="00771CA8">
              <w:t>Montant global et forfaitaire  HT</w:t>
            </w:r>
          </w:p>
        </w:tc>
        <w:tc>
          <w:tcPr>
            <w:tcW w:w="4210" w:type="dxa"/>
            <w:vAlign w:val="center"/>
          </w:tcPr>
          <w:p w:rsidR="00C26852" w:rsidRPr="00771CA8" w:rsidRDefault="003A6D1C" w:rsidP="003A6D1C">
            <w:pPr>
              <w:jc w:val="right"/>
            </w:pPr>
            <w:r w:rsidRPr="00771CA8"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771CA8">
              <w:instrText xml:space="preserve"> FORMTEXT </w:instrText>
            </w:r>
            <w:r w:rsidRPr="00771CA8">
              <w:fldChar w:fldCharType="separate"/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fldChar w:fldCharType="end"/>
            </w:r>
          </w:p>
        </w:tc>
        <w:tc>
          <w:tcPr>
            <w:tcW w:w="604" w:type="dxa"/>
            <w:shd w:val="clear" w:color="auto" w:fill="F2F2F2" w:themeFill="background1" w:themeFillShade="F2"/>
            <w:vAlign w:val="center"/>
          </w:tcPr>
          <w:p w:rsidR="00C26852" w:rsidRPr="00771CA8" w:rsidRDefault="00C26852" w:rsidP="00EB1F13">
            <w:pPr>
              <w:jc w:val="center"/>
            </w:pPr>
            <w:r w:rsidRPr="00771CA8">
              <w:t>€</w:t>
            </w:r>
          </w:p>
        </w:tc>
      </w:tr>
      <w:tr w:rsidR="00C26852" w:rsidRPr="00771CA8" w:rsidTr="003A6D1C">
        <w:trPr>
          <w:cantSplit/>
          <w:trHeight w:val="283"/>
        </w:trPr>
        <w:tc>
          <w:tcPr>
            <w:tcW w:w="988" w:type="dxa"/>
            <w:vMerge/>
            <w:shd w:val="clear" w:color="auto" w:fill="F2F2F2" w:themeFill="background1" w:themeFillShade="F2"/>
          </w:tcPr>
          <w:p w:rsidR="00C26852" w:rsidRPr="00771CA8" w:rsidRDefault="00C26852" w:rsidP="00EB1F13"/>
        </w:tc>
        <w:tc>
          <w:tcPr>
            <w:tcW w:w="3260" w:type="dxa"/>
            <w:shd w:val="clear" w:color="auto" w:fill="F2F2F2" w:themeFill="background1" w:themeFillShade="F2"/>
          </w:tcPr>
          <w:p w:rsidR="00C26852" w:rsidRPr="00771CA8" w:rsidRDefault="00C26852" w:rsidP="00EB1F13">
            <w:r w:rsidRPr="00771CA8">
              <w:t xml:space="preserve">TVA </w:t>
            </w:r>
          </w:p>
        </w:tc>
        <w:tc>
          <w:tcPr>
            <w:tcW w:w="4210" w:type="dxa"/>
            <w:vAlign w:val="center"/>
          </w:tcPr>
          <w:p w:rsidR="00C26852" w:rsidRPr="00771CA8" w:rsidRDefault="003A6D1C" w:rsidP="003A6D1C">
            <w:pPr>
              <w:jc w:val="right"/>
            </w:pPr>
            <w:r w:rsidRPr="00771CA8"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771CA8">
              <w:instrText xml:space="preserve"> FORMTEXT </w:instrText>
            </w:r>
            <w:r w:rsidRPr="00771CA8">
              <w:fldChar w:fldCharType="separate"/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fldChar w:fldCharType="end"/>
            </w:r>
          </w:p>
        </w:tc>
        <w:tc>
          <w:tcPr>
            <w:tcW w:w="604" w:type="dxa"/>
            <w:shd w:val="clear" w:color="auto" w:fill="F2F2F2" w:themeFill="background1" w:themeFillShade="F2"/>
            <w:vAlign w:val="center"/>
          </w:tcPr>
          <w:p w:rsidR="00C26852" w:rsidRPr="00771CA8" w:rsidRDefault="00C26852" w:rsidP="00EB1F13">
            <w:pPr>
              <w:jc w:val="center"/>
            </w:pPr>
            <w:r w:rsidRPr="00771CA8">
              <w:t>%</w:t>
            </w:r>
          </w:p>
        </w:tc>
      </w:tr>
      <w:tr w:rsidR="00C26852" w:rsidTr="003A6D1C">
        <w:trPr>
          <w:cantSplit/>
          <w:trHeight w:val="283"/>
        </w:trPr>
        <w:tc>
          <w:tcPr>
            <w:tcW w:w="98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6852" w:rsidRPr="00771CA8" w:rsidRDefault="00C26852" w:rsidP="00EB1F13"/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26852" w:rsidRPr="00771CA8" w:rsidRDefault="00C26852" w:rsidP="00EB1F13">
            <w:r w:rsidRPr="00771CA8">
              <w:t xml:space="preserve">Montant global et forfaitaire TTC </w:t>
            </w:r>
          </w:p>
        </w:tc>
        <w:tc>
          <w:tcPr>
            <w:tcW w:w="4210" w:type="dxa"/>
            <w:vAlign w:val="center"/>
          </w:tcPr>
          <w:p w:rsidR="00C26852" w:rsidRPr="00771CA8" w:rsidRDefault="003A6D1C" w:rsidP="003A6D1C">
            <w:pPr>
              <w:jc w:val="right"/>
            </w:pPr>
            <w:r w:rsidRPr="00771CA8"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771CA8">
              <w:instrText xml:space="preserve"> FORMTEXT </w:instrText>
            </w:r>
            <w:r w:rsidRPr="00771CA8">
              <w:fldChar w:fldCharType="separate"/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rPr>
                <w:noProof/>
              </w:rPr>
              <w:t> </w:t>
            </w:r>
            <w:r w:rsidRPr="00771CA8">
              <w:fldChar w:fldCharType="end"/>
            </w:r>
          </w:p>
        </w:tc>
        <w:tc>
          <w:tcPr>
            <w:tcW w:w="604" w:type="dxa"/>
            <w:shd w:val="clear" w:color="auto" w:fill="F2F2F2" w:themeFill="background1" w:themeFillShade="F2"/>
            <w:vAlign w:val="center"/>
          </w:tcPr>
          <w:p w:rsidR="00C26852" w:rsidRDefault="00C26852" w:rsidP="00EB1F13">
            <w:pPr>
              <w:jc w:val="center"/>
            </w:pPr>
            <w:r w:rsidRPr="00771CA8">
              <w:t>€</w:t>
            </w:r>
          </w:p>
        </w:tc>
      </w:tr>
    </w:tbl>
    <w:p w:rsidR="00C26852" w:rsidRDefault="00C26852" w:rsidP="00C26852"/>
    <w:p w:rsidR="00C26852" w:rsidRDefault="00C26852" w:rsidP="00C26852">
      <w:pPr>
        <w:pStyle w:val="Titre1"/>
      </w:pPr>
      <w:r>
        <w:t>Répartition de la proposition par cocontractant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74"/>
        <w:gridCol w:w="3495"/>
        <w:gridCol w:w="2154"/>
        <w:gridCol w:w="2031"/>
      </w:tblGrid>
      <w:tr w:rsidR="00DF7D32" w:rsidTr="00DF7D32">
        <w:tc>
          <w:tcPr>
            <w:tcW w:w="2374" w:type="dxa"/>
            <w:shd w:val="clear" w:color="auto" w:fill="F2F2F2" w:themeFill="background1" w:themeFillShade="F2"/>
            <w:vAlign w:val="center"/>
          </w:tcPr>
          <w:p w:rsidR="00DF7D32" w:rsidRDefault="00DF7D32" w:rsidP="00EB1F13">
            <w:pPr>
              <w:jc w:val="center"/>
            </w:pPr>
            <w:r>
              <w:t>Raison sociale</w:t>
            </w:r>
          </w:p>
        </w:tc>
        <w:tc>
          <w:tcPr>
            <w:tcW w:w="3495" w:type="dxa"/>
            <w:shd w:val="clear" w:color="auto" w:fill="F2F2F2" w:themeFill="background1" w:themeFillShade="F2"/>
            <w:vAlign w:val="center"/>
          </w:tcPr>
          <w:p w:rsidR="00DF7D32" w:rsidRDefault="00DF7D32" w:rsidP="00EB1F13">
            <w:pPr>
              <w:jc w:val="center"/>
            </w:pPr>
            <w:r>
              <w:t>Nature des prestations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:rsidR="00DF7D32" w:rsidRDefault="00DF7D32" w:rsidP="00EB1F13">
            <w:pPr>
              <w:jc w:val="right"/>
            </w:pPr>
            <w:r>
              <w:t>Montant en € HT</w:t>
            </w:r>
          </w:p>
        </w:tc>
        <w:tc>
          <w:tcPr>
            <w:tcW w:w="2031" w:type="dxa"/>
            <w:shd w:val="clear" w:color="auto" w:fill="F2F2F2" w:themeFill="background1" w:themeFillShade="F2"/>
          </w:tcPr>
          <w:p w:rsidR="00DF7D32" w:rsidRDefault="00DF7D32" w:rsidP="00EB1F13">
            <w:pPr>
              <w:jc w:val="right"/>
            </w:pPr>
            <w:r>
              <w:t>Montant en € TTC</w:t>
            </w:r>
          </w:p>
        </w:tc>
      </w:tr>
      <w:tr w:rsidR="00DF7D32" w:rsidTr="003A6D1C">
        <w:tc>
          <w:tcPr>
            <w:tcW w:w="2374" w:type="dxa"/>
          </w:tcPr>
          <w:p w:rsidR="00DF7D32" w:rsidRDefault="003A6D1C" w:rsidP="00EB1F13"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95" w:type="dxa"/>
          </w:tcPr>
          <w:p w:rsidR="00DF7D32" w:rsidRDefault="003A6D1C" w:rsidP="00EB1F13"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54" w:type="dxa"/>
            <w:vAlign w:val="center"/>
          </w:tcPr>
          <w:p w:rsidR="00DF7D3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31" w:type="dxa"/>
            <w:vAlign w:val="center"/>
          </w:tcPr>
          <w:p w:rsidR="00DF7D32" w:rsidRDefault="003A6D1C" w:rsidP="003A6D1C">
            <w:pPr>
              <w:jc w:val="right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F7D32" w:rsidTr="003A6D1C">
        <w:tc>
          <w:tcPr>
            <w:tcW w:w="2374" w:type="dxa"/>
          </w:tcPr>
          <w:p w:rsidR="00DF7D32" w:rsidRDefault="00DF7D32" w:rsidP="00EB1F13"/>
        </w:tc>
        <w:tc>
          <w:tcPr>
            <w:tcW w:w="3495" w:type="dxa"/>
          </w:tcPr>
          <w:p w:rsidR="00DF7D32" w:rsidRDefault="00DF7D32" w:rsidP="00EB1F13"/>
        </w:tc>
        <w:tc>
          <w:tcPr>
            <w:tcW w:w="2154" w:type="dxa"/>
            <w:vAlign w:val="center"/>
          </w:tcPr>
          <w:p w:rsidR="00DF7D32" w:rsidRDefault="00DF7D32" w:rsidP="003A6D1C">
            <w:pPr>
              <w:jc w:val="right"/>
            </w:pPr>
          </w:p>
        </w:tc>
        <w:tc>
          <w:tcPr>
            <w:tcW w:w="2031" w:type="dxa"/>
            <w:vAlign w:val="center"/>
          </w:tcPr>
          <w:p w:rsidR="00DF7D32" w:rsidRDefault="00DF7D32" w:rsidP="003A6D1C">
            <w:pPr>
              <w:jc w:val="right"/>
            </w:pPr>
          </w:p>
        </w:tc>
      </w:tr>
      <w:tr w:rsidR="00DF7D32" w:rsidTr="003A6D1C">
        <w:tc>
          <w:tcPr>
            <w:tcW w:w="2374" w:type="dxa"/>
          </w:tcPr>
          <w:p w:rsidR="00DF7D32" w:rsidRDefault="00DF7D32" w:rsidP="00EB1F13"/>
        </w:tc>
        <w:tc>
          <w:tcPr>
            <w:tcW w:w="3495" w:type="dxa"/>
          </w:tcPr>
          <w:p w:rsidR="00DF7D32" w:rsidRDefault="00DF7D32" w:rsidP="00EB1F13"/>
        </w:tc>
        <w:tc>
          <w:tcPr>
            <w:tcW w:w="2154" w:type="dxa"/>
            <w:vAlign w:val="center"/>
          </w:tcPr>
          <w:p w:rsidR="00DF7D32" w:rsidRDefault="00DF7D32" w:rsidP="003A6D1C">
            <w:pPr>
              <w:jc w:val="right"/>
            </w:pPr>
          </w:p>
        </w:tc>
        <w:tc>
          <w:tcPr>
            <w:tcW w:w="2031" w:type="dxa"/>
            <w:vAlign w:val="center"/>
          </w:tcPr>
          <w:p w:rsidR="00DF7D32" w:rsidRDefault="00DF7D32" w:rsidP="003A6D1C">
            <w:pPr>
              <w:jc w:val="right"/>
            </w:pPr>
          </w:p>
        </w:tc>
      </w:tr>
      <w:tr w:rsidR="00DF7D32" w:rsidTr="003A6D1C">
        <w:tc>
          <w:tcPr>
            <w:tcW w:w="2374" w:type="dxa"/>
          </w:tcPr>
          <w:p w:rsidR="00DF7D32" w:rsidRDefault="00DF7D32" w:rsidP="00EB1F13"/>
        </w:tc>
        <w:tc>
          <w:tcPr>
            <w:tcW w:w="3495" w:type="dxa"/>
          </w:tcPr>
          <w:p w:rsidR="00DF7D32" w:rsidRDefault="00DF7D32" w:rsidP="00EB1F13"/>
        </w:tc>
        <w:tc>
          <w:tcPr>
            <w:tcW w:w="2154" w:type="dxa"/>
            <w:vAlign w:val="center"/>
          </w:tcPr>
          <w:p w:rsidR="00DF7D32" w:rsidRDefault="00DF7D32" w:rsidP="003A6D1C">
            <w:pPr>
              <w:jc w:val="right"/>
            </w:pPr>
          </w:p>
        </w:tc>
        <w:tc>
          <w:tcPr>
            <w:tcW w:w="2031" w:type="dxa"/>
            <w:vAlign w:val="center"/>
          </w:tcPr>
          <w:p w:rsidR="00DF7D32" w:rsidRDefault="00DF7D32" w:rsidP="003A6D1C">
            <w:pPr>
              <w:jc w:val="right"/>
            </w:pPr>
          </w:p>
        </w:tc>
      </w:tr>
    </w:tbl>
    <w:p w:rsidR="00C26852" w:rsidRDefault="00C26852" w:rsidP="00C26852"/>
    <w:p w:rsidR="00771CA8" w:rsidRDefault="00771CA8">
      <w:pPr>
        <w:spacing w:before="0" w:after="160"/>
        <w:jc w:val="left"/>
      </w:pPr>
      <w:r>
        <w:br w:type="page"/>
      </w:r>
    </w:p>
    <w:p w:rsidR="00C26852" w:rsidRDefault="00C26852" w:rsidP="00C26852">
      <w:pPr>
        <w:pStyle w:val="Titre1"/>
      </w:pPr>
      <w:r>
        <w:lastRenderedPageBreak/>
        <w:t>Avance</w:t>
      </w:r>
      <w:r w:rsidR="00005A82">
        <w:rPr>
          <w:rStyle w:val="Appelnotedebasdep"/>
        </w:rPr>
        <w:footnoteReference w:id="4"/>
      </w:r>
      <w:r>
        <w:t xml:space="preserve"> </w:t>
      </w:r>
    </w:p>
    <w:p w:rsidR="00C26852" w:rsidRDefault="00C26852" w:rsidP="00C26852">
      <w:r>
        <w:t xml:space="preserve">Le titulaire / Mandataire </w:t>
      </w:r>
      <w:r>
        <w:tab/>
      </w:r>
      <w:r>
        <w:tab/>
      </w:r>
      <w:sdt>
        <w:sdtPr>
          <w:id w:val="-1873689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21074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26852" w:rsidRDefault="00C26852" w:rsidP="00C26852">
      <w:r>
        <w:t>Le cotraitant 1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130356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111721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26852" w:rsidRDefault="00C26852" w:rsidP="00C26852">
      <w:r>
        <w:t>Le cotraitant 2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845521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537330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26852" w:rsidRDefault="00C26852" w:rsidP="00C26852">
      <w:r>
        <w:t>Le cotraitant 3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1060747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-523635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26852" w:rsidRDefault="00C26852" w:rsidP="00C26852">
      <w:r>
        <w:t>Le cotraitant 4</w:t>
      </w:r>
      <w:r>
        <w:tab/>
      </w:r>
      <w:r>
        <w:tab/>
        <w:t xml:space="preserve"> </w:t>
      </w:r>
      <w:r>
        <w:tab/>
      </w:r>
      <w:r>
        <w:tab/>
      </w:r>
      <w:sdt>
        <w:sdtPr>
          <w:id w:val="2070232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Accepte </w:t>
      </w:r>
      <w:r>
        <w:tab/>
      </w:r>
      <w:r>
        <w:tab/>
      </w:r>
      <w:sdt>
        <w:sdtPr>
          <w:id w:val="1358538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Renonce </w:t>
      </w:r>
      <w:r>
        <w:tab/>
      </w:r>
      <w:r>
        <w:tab/>
        <w:t xml:space="preserve">à l’avance. </w:t>
      </w:r>
    </w:p>
    <w:p w:rsidR="00C26852" w:rsidRDefault="00C26852" w:rsidP="00C26852"/>
    <w:p w:rsidR="00C26852" w:rsidRDefault="00C26852" w:rsidP="00C26852">
      <w:pPr>
        <w:pStyle w:val="Titre1"/>
      </w:pPr>
      <w:r>
        <w:t xml:space="preserve">Engagement du soumissionnaire </w:t>
      </w:r>
    </w:p>
    <w:p w:rsidR="00C26852" w:rsidRDefault="00C26852" w:rsidP="00C26852">
      <w:r>
        <w:t xml:space="preserve">Après avoir pris connaissance du Cahier des Clauses Administratives Particulières (CCAP) et des documents qui y sont mentionnés et après avoir produit les pièces mentionnées aux articles R. 2143-3 et R.2143-12 du Code de la commande publique, le titulaire : </w:t>
      </w:r>
    </w:p>
    <w:p w:rsidR="00C26852" w:rsidRDefault="00C26852" w:rsidP="00C26852">
      <w:pPr>
        <w:pStyle w:val="Paragraphedeliste"/>
        <w:numPr>
          <w:ilvl w:val="0"/>
          <w:numId w:val="15"/>
        </w:numPr>
        <w:spacing w:line="259" w:lineRule="auto"/>
      </w:pPr>
      <w:r>
        <w:t xml:space="preserve">Déclare </w:t>
      </w:r>
      <w:r w:rsidRPr="0034450F">
        <w:t>bénéficier d'une assurance garantissant sa responsabilité à l’égard du maître d’ouvrage, du représentant du pouvoir adjudicateur et des tiers, victimes d’accidents ou de dommages, causés par l’exécution des prestations ainsi que d’une assurance de garantie décennale</w:t>
      </w:r>
      <w:r>
        <w:t xml:space="preserve"> ; </w:t>
      </w:r>
    </w:p>
    <w:p w:rsidR="00C26852" w:rsidRPr="00CE077F" w:rsidRDefault="00C26852" w:rsidP="00C26852">
      <w:pPr>
        <w:pStyle w:val="Paragraphedeliste"/>
        <w:numPr>
          <w:ilvl w:val="0"/>
          <w:numId w:val="15"/>
        </w:numPr>
        <w:spacing w:line="259" w:lineRule="auto"/>
      </w:pPr>
      <w:r>
        <w:t xml:space="preserve">S’engage </w:t>
      </w:r>
      <w:r w:rsidRPr="0034450F">
        <w:t>sans réserve</w:t>
      </w:r>
      <w:r>
        <w:t>,</w:t>
      </w:r>
      <w:r w:rsidRPr="0034450F">
        <w:t xml:space="preserve"> conformément aux documents cités précédemment</w:t>
      </w:r>
      <w:r>
        <w:t>,</w:t>
      </w:r>
      <w:r w:rsidRPr="0034450F">
        <w:t xml:space="preserve"> à exécuter les prestations</w:t>
      </w:r>
      <w:r>
        <w:t xml:space="preserve"> objet du contrat</w:t>
      </w:r>
      <w:r w:rsidRPr="0034450F">
        <w:t xml:space="preserve">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26852" w:rsidTr="00EB1F13"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C26852" w:rsidRDefault="00C26852" w:rsidP="00EB1F13">
            <w:pPr>
              <w:jc w:val="left"/>
            </w:pPr>
            <w:r>
              <w:t>Proposition établie le </w:t>
            </w:r>
          </w:p>
        </w:tc>
        <w:tc>
          <w:tcPr>
            <w:tcW w:w="5948" w:type="dxa"/>
            <w:vAlign w:val="center"/>
          </w:tcPr>
          <w:p w:rsidR="00C26852" w:rsidRDefault="003A6D1C" w:rsidP="00EB1F13">
            <w:pPr>
              <w:jc w:val="center"/>
            </w:pPr>
            <w: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26852" w:rsidTr="00EB1F13">
        <w:trPr>
          <w:trHeight w:val="198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26852" w:rsidRDefault="00C26852" w:rsidP="00EB1F13">
            <w:pPr>
              <w:jc w:val="left"/>
            </w:pPr>
            <w:r>
              <w:t>Représentant légal :</w:t>
            </w:r>
          </w:p>
        </w:tc>
        <w:tc>
          <w:tcPr>
            <w:tcW w:w="5948" w:type="dxa"/>
            <w:tcBorders>
              <w:bottom w:val="single" w:sz="4" w:space="0" w:color="auto"/>
            </w:tcBorders>
            <w:vAlign w:val="center"/>
          </w:tcPr>
          <w:p w:rsidR="00C26852" w:rsidRDefault="00C26852" w:rsidP="00EB1F13">
            <w:pPr>
              <w:jc w:val="center"/>
            </w:pPr>
          </w:p>
          <w:p w:rsidR="00C26852" w:rsidRDefault="00C26852" w:rsidP="00EB1F13">
            <w:pPr>
              <w:jc w:val="center"/>
            </w:pPr>
          </w:p>
          <w:p w:rsidR="00C26852" w:rsidRDefault="00C26852" w:rsidP="00EB1F13">
            <w:pPr>
              <w:jc w:val="center"/>
            </w:pPr>
          </w:p>
          <w:p w:rsidR="00C26852" w:rsidRDefault="00C26852" w:rsidP="00EB1F13">
            <w:pPr>
              <w:jc w:val="center"/>
            </w:pPr>
          </w:p>
          <w:p w:rsidR="00C26852" w:rsidRDefault="00C26852" w:rsidP="00EB1F13">
            <w:pPr>
              <w:jc w:val="center"/>
            </w:pPr>
          </w:p>
        </w:tc>
      </w:tr>
    </w:tbl>
    <w:p w:rsidR="00C26852" w:rsidRDefault="00C26852" w:rsidP="00C26852"/>
    <w:p w:rsidR="00C26852" w:rsidRDefault="00C26852" w:rsidP="00C26852">
      <w:pPr>
        <w:pStyle w:val="Titre1"/>
      </w:pPr>
      <w:r>
        <w:t xml:space="preserve">Décision du pouvoir adjudicateur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C26852" w:rsidTr="00EB1F13">
        <w:trPr>
          <w:trHeight w:val="1984"/>
        </w:trPr>
        <w:tc>
          <w:tcPr>
            <w:tcW w:w="311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26852" w:rsidRDefault="00C26852" w:rsidP="00EB1F13">
            <w:pPr>
              <w:jc w:val="left"/>
            </w:pPr>
            <w:r>
              <w:t xml:space="preserve">VISA du contrôleur budgétaire et comptable du Ministère des Armées </w:t>
            </w:r>
          </w:p>
        </w:tc>
        <w:tc>
          <w:tcPr>
            <w:tcW w:w="5948" w:type="dxa"/>
            <w:tcBorders>
              <w:top w:val="single" w:sz="4" w:space="0" w:color="auto"/>
            </w:tcBorders>
            <w:vAlign w:val="center"/>
          </w:tcPr>
          <w:p w:rsidR="00C26852" w:rsidRDefault="00C26852" w:rsidP="00EB1F13">
            <w:pPr>
              <w:jc w:val="center"/>
            </w:pPr>
          </w:p>
        </w:tc>
      </w:tr>
      <w:tr w:rsidR="00C26852" w:rsidTr="00EB1F13">
        <w:trPr>
          <w:trHeight w:val="1984"/>
        </w:trPr>
        <w:tc>
          <w:tcPr>
            <w:tcW w:w="3114" w:type="dxa"/>
            <w:shd w:val="clear" w:color="auto" w:fill="F2F2F2" w:themeFill="background1" w:themeFillShade="F2"/>
            <w:vAlign w:val="center"/>
          </w:tcPr>
          <w:p w:rsidR="00C26852" w:rsidRDefault="00C26852" w:rsidP="00EB1F13">
            <w:pPr>
              <w:jc w:val="left"/>
            </w:pPr>
            <w:r>
              <w:t xml:space="preserve">Est acceptée l’offre pour valoir acte d’engagement </w:t>
            </w:r>
          </w:p>
        </w:tc>
        <w:tc>
          <w:tcPr>
            <w:tcW w:w="5948" w:type="dxa"/>
          </w:tcPr>
          <w:p w:rsidR="00C26852" w:rsidRDefault="00C26852" w:rsidP="00EB1F13">
            <w:pPr>
              <w:jc w:val="center"/>
            </w:pPr>
            <w:r>
              <w:t>Personne habilitée à la conclusion du marché</w:t>
            </w:r>
          </w:p>
        </w:tc>
      </w:tr>
    </w:tbl>
    <w:p w:rsidR="00C26852" w:rsidRDefault="00C26852" w:rsidP="00C26852"/>
    <w:p w:rsidR="00005A82" w:rsidRPr="00594C63" w:rsidRDefault="00005A82" w:rsidP="00594C63">
      <w:pPr>
        <w:spacing w:before="0" w:after="160"/>
        <w:jc w:val="left"/>
      </w:pPr>
    </w:p>
    <w:sectPr w:rsidR="00005A82" w:rsidRPr="00594C63" w:rsidSect="0044185A">
      <w:footerReference w:type="default" r:id="rId9"/>
      <w:headerReference w:type="first" r:id="rId10"/>
      <w:pgSz w:w="11906" w:h="16838"/>
      <w:pgMar w:top="993" w:right="991" w:bottom="1417" w:left="851" w:header="6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CA8" w:rsidRDefault="00771CA8" w:rsidP="009D7682">
      <w:pPr>
        <w:spacing w:before="0" w:after="0" w:line="240" w:lineRule="auto"/>
      </w:pPr>
      <w:r>
        <w:separator/>
      </w:r>
    </w:p>
  </w:endnote>
  <w:endnote w:type="continuationSeparator" w:id="0">
    <w:p w:rsidR="00771CA8" w:rsidRDefault="00771CA8" w:rsidP="009D768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3257917"/>
      <w:docPartObj>
        <w:docPartGallery w:val="Page Numbers (Bottom of Page)"/>
        <w:docPartUnique/>
      </w:docPartObj>
    </w:sdtPr>
    <w:sdtEndPr/>
    <w:sdtContent>
      <w:sdt>
        <w:sdtPr>
          <w:id w:val="1706908495"/>
          <w:docPartObj>
            <w:docPartGallery w:val="Page Numbers (Top of Page)"/>
            <w:docPartUnique/>
          </w:docPartObj>
        </w:sdtPr>
        <w:sdtEndPr/>
        <w:sdtContent>
          <w:p w:rsidR="00EA3BC0" w:rsidRDefault="00EA3BC0" w:rsidP="00903C0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1CA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1CA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CA8" w:rsidRDefault="00771CA8" w:rsidP="009D7682">
      <w:pPr>
        <w:spacing w:before="0" w:after="0" w:line="240" w:lineRule="auto"/>
      </w:pPr>
      <w:r>
        <w:separator/>
      </w:r>
    </w:p>
  </w:footnote>
  <w:footnote w:type="continuationSeparator" w:id="0">
    <w:p w:rsidR="00771CA8" w:rsidRDefault="00771CA8" w:rsidP="009D7682">
      <w:pPr>
        <w:spacing w:before="0" w:after="0" w:line="240" w:lineRule="auto"/>
      </w:pPr>
      <w:r>
        <w:continuationSeparator/>
      </w:r>
    </w:p>
  </w:footnote>
  <w:footnote w:id="1">
    <w:p w:rsidR="00C26852" w:rsidRPr="009F255D" w:rsidRDefault="00C26852" w:rsidP="00C26852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Ou n° de TVA intracommunautaire pour les fournisseurs issus de l’UE ou autre identifiant économique équivalent pour les pays hors UE.</w:t>
      </w:r>
    </w:p>
  </w:footnote>
  <w:footnote w:id="2">
    <w:p w:rsidR="00C26852" w:rsidRPr="009F255D" w:rsidRDefault="00C26852" w:rsidP="00C26852">
      <w:pPr>
        <w:pStyle w:val="Notedebasdepage"/>
        <w:rPr>
          <w:sz w:val="16"/>
        </w:rPr>
      </w:pPr>
      <w:r>
        <w:rPr>
          <w:rStyle w:val="Appelnotedebasdep"/>
        </w:rPr>
        <w:footnoteRef/>
      </w:r>
      <w:r>
        <w:t xml:space="preserve"> </w:t>
      </w:r>
      <w:r w:rsidRPr="009F255D">
        <w:rPr>
          <w:sz w:val="16"/>
        </w:rPr>
        <w:t>Prénom, Nom et Fonction</w:t>
      </w:r>
    </w:p>
  </w:footnote>
  <w:footnote w:id="3">
    <w:p w:rsidR="00C26852" w:rsidRDefault="00C2685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6374A9">
        <w:rPr>
          <w:sz w:val="16"/>
        </w:rPr>
        <w:t>Adapter le tableau en fonction du nombre de cotraitants</w:t>
      </w:r>
    </w:p>
  </w:footnote>
  <w:footnote w:id="4">
    <w:p w:rsidR="00005A82" w:rsidRDefault="00005A82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005A82">
        <w:rPr>
          <w:i/>
          <w:sz w:val="18"/>
        </w:rPr>
        <w:t xml:space="preserve">Le taux de l’avance est fixé </w:t>
      </w:r>
      <w:r w:rsidR="002F5B19">
        <w:rPr>
          <w:i/>
          <w:sz w:val="18"/>
        </w:rPr>
        <w:t>dans le CCAP</w:t>
      </w:r>
      <w:r w:rsidRPr="00005A82">
        <w:rPr>
          <w:i/>
          <w:sz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5529"/>
    </w:tblGrid>
    <w:tr w:rsidR="00EA3BC0" w:rsidRPr="009D7682" w:rsidTr="009130DE">
      <w:trPr>
        <w:trHeight w:val="1750"/>
      </w:trPr>
      <w:tc>
        <w:tcPr>
          <w:tcW w:w="2253" w:type="pct"/>
        </w:tcPr>
        <w:p w:rsidR="00EA3BC0" w:rsidRDefault="00BD3D9B" w:rsidP="00323217">
          <w:r w:rsidRPr="000C36B0">
            <w:rPr>
              <w:noProof/>
              <w:sz w:val="24"/>
              <w:lang w:eastAsia="fr-FR"/>
            </w:rPr>
            <w:drawing>
              <wp:inline distT="0" distB="0" distL="0" distR="0" wp14:anchorId="79F75B30" wp14:editId="21722C90">
                <wp:extent cx="1332259" cy="1224000"/>
                <wp:effectExtent l="0" t="0" r="1270" b="0"/>
                <wp:docPr id="2" name="Image 2" descr="C:\Users\g.rowarch\AppData\Local\Microsoft\Windows\Temporary Internet Files\Content.Outlook\Z6Y9F16W\Ministère des Armées et des Anciens combattants_CMJ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g.rowarch\AppData\Local\Microsoft\Windows\Temporary Internet Files\Content.Outlook\Z6Y9F16W\Ministère des Armées et des Anciens combattants_CMJ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2259" cy="12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vAlign w:val="center"/>
        </w:tcPr>
        <w:p w:rsidR="00EA3BC0" w:rsidRPr="000C1003" w:rsidRDefault="00EA3BC0" w:rsidP="009130DE">
          <w:pPr>
            <w:pStyle w:val="ZEmetteur"/>
            <w:ind w:left="562"/>
            <w:rPr>
              <w:szCs w:val="22"/>
            </w:rPr>
          </w:pPr>
          <w:r w:rsidRPr="000C1003">
            <w:rPr>
              <w:szCs w:val="22"/>
            </w:rPr>
            <w:t>Service d’infrastructure de la Défense</w:t>
          </w:r>
        </w:p>
        <w:p w:rsidR="00EA3BC0" w:rsidRDefault="00EA3BC0" w:rsidP="009130DE">
          <w:pPr>
            <w:pStyle w:val="ZEmetteur"/>
            <w:ind w:left="1162"/>
            <w:rPr>
              <w:szCs w:val="22"/>
            </w:rPr>
          </w:pPr>
          <w:r>
            <w:rPr>
              <w:szCs w:val="22"/>
            </w:rPr>
            <w:t>SID Sud-Est</w:t>
          </w:r>
        </w:p>
        <w:p w:rsidR="00EA3BC0" w:rsidRPr="0063569E" w:rsidRDefault="00EA3BC0" w:rsidP="0063569E">
          <w:pPr>
            <w:spacing w:before="0" w:after="0"/>
            <w:jc w:val="right"/>
            <w:rPr>
              <w:rStyle w:val="Titredulivre"/>
              <w:rFonts w:ascii="Marianne" w:hAnsi="Marianne"/>
              <w:i w:val="0"/>
            </w:rPr>
          </w:pPr>
        </w:p>
      </w:tc>
    </w:tr>
  </w:tbl>
  <w:p w:rsidR="00EA3BC0" w:rsidRDefault="00EA3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118D"/>
    <w:multiLevelType w:val="hybridMultilevel"/>
    <w:tmpl w:val="25301B36"/>
    <w:lvl w:ilvl="0" w:tplc="C3A8B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250D5"/>
    <w:multiLevelType w:val="hybridMultilevel"/>
    <w:tmpl w:val="9380F9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3BAE"/>
    <w:multiLevelType w:val="hybridMultilevel"/>
    <w:tmpl w:val="7D70A386"/>
    <w:lvl w:ilvl="0" w:tplc="B2E8FDBA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8C4D4C"/>
    <w:multiLevelType w:val="multilevel"/>
    <w:tmpl w:val="C4A2370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2661115"/>
    <w:multiLevelType w:val="hybridMultilevel"/>
    <w:tmpl w:val="577A3882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21843"/>
    <w:multiLevelType w:val="hybridMultilevel"/>
    <w:tmpl w:val="DC2E8662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B2E35"/>
    <w:multiLevelType w:val="hybridMultilevel"/>
    <w:tmpl w:val="C79641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71286"/>
    <w:multiLevelType w:val="hybridMultilevel"/>
    <w:tmpl w:val="FB0225CA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05288"/>
    <w:multiLevelType w:val="hybridMultilevel"/>
    <w:tmpl w:val="FE7460D2"/>
    <w:lvl w:ilvl="0" w:tplc="C3A8B2B0">
      <w:numFmt w:val="bullet"/>
      <w:lvlText w:val="-"/>
      <w:lvlJc w:val="left"/>
      <w:pPr>
        <w:ind w:left="119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9" w15:restartNumberingAfterBreak="0">
    <w:nsid w:val="34B3692C"/>
    <w:multiLevelType w:val="hybridMultilevel"/>
    <w:tmpl w:val="1EA27192"/>
    <w:lvl w:ilvl="0" w:tplc="D592F4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25A8C"/>
    <w:multiLevelType w:val="multilevel"/>
    <w:tmpl w:val="2CAE67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2564CCF"/>
    <w:multiLevelType w:val="hybridMultilevel"/>
    <w:tmpl w:val="AAB8DD92"/>
    <w:lvl w:ilvl="0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4042FB8"/>
    <w:multiLevelType w:val="hybridMultilevel"/>
    <w:tmpl w:val="488A40D0"/>
    <w:lvl w:ilvl="0" w:tplc="C63EDF1E">
      <w:numFmt w:val="bullet"/>
      <w:pStyle w:val="Paragraphedeliste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3512D1"/>
    <w:multiLevelType w:val="hybridMultilevel"/>
    <w:tmpl w:val="C254AACA"/>
    <w:lvl w:ilvl="0" w:tplc="2A56842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94DF9"/>
    <w:multiLevelType w:val="hybridMultilevel"/>
    <w:tmpl w:val="313A08F0"/>
    <w:lvl w:ilvl="0" w:tplc="DA9E94D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14"/>
  </w:num>
  <w:num w:numId="11">
    <w:abstractNumId w:val="12"/>
  </w:num>
  <w:num w:numId="12">
    <w:abstractNumId w:val="5"/>
  </w:num>
  <w:num w:numId="13">
    <w:abstractNumId w:val="1"/>
  </w:num>
  <w:num w:numId="14">
    <w:abstractNumId w:val="2"/>
  </w:num>
  <w:num w:numId="1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CA8"/>
    <w:rsid w:val="00005A82"/>
    <w:rsid w:val="00072616"/>
    <w:rsid w:val="000749F6"/>
    <w:rsid w:val="000974D8"/>
    <w:rsid w:val="000B4235"/>
    <w:rsid w:val="000C1017"/>
    <w:rsid w:val="001A4FB2"/>
    <w:rsid w:val="0027005D"/>
    <w:rsid w:val="002B2146"/>
    <w:rsid w:val="002F5B19"/>
    <w:rsid w:val="0030172C"/>
    <w:rsid w:val="00323217"/>
    <w:rsid w:val="00342830"/>
    <w:rsid w:val="00353ABA"/>
    <w:rsid w:val="003A6D1C"/>
    <w:rsid w:val="003B6B1D"/>
    <w:rsid w:val="0044185A"/>
    <w:rsid w:val="004627A0"/>
    <w:rsid w:val="0051698A"/>
    <w:rsid w:val="00594C63"/>
    <w:rsid w:val="005A2C33"/>
    <w:rsid w:val="005B640A"/>
    <w:rsid w:val="00624CE7"/>
    <w:rsid w:val="0063452E"/>
    <w:rsid w:val="0063569E"/>
    <w:rsid w:val="006801FD"/>
    <w:rsid w:val="00686DDC"/>
    <w:rsid w:val="006C46E7"/>
    <w:rsid w:val="006E184C"/>
    <w:rsid w:val="006E3362"/>
    <w:rsid w:val="007000A7"/>
    <w:rsid w:val="00726BFA"/>
    <w:rsid w:val="00771CA8"/>
    <w:rsid w:val="007C0F57"/>
    <w:rsid w:val="00810232"/>
    <w:rsid w:val="0088664E"/>
    <w:rsid w:val="008A0DCF"/>
    <w:rsid w:val="008F597A"/>
    <w:rsid w:val="00903C0F"/>
    <w:rsid w:val="009130DE"/>
    <w:rsid w:val="00996214"/>
    <w:rsid w:val="009D7682"/>
    <w:rsid w:val="009F31A0"/>
    <w:rsid w:val="009F492E"/>
    <w:rsid w:val="00A36C28"/>
    <w:rsid w:val="00A45A26"/>
    <w:rsid w:val="00AF21BD"/>
    <w:rsid w:val="00B5731F"/>
    <w:rsid w:val="00BD3D9B"/>
    <w:rsid w:val="00BE0713"/>
    <w:rsid w:val="00C066AE"/>
    <w:rsid w:val="00C26852"/>
    <w:rsid w:val="00C41F6B"/>
    <w:rsid w:val="00C85D2D"/>
    <w:rsid w:val="00CE1D87"/>
    <w:rsid w:val="00D30F8F"/>
    <w:rsid w:val="00DA14F8"/>
    <w:rsid w:val="00DA2365"/>
    <w:rsid w:val="00DF7D32"/>
    <w:rsid w:val="00E3410F"/>
    <w:rsid w:val="00E36B7B"/>
    <w:rsid w:val="00EA3BC0"/>
    <w:rsid w:val="00EC2D97"/>
    <w:rsid w:val="00FA0AF1"/>
    <w:rsid w:val="00FB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93FAE8"/>
  <w15:chartTrackingRefBased/>
  <w15:docId w15:val="{8DA15B79-FD46-48ED-87E4-A24F4BE3A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4D8"/>
    <w:pPr>
      <w:spacing w:before="120" w:after="120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C26852"/>
    <w:pPr>
      <w:keepNext/>
      <w:keepLines/>
      <w:numPr>
        <w:numId w:val="1"/>
      </w:numPr>
      <w:outlineLvl w:val="0"/>
    </w:pPr>
    <w:rPr>
      <w:rFonts w:eastAsiaTheme="majorEastAsia" w:cstheme="majorBidi"/>
      <w:b/>
      <w:smallCaps/>
      <w:szCs w:val="32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F597A"/>
    <w:pPr>
      <w:keepNext/>
      <w:keepLines/>
      <w:widowControl w:val="0"/>
      <w:numPr>
        <w:ilvl w:val="1"/>
        <w:numId w:val="1"/>
      </w:numPr>
      <w:tabs>
        <w:tab w:val="left" w:pos="822"/>
        <w:tab w:val="left" w:pos="1101"/>
      </w:tabs>
      <w:autoSpaceDE w:val="0"/>
      <w:autoSpaceDN w:val="0"/>
      <w:adjustRightInd w:val="0"/>
      <w:spacing w:before="60" w:after="60" w:line="240" w:lineRule="auto"/>
      <w:outlineLvl w:val="1"/>
    </w:pPr>
    <w:rPr>
      <w:rFonts w:eastAsiaTheme="majorEastAsia" w:cstheme="majorBidi"/>
      <w:b/>
      <w:smallCaps/>
      <w:szCs w:val="26"/>
    </w:rPr>
  </w:style>
  <w:style w:type="paragraph" w:styleId="Titre3">
    <w:name w:val="heading 3"/>
    <w:basedOn w:val="Titre2"/>
    <w:next w:val="Normal"/>
    <w:link w:val="Titre3Car"/>
    <w:autoRedefine/>
    <w:uiPriority w:val="9"/>
    <w:unhideWhenUsed/>
    <w:qFormat/>
    <w:rsid w:val="008F597A"/>
    <w:pPr>
      <w:numPr>
        <w:ilvl w:val="2"/>
      </w:numPr>
      <w:outlineLvl w:val="2"/>
    </w:pPr>
    <w:rPr>
      <w:b w:val="0"/>
      <w:smallCaps w:val="0"/>
      <w:szCs w:val="24"/>
      <w:u w:val="single"/>
      <w:lang w:eastAsia="fr-FR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903C0F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/>
      <w:iCs/>
      <w:smallCaps/>
    </w:rPr>
  </w:style>
  <w:style w:type="paragraph" w:styleId="Titre5">
    <w:name w:val="heading 5"/>
    <w:basedOn w:val="Normal"/>
    <w:next w:val="Normal"/>
    <w:link w:val="Titre5Car"/>
    <w:unhideWhenUsed/>
    <w:rsid w:val="00903C0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nhideWhenUsed/>
    <w:rsid w:val="00903C0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nhideWhenUsed/>
    <w:rsid w:val="00903C0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nhideWhenUsed/>
    <w:rsid w:val="00903C0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nhideWhenUsed/>
    <w:rsid w:val="00903C0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9D7682"/>
  </w:style>
  <w:style w:type="paragraph" w:styleId="Pieddepage">
    <w:name w:val="footer"/>
    <w:basedOn w:val="Normal"/>
    <w:link w:val="PieddepageCar"/>
    <w:uiPriority w:val="99"/>
    <w:unhideWhenUsed/>
    <w:rsid w:val="009D7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7682"/>
  </w:style>
  <w:style w:type="table" w:styleId="Grilledutableau">
    <w:name w:val="Table Grid"/>
    <w:basedOn w:val="TableauNormal"/>
    <w:uiPriority w:val="39"/>
    <w:rsid w:val="009D7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D7682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C26852"/>
    <w:rPr>
      <w:rFonts w:ascii="Arial" w:eastAsiaTheme="majorEastAsia" w:hAnsi="Arial" w:cstheme="majorBidi"/>
      <w:b/>
      <w:smallCaps/>
      <w:sz w:val="20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8F597A"/>
    <w:rPr>
      <w:rFonts w:ascii="Arial" w:eastAsiaTheme="majorEastAsia" w:hAnsi="Arial" w:cstheme="majorBidi"/>
      <w:b/>
      <w:smallCaps/>
      <w:sz w:val="2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F597A"/>
    <w:rPr>
      <w:rFonts w:ascii="Arial" w:eastAsiaTheme="majorEastAsia" w:hAnsi="Arial" w:cstheme="majorBidi"/>
      <w:sz w:val="20"/>
      <w:szCs w:val="24"/>
      <w:u w:val="single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03C0F"/>
    <w:rPr>
      <w:rFonts w:ascii="Arial" w:eastAsiaTheme="majorEastAsia" w:hAnsi="Arial" w:cstheme="majorBidi"/>
      <w:i/>
      <w:iCs/>
      <w:smallCaps/>
      <w:sz w:val="20"/>
    </w:rPr>
  </w:style>
  <w:style w:type="character" w:customStyle="1" w:styleId="Titre5Car">
    <w:name w:val="Titre 5 Car"/>
    <w:basedOn w:val="Policepardfaut"/>
    <w:link w:val="Titre5"/>
    <w:rsid w:val="00903C0F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Titre6Car">
    <w:name w:val="Titre 6 Car"/>
    <w:basedOn w:val="Policepardfaut"/>
    <w:link w:val="Titre6"/>
    <w:rsid w:val="00903C0F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Titre7Car">
    <w:name w:val="Titre 7 Car"/>
    <w:basedOn w:val="Policepardfaut"/>
    <w:link w:val="Titre7"/>
    <w:rsid w:val="00903C0F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Titre8Car">
    <w:name w:val="Titre 8 Car"/>
    <w:basedOn w:val="Policepardfaut"/>
    <w:link w:val="Titre8"/>
    <w:rsid w:val="00903C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rsid w:val="00903C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itredulivre">
    <w:name w:val="Book Title"/>
    <w:basedOn w:val="Policepardfaut"/>
    <w:uiPriority w:val="33"/>
    <w:qFormat/>
    <w:rsid w:val="0063569E"/>
    <w:rPr>
      <w:b/>
      <w:bCs/>
      <w:i/>
      <w:iCs/>
      <w:spacing w:val="5"/>
    </w:rPr>
  </w:style>
  <w:style w:type="paragraph" w:customStyle="1" w:styleId="ZEmetteur">
    <w:name w:val="*ZEmetteur"/>
    <w:basedOn w:val="Normal"/>
    <w:rsid w:val="009130DE"/>
    <w:pPr>
      <w:spacing w:before="0" w:after="0" w:line="240" w:lineRule="auto"/>
      <w:jc w:val="right"/>
    </w:pPr>
    <w:rPr>
      <w:rFonts w:cs="Arial"/>
      <w:b/>
      <w:sz w:val="24"/>
      <w:szCs w:val="24"/>
      <w:lang w:eastAsia="fr-FR"/>
    </w:rPr>
  </w:style>
  <w:style w:type="paragraph" w:customStyle="1" w:styleId="TitreLT">
    <w:name w:val="*TitreLT"/>
    <w:basedOn w:val="Normal"/>
    <w:rsid w:val="009130DE"/>
    <w:pPr>
      <w:spacing w:line="240" w:lineRule="auto"/>
      <w:jc w:val="center"/>
    </w:pPr>
    <w:rPr>
      <w:rFonts w:eastAsia="Times New Roman" w:cs="Times New Roman"/>
      <w:bCs/>
      <w:lang w:eastAsia="fr-FR"/>
    </w:rPr>
  </w:style>
  <w:style w:type="character" w:styleId="Lienhypertexte">
    <w:name w:val="Hyperlink"/>
    <w:basedOn w:val="Policepardfaut"/>
    <w:uiPriority w:val="99"/>
    <w:unhideWhenUsed/>
    <w:rsid w:val="005B640A"/>
    <w:rPr>
      <w:color w:val="0563C1" w:themeColor="hyperlink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974D8"/>
    <w:pPr>
      <w:spacing w:line="240" w:lineRule="auto"/>
      <w:contextualSpacing/>
    </w:pPr>
    <w:rPr>
      <w:rFonts w:ascii="Marianne" w:eastAsiaTheme="majorEastAsia" w:hAnsi="Marianne" w:cstheme="majorBidi"/>
      <w:smallCaps/>
      <w:spacing w:val="-10"/>
      <w:kern w:val="28"/>
      <w:sz w:val="24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4D8"/>
    <w:rPr>
      <w:rFonts w:ascii="Marianne" w:eastAsiaTheme="majorEastAsia" w:hAnsi="Marianne" w:cstheme="majorBidi"/>
      <w:smallCaps/>
      <w:spacing w:val="-10"/>
      <w:kern w:val="28"/>
      <w:sz w:val="24"/>
      <w:szCs w:val="56"/>
    </w:rPr>
  </w:style>
  <w:style w:type="paragraph" w:styleId="Commentaire">
    <w:name w:val="annotation text"/>
    <w:basedOn w:val="Normal"/>
    <w:link w:val="CommentaireCar"/>
    <w:uiPriority w:val="99"/>
    <w:rsid w:val="000974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0974D8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Marquedecommentaire">
    <w:name w:val="annotation reference"/>
    <w:uiPriority w:val="99"/>
    <w:semiHidden/>
    <w:rsid w:val="000974D8"/>
    <w:rPr>
      <w:sz w:val="16"/>
      <w:szCs w:val="16"/>
    </w:rPr>
  </w:style>
  <w:style w:type="paragraph" w:styleId="Textedebulles">
    <w:name w:val="Balloon Text"/>
    <w:basedOn w:val="Normal"/>
    <w:link w:val="TextedebullesCar"/>
    <w:semiHidden/>
    <w:unhideWhenUsed/>
    <w:rsid w:val="000974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0974D8"/>
    <w:rPr>
      <w:rFonts w:ascii="Segoe UI" w:hAnsi="Segoe UI" w:cs="Segoe UI"/>
      <w:sz w:val="18"/>
      <w:szCs w:val="18"/>
    </w:rPr>
  </w:style>
  <w:style w:type="numbering" w:customStyle="1" w:styleId="Aucuneliste1">
    <w:name w:val="Aucune liste1"/>
    <w:next w:val="Aucuneliste"/>
    <w:uiPriority w:val="99"/>
    <w:semiHidden/>
    <w:unhideWhenUsed/>
    <w:rsid w:val="000974D8"/>
  </w:style>
  <w:style w:type="paragraph" w:styleId="Corpsdetexte">
    <w:name w:val="Body Text"/>
    <w:basedOn w:val="Normal"/>
    <w:link w:val="CorpsdetexteCar"/>
    <w:rsid w:val="000974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0974D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detexte21">
    <w:name w:val="Corps de texte 21"/>
    <w:basedOn w:val="Normal"/>
    <w:rsid w:val="000974D8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fr-FR"/>
    </w:rPr>
  </w:style>
  <w:style w:type="paragraph" w:styleId="TM1">
    <w:name w:val="toc 1"/>
    <w:basedOn w:val="Normal"/>
    <w:next w:val="Normal"/>
    <w:uiPriority w:val="39"/>
    <w:rsid w:val="000974D8"/>
    <w:pPr>
      <w:spacing w:line="240" w:lineRule="auto"/>
    </w:pPr>
    <w:rPr>
      <w:rFonts w:ascii="Marianne" w:eastAsia="Times New Roman" w:hAnsi="Marianne" w:cs="Times New Roman"/>
      <w:b/>
      <w:bCs/>
      <w:caps/>
      <w:szCs w:val="20"/>
      <w:lang w:eastAsia="fr-FR"/>
    </w:rPr>
  </w:style>
  <w:style w:type="paragraph" w:styleId="TM2">
    <w:name w:val="toc 2"/>
    <w:basedOn w:val="Normal"/>
    <w:next w:val="Normal"/>
    <w:uiPriority w:val="39"/>
    <w:rsid w:val="000974D8"/>
    <w:pPr>
      <w:spacing w:after="0" w:line="240" w:lineRule="auto"/>
      <w:ind w:left="200"/>
    </w:pPr>
    <w:rPr>
      <w:rFonts w:ascii="Marianne" w:eastAsia="Times New Roman" w:hAnsi="Marianne" w:cs="Times New Roman"/>
      <w:smallCaps/>
      <w:szCs w:val="20"/>
      <w:lang w:eastAsia="fr-FR"/>
    </w:rPr>
  </w:style>
  <w:style w:type="paragraph" w:styleId="TM3">
    <w:name w:val="toc 3"/>
    <w:basedOn w:val="Normal"/>
    <w:next w:val="Normal"/>
    <w:uiPriority w:val="39"/>
    <w:rsid w:val="000974D8"/>
    <w:pPr>
      <w:spacing w:after="0" w:line="240" w:lineRule="auto"/>
      <w:ind w:left="400"/>
    </w:pPr>
    <w:rPr>
      <w:rFonts w:ascii="Marianne" w:eastAsia="Times New Roman" w:hAnsi="Marianne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uiPriority w:val="39"/>
    <w:rsid w:val="000974D8"/>
    <w:pPr>
      <w:spacing w:after="0" w:line="240" w:lineRule="auto"/>
      <w:ind w:left="6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uiPriority w:val="39"/>
    <w:rsid w:val="000974D8"/>
    <w:pPr>
      <w:spacing w:after="0" w:line="240" w:lineRule="auto"/>
      <w:ind w:left="8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uiPriority w:val="39"/>
    <w:rsid w:val="000974D8"/>
    <w:pPr>
      <w:spacing w:after="0" w:line="240" w:lineRule="auto"/>
      <w:ind w:left="10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uiPriority w:val="39"/>
    <w:rsid w:val="000974D8"/>
    <w:pPr>
      <w:spacing w:after="0" w:line="240" w:lineRule="auto"/>
      <w:ind w:left="12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uiPriority w:val="39"/>
    <w:rsid w:val="000974D8"/>
    <w:pPr>
      <w:spacing w:after="0" w:line="240" w:lineRule="auto"/>
      <w:ind w:left="1400"/>
    </w:pPr>
    <w:rPr>
      <w:rFonts w:ascii="Marianne" w:eastAsia="Times New Roman" w:hAnsi="Marianne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uiPriority w:val="39"/>
    <w:rsid w:val="000974D8"/>
    <w:pPr>
      <w:spacing w:after="0" w:line="240" w:lineRule="auto"/>
      <w:ind w:left="1600"/>
    </w:pPr>
    <w:rPr>
      <w:rFonts w:ascii="Marianne" w:eastAsia="Times New Roman" w:hAnsi="Marianne" w:cs="Times New Roman"/>
      <w:sz w:val="18"/>
      <w:szCs w:val="18"/>
      <w:lang w:eastAsia="fr-FR"/>
    </w:rPr>
  </w:style>
  <w:style w:type="character" w:styleId="Numrodepage">
    <w:name w:val="page number"/>
    <w:basedOn w:val="Policepardfaut"/>
    <w:rsid w:val="000974D8"/>
  </w:style>
  <w:style w:type="paragraph" w:styleId="Corpsdetexte2">
    <w:name w:val="Body Text 2"/>
    <w:basedOn w:val="Normal"/>
    <w:link w:val="Corpsdetexte2Car"/>
    <w:rsid w:val="000974D8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0974D8"/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0974D8"/>
    <w:pPr>
      <w:spacing w:after="0" w:line="240" w:lineRule="auto"/>
      <w:ind w:left="284"/>
    </w:pPr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974D8"/>
    <w:rPr>
      <w:rFonts w:ascii="Times New Roman" w:eastAsia="Times New Roman" w:hAnsi="Times New Roman" w:cs="Times New Roman"/>
      <w:color w:val="0000FF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rsid w:val="000974D8"/>
    <w:pPr>
      <w:spacing w:after="0" w:line="240" w:lineRule="auto"/>
    </w:pPr>
    <w:rPr>
      <w:rFonts w:ascii="Times New Roman" w:eastAsia="Times New Roman" w:hAnsi="Times New Roman" w:cs="Times New Roman"/>
      <w:b/>
      <w:color w:val="0000FF"/>
      <w:sz w:val="24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0974D8"/>
    <w:rPr>
      <w:rFonts w:ascii="Times New Roman" w:eastAsia="Times New Roman" w:hAnsi="Times New Roman" w:cs="Times New Roman"/>
      <w:b/>
      <w:color w:val="0000FF"/>
      <w:sz w:val="24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rsid w:val="000974D8"/>
    <w:pPr>
      <w:spacing w:after="0" w:line="240" w:lineRule="auto"/>
      <w:ind w:left="567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974D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0974D8"/>
    <w:pPr>
      <w:spacing w:after="0" w:line="240" w:lineRule="auto"/>
      <w:ind w:left="567"/>
    </w:pPr>
    <w:rPr>
      <w:rFonts w:ascii="Times New Roman" w:eastAsia="Times New Roman" w:hAnsi="Times New Roman" w:cs="Times New Roman"/>
      <w:color w:val="0000FF"/>
      <w:szCs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974D8"/>
    <w:rPr>
      <w:rFonts w:ascii="Times New Roman" w:eastAsia="Times New Roman" w:hAnsi="Times New Roman" w:cs="Times New Roman"/>
      <w:color w:val="0000FF"/>
      <w:sz w:val="20"/>
      <w:szCs w:val="20"/>
      <w:lang w:eastAsia="fr-FR"/>
    </w:rPr>
  </w:style>
  <w:style w:type="paragraph" w:customStyle="1" w:styleId="paragraphe">
    <w:name w:val="paragraphe"/>
    <w:basedOn w:val="Normal"/>
    <w:next w:val="Normal"/>
    <w:rsid w:val="000974D8"/>
    <w:pPr>
      <w:spacing w:after="0" w:line="240" w:lineRule="auto"/>
      <w:ind w:left="851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Tableau">
    <w:name w:val="Tableau"/>
    <w:basedOn w:val="Normal"/>
    <w:rsid w:val="000974D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Objet">
    <w:name w:val="Objet"/>
    <w:basedOn w:val="Normal"/>
    <w:rsid w:val="000974D8"/>
    <w:pPr>
      <w:tabs>
        <w:tab w:val="left" w:pos="3828"/>
      </w:tabs>
      <w:spacing w:after="0" w:line="240" w:lineRule="auto"/>
      <w:ind w:left="3969" w:hanging="1701"/>
    </w:pPr>
    <w:rPr>
      <w:rFonts w:eastAsia="Times New Roman" w:cs="Times New Roman"/>
      <w:color w:val="000000"/>
      <w:szCs w:val="20"/>
      <w:lang w:eastAsia="fr-FR"/>
    </w:rPr>
  </w:style>
  <w:style w:type="character" w:styleId="Lienhypertextesuivivisit">
    <w:name w:val="FollowedHyperlink"/>
    <w:rsid w:val="000974D8"/>
    <w:rPr>
      <w:color w:val="800080"/>
      <w:u w:val="single"/>
    </w:rPr>
  </w:style>
  <w:style w:type="paragraph" w:styleId="Normalcentr">
    <w:name w:val="Block Text"/>
    <w:basedOn w:val="Normal"/>
    <w:rsid w:val="000974D8"/>
    <w:pPr>
      <w:spacing w:after="0" w:line="240" w:lineRule="auto"/>
      <w:ind w:left="142" w:right="567"/>
      <w:outlineLvl w:val="0"/>
    </w:pPr>
    <w:rPr>
      <w:rFonts w:eastAsia="Times New Roman" w:cs="Arial"/>
      <w:szCs w:val="20"/>
      <w:lang w:eastAsia="fr-FR"/>
    </w:rPr>
  </w:style>
  <w:style w:type="paragraph" w:customStyle="1" w:styleId="Retraitcorpsdetexte21">
    <w:name w:val="Retrait corps de texte 21"/>
    <w:basedOn w:val="Normal"/>
    <w:rsid w:val="000974D8"/>
    <w:pPr>
      <w:spacing w:after="0" w:line="240" w:lineRule="auto"/>
      <w:ind w:firstLine="1418"/>
    </w:pPr>
    <w:rPr>
      <w:rFonts w:eastAsia="Times New Roman" w:cs="Arial"/>
      <w:noProof/>
      <w:szCs w:val="20"/>
      <w:lang w:eastAsia="fr-FR"/>
    </w:rPr>
  </w:style>
  <w:style w:type="paragraph" w:styleId="NormalWeb">
    <w:name w:val="Normal (Web)"/>
    <w:basedOn w:val="Normal"/>
    <w:rsid w:val="000974D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efault">
    <w:name w:val="Default"/>
    <w:rsid w:val="000974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974D8"/>
    <w:pPr>
      <w:overflowPunct/>
      <w:autoSpaceDE/>
      <w:autoSpaceDN/>
      <w:adjustRightInd/>
      <w:jc w:val="left"/>
    </w:pPr>
    <w:rPr>
      <w:b/>
      <w:bCs/>
      <w:sz w:val="20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974D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link w:val="ParagraphedelisteCar"/>
    <w:autoRedefine/>
    <w:uiPriority w:val="34"/>
    <w:qFormat/>
    <w:rsid w:val="000749F6"/>
    <w:pPr>
      <w:numPr>
        <w:numId w:val="11"/>
      </w:numPr>
      <w:spacing w:line="276" w:lineRule="auto"/>
      <w:contextualSpacing/>
    </w:pPr>
    <w:rPr>
      <w:rFonts w:eastAsia="Times New Roman" w:cs="Times New Roman"/>
      <w:lang w:eastAsia="fr-FR"/>
    </w:rPr>
  </w:style>
  <w:style w:type="paragraph" w:styleId="Rvision">
    <w:name w:val="Revision"/>
    <w:hidden/>
    <w:uiPriority w:val="99"/>
    <w:semiHidden/>
    <w:rsid w:val="000974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974D8"/>
    <w:pPr>
      <w:keepNext w:val="0"/>
      <w:keepLines w:val="0"/>
      <w:numPr>
        <w:numId w:val="0"/>
      </w:numPr>
      <w:spacing w:before="480" w:after="240" w:line="276" w:lineRule="auto"/>
      <w:contextualSpacing/>
      <w:outlineLvl w:val="9"/>
    </w:pPr>
    <w:rPr>
      <w:rFonts w:asciiTheme="majorHAnsi" w:eastAsia="Times New Roman" w:hAnsiTheme="majorHAnsi" w:cs="Times New Roman"/>
      <w:bCs/>
      <w:smallCaps w:val="0"/>
      <w:color w:val="2E74B5" w:themeColor="accent1" w:themeShade="BF"/>
      <w:sz w:val="28"/>
      <w:szCs w:val="28"/>
      <w:u w:val="none"/>
      <w:lang w:eastAsia="fr-FR"/>
    </w:rPr>
  </w:style>
  <w:style w:type="paragraph" w:customStyle="1" w:styleId="LO-Normal">
    <w:name w:val="LO-Normal"/>
    <w:rsid w:val="000974D8"/>
    <w:pPr>
      <w:keepNext/>
      <w:shd w:val="clear" w:color="auto" w:fill="FFFFFF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Emphaseintense">
    <w:name w:val="Intense Emphasis"/>
    <w:basedOn w:val="Policepardfaut"/>
    <w:uiPriority w:val="21"/>
    <w:qFormat/>
    <w:rsid w:val="000974D8"/>
    <w:rPr>
      <w:i/>
      <w:iCs/>
      <w:color w:val="5B9BD5" w:themeColor="accent1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0749F6"/>
    <w:rPr>
      <w:rFonts w:ascii="Arial" w:eastAsia="Times New Roman" w:hAnsi="Arial" w:cs="Times New Roman"/>
      <w:sz w:val="20"/>
      <w:lang w:eastAsia="fr-FR"/>
    </w:rPr>
  </w:style>
  <w:style w:type="paragraph" w:customStyle="1" w:styleId="Corpsdutexte">
    <w:name w:val="Corps du texte"/>
    <w:basedOn w:val="Normal"/>
    <w:rsid w:val="000974D8"/>
    <w:pPr>
      <w:spacing w:before="0" w:after="0" w:line="240" w:lineRule="auto"/>
      <w:ind w:left="1418" w:right="227"/>
    </w:pPr>
    <w:rPr>
      <w:rFonts w:ascii="Verdana" w:eastAsia="Times New Roman" w:hAnsi="Verdana" w:cs="Times New Roman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26852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26852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268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an-baptiste1guerin@intradef.gouv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POLE%20ACHAT\INTERNE\BIBLIOTHEQUE%20DE%20DOCS%20MARCHES\Malette_2024\AE_Travaux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A9A0E9BDE4346518640B674639C95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B51696-A6C6-4BC3-A329-B8647F4ED8EA}"/>
      </w:docPartPr>
      <w:docPartBody>
        <w:p w:rsidR="00000000" w:rsidRDefault="000A7C29">
          <w:pPr>
            <w:pStyle w:val="4A9A0E9BDE4346518640B674639C95D4"/>
          </w:pPr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8AA8C1401205435D9A66D3B03D8EC1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358C5C-BE85-4B62-9F44-6C61D3D86E95}"/>
      </w:docPartPr>
      <w:docPartBody>
        <w:p w:rsidR="00000000" w:rsidRDefault="00CC0AC7">
          <w:pPr>
            <w:pStyle w:val="8AA8C1401205435D9A66D3B03D8EC185"/>
          </w:pPr>
          <w:r w:rsidRPr="003A4584">
            <w:rPr>
              <w:rStyle w:val="Textedelespacerserv"/>
            </w:rPr>
            <w:t>Choisissez un élément.</w:t>
          </w:r>
        </w:p>
      </w:docPartBody>
    </w:docPart>
    <w:docPart>
      <w:docPartPr>
        <w:name w:val="11ED9BA8E30E4EAF8C5E8BB88BACF6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F79BA6-E18D-4636-87B0-0E6B27928A4A}"/>
      </w:docPartPr>
      <w:docPartBody>
        <w:p w:rsidR="00000000" w:rsidRDefault="00670CC7">
          <w:pPr>
            <w:pStyle w:val="11ED9BA8E30E4EAF8C5E8BB88BACF65A"/>
          </w:pPr>
          <w:r w:rsidRPr="007C43E9">
            <w:rPr>
              <w:rStyle w:val="Textedelespacerserv"/>
            </w:rPr>
            <w:t>Choisissez un élément.</w:t>
          </w:r>
        </w:p>
      </w:docPartBody>
    </w:docPart>
    <w:docPart>
      <w:docPartPr>
        <w:name w:val="C36A579F47C14201831FBB8F7BEA05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580C69-D584-4DEE-BBEA-078734DCA592}"/>
      </w:docPartPr>
      <w:docPartBody>
        <w:p w:rsidR="00000000" w:rsidRDefault="00670CC7">
          <w:pPr>
            <w:pStyle w:val="C36A579F47C14201831FBB8F7BEA05CF"/>
          </w:pPr>
          <w:r w:rsidRPr="007C43E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4A9A0E9BDE4346518640B674639C95D4">
    <w:name w:val="4A9A0E9BDE4346518640B674639C95D4"/>
  </w:style>
  <w:style w:type="paragraph" w:customStyle="1" w:styleId="8AA8C1401205435D9A66D3B03D8EC185">
    <w:name w:val="8AA8C1401205435D9A66D3B03D8EC185"/>
  </w:style>
  <w:style w:type="paragraph" w:customStyle="1" w:styleId="11ED9BA8E30E4EAF8C5E8BB88BACF65A">
    <w:name w:val="11ED9BA8E30E4EAF8C5E8BB88BACF65A"/>
  </w:style>
  <w:style w:type="paragraph" w:customStyle="1" w:styleId="C36A579F47C14201831FBB8F7BEA05CF">
    <w:name w:val="C36A579F47C14201831FBB8F7BEA05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52B9C-0171-4DB4-9193-287DD0BF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AE_Travaux.dotx</Template>
  <TotalTime>4</TotalTime>
  <Pages>4</Pages>
  <Words>712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 ASC NIV 1 OT</dc:creator>
  <cp:keywords/>
  <dc:description/>
  <cp:lastModifiedBy>ROWARCH Guillaume ASC NIV 1 OT</cp:lastModifiedBy>
  <cp:revision>1</cp:revision>
  <dcterms:created xsi:type="dcterms:W3CDTF">2026-07-28T07:05:00Z</dcterms:created>
  <dcterms:modified xsi:type="dcterms:W3CDTF">2026-07-28T07:10:00Z</dcterms:modified>
</cp:coreProperties>
</file>