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B48D1" w14:textId="3B2C315B" w:rsidR="003E4BAD" w:rsidRPr="00346302" w:rsidRDefault="000D6149" w:rsidP="003E4BAD">
      <w:pPr>
        <w:tabs>
          <w:tab w:val="left" w:pos="5274"/>
        </w:tabs>
        <w:spacing w:after="160" w:line="259" w:lineRule="auto"/>
        <w:jc w:val="center"/>
        <w:rPr>
          <w:rFonts w:ascii="Arial" w:hAnsi="Arial" w:cs="Arial"/>
          <w:b/>
          <w:bCs/>
          <w:i/>
          <w:iCs/>
          <w:sz w:val="24"/>
        </w:rPr>
      </w:pPr>
      <w:r w:rsidRPr="00E863A7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1312" behindDoc="0" locked="0" layoutInCell="1" allowOverlap="1" wp14:anchorId="247CB218" wp14:editId="57EB99C9">
            <wp:simplePos x="0" y="0"/>
            <wp:positionH relativeFrom="margin">
              <wp:posOffset>5374640</wp:posOffset>
            </wp:positionH>
            <wp:positionV relativeFrom="paragraph">
              <wp:posOffset>-102235</wp:posOffset>
            </wp:positionV>
            <wp:extent cx="1314450" cy="1090930"/>
            <wp:effectExtent l="0" t="0" r="0" b="0"/>
            <wp:wrapNone/>
            <wp:docPr id="7" name="Image 3" descr="Ministère de l'Enseignement supérieur, de la Recherche et de l'Esp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inistère de l'Enseignement supérieur, de la Recherche et de l'Espac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863A7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9264" behindDoc="0" locked="0" layoutInCell="1" allowOverlap="1" wp14:anchorId="0545B0CF" wp14:editId="5D9CA8F9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952500" cy="920750"/>
            <wp:effectExtent l="0" t="0" r="0" b="0"/>
            <wp:wrapNone/>
            <wp:docPr id="3" name="Image 13" descr="Une image contenant Police, logo, cercle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13" descr="Une image contenant Police, logo, cercle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4BAD" w:rsidRPr="00346302">
        <w:rPr>
          <w:rFonts w:ascii="Arial" w:hAnsi="Arial" w:cs="Arial"/>
          <w:b/>
          <w:bCs/>
          <w:i/>
          <w:iCs/>
          <w:sz w:val="24"/>
        </w:rPr>
        <w:t xml:space="preserve">              </w:t>
      </w:r>
    </w:p>
    <w:p w14:paraId="6BE545D3" w14:textId="78D915F4" w:rsidR="003E4BAD" w:rsidRPr="00346302" w:rsidRDefault="003E4BAD" w:rsidP="003E4BAD">
      <w:pPr>
        <w:tabs>
          <w:tab w:val="left" w:pos="5274"/>
        </w:tabs>
        <w:spacing w:after="160" w:line="259" w:lineRule="auto"/>
        <w:jc w:val="center"/>
        <w:rPr>
          <w:rFonts w:ascii="Arial" w:hAnsi="Arial" w:cs="Arial"/>
          <w:b/>
          <w:bCs/>
          <w:i/>
          <w:iCs/>
          <w:sz w:val="24"/>
        </w:rPr>
      </w:pPr>
    </w:p>
    <w:p w14:paraId="55B4AFEE" w14:textId="77777777" w:rsidR="00944AC4" w:rsidRPr="00A3027C" w:rsidRDefault="00944AC4" w:rsidP="00944AC4">
      <w:pPr>
        <w:rPr>
          <w:rFonts w:ascii="Times New Roman" w:hAnsi="Times New Roman"/>
          <w:sz w:val="24"/>
        </w:rPr>
      </w:pPr>
    </w:p>
    <w:p w14:paraId="0FCE161B" w14:textId="77777777" w:rsidR="00944AC4" w:rsidRDefault="00944AC4" w:rsidP="00944AC4">
      <w:pPr>
        <w:rPr>
          <w:rFonts w:ascii="Times New Roman" w:hAnsi="Times New Roman"/>
          <w:sz w:val="24"/>
        </w:rPr>
      </w:pPr>
    </w:p>
    <w:p w14:paraId="7032B8B6" w14:textId="77777777" w:rsidR="00174BC2" w:rsidRDefault="00174BC2" w:rsidP="00944AC4">
      <w:pPr>
        <w:rPr>
          <w:rFonts w:ascii="Times New Roman" w:hAnsi="Times New Roman"/>
          <w:sz w:val="24"/>
        </w:rPr>
      </w:pPr>
    </w:p>
    <w:p w14:paraId="64E51314" w14:textId="77777777" w:rsidR="003E4BAD" w:rsidRPr="003E4BAD" w:rsidRDefault="003E4BAD" w:rsidP="003E4BAD">
      <w:pPr>
        <w:widowControl w:val="0"/>
        <w:autoSpaceDE w:val="0"/>
        <w:autoSpaceDN w:val="0"/>
        <w:adjustRightInd w:val="0"/>
        <w:ind w:left="117" w:right="111"/>
        <w:jc w:val="center"/>
        <w:rPr>
          <w:rFonts w:ascii="Arial" w:hAnsi="Arial" w:cs="Arial"/>
          <w:color w:val="000000"/>
          <w:sz w:val="22"/>
          <w:szCs w:val="22"/>
        </w:rPr>
      </w:pPr>
    </w:p>
    <w:p w14:paraId="4319D4EF" w14:textId="77777777" w:rsidR="003E4BAD" w:rsidRPr="003E4BAD" w:rsidRDefault="003E4BAD" w:rsidP="003E4BAD">
      <w:pPr>
        <w:widowControl w:val="0"/>
        <w:autoSpaceDE w:val="0"/>
        <w:autoSpaceDN w:val="0"/>
        <w:adjustRightInd w:val="0"/>
        <w:ind w:left="117" w:right="111"/>
        <w:jc w:val="center"/>
        <w:rPr>
          <w:rFonts w:ascii="Arial" w:hAnsi="Arial" w:cs="Arial"/>
          <w:color w:val="000000"/>
          <w:sz w:val="22"/>
          <w:szCs w:val="22"/>
        </w:rPr>
      </w:pPr>
    </w:p>
    <w:tbl>
      <w:tblPr>
        <w:tblW w:w="0" w:type="auto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9"/>
        <w:gridCol w:w="4552"/>
      </w:tblGrid>
      <w:tr w:rsidR="00592F8D" w:rsidRPr="00592F8D" w14:paraId="71AD4A10" w14:textId="77777777" w:rsidTr="00592F8D"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510AB987" w14:textId="77777777" w:rsidR="00592F8D" w:rsidRPr="00592F8D" w:rsidRDefault="00592F8D" w:rsidP="00592F8D">
            <w:pPr>
              <w:widowControl w:val="0"/>
              <w:autoSpaceDE w:val="0"/>
              <w:autoSpaceDN w:val="0"/>
              <w:adjustRightInd w:val="0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 w:rsidRPr="00592F8D">
              <w:rPr>
                <w:rFonts w:ascii="Arial" w:hAnsi="Arial" w:cs="Arial"/>
                <w:color w:val="FFFFFF"/>
                <w:sz w:val="28"/>
                <w:szCs w:val="28"/>
              </w:rPr>
              <w:t>Crous de l'académie de Versailles</w:t>
            </w:r>
          </w:p>
        </w:tc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237C4EAE" w14:textId="77777777" w:rsidR="00592F8D" w:rsidRPr="00592F8D" w:rsidRDefault="00592F8D" w:rsidP="00592F8D">
            <w:pPr>
              <w:widowControl w:val="0"/>
              <w:autoSpaceDE w:val="0"/>
              <w:autoSpaceDN w:val="0"/>
              <w:adjustRightInd w:val="0"/>
              <w:ind w:left="112" w:right="87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72E32C7E" w14:textId="3929806F" w:rsidR="00592F8D" w:rsidRPr="00592F8D" w:rsidRDefault="00592F8D" w:rsidP="00592F8D">
            <w:pPr>
              <w:widowControl w:val="0"/>
              <w:autoSpaceDE w:val="0"/>
              <w:autoSpaceDN w:val="0"/>
              <w:adjustRightInd w:val="0"/>
              <w:ind w:left="112" w:right="87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592F8D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MARCHÉ PUBLIC</w:t>
            </w:r>
            <w:r w:rsidR="0068455B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DE FOURNITURES</w:t>
            </w:r>
          </w:p>
          <w:p w14:paraId="102EE253" w14:textId="77777777" w:rsidR="00592F8D" w:rsidRPr="00592F8D" w:rsidRDefault="00592F8D" w:rsidP="00F15123">
            <w:pPr>
              <w:widowControl w:val="0"/>
              <w:autoSpaceDE w:val="0"/>
              <w:autoSpaceDN w:val="0"/>
              <w:adjustRightInd w:val="0"/>
              <w:ind w:left="112" w:right="8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FFF45B2" w14:textId="77777777" w:rsidR="003E4BAD" w:rsidRPr="00592F8D" w:rsidRDefault="003E4BAD" w:rsidP="003E4BAD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</w:rPr>
      </w:pPr>
    </w:p>
    <w:p w14:paraId="1F217723" w14:textId="77777777" w:rsidR="003E4BAD" w:rsidRPr="00592F8D" w:rsidRDefault="003E4BAD" w:rsidP="003E4BAD">
      <w:pPr>
        <w:widowControl w:val="0"/>
        <w:autoSpaceDE w:val="0"/>
        <w:autoSpaceDN w:val="0"/>
        <w:adjustRightInd w:val="0"/>
        <w:ind w:left="117" w:right="111"/>
        <w:jc w:val="center"/>
        <w:rPr>
          <w:rFonts w:ascii="Arial" w:hAnsi="Arial" w:cs="Arial"/>
          <w:color w:val="000000"/>
        </w:rPr>
      </w:pPr>
    </w:p>
    <w:p w14:paraId="61E43967" w14:textId="77777777" w:rsidR="003E4BAD" w:rsidRPr="00592F8D" w:rsidRDefault="00592F8D" w:rsidP="00592F8D">
      <w:pPr>
        <w:widowControl w:val="0"/>
        <w:tabs>
          <w:tab w:val="left" w:pos="2640"/>
        </w:tabs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</w:rPr>
      </w:pPr>
      <w:r w:rsidRPr="00592F8D">
        <w:rPr>
          <w:rFonts w:ascii="Arial" w:hAnsi="Arial" w:cs="Arial"/>
          <w:color w:val="000000"/>
        </w:rPr>
        <w:tab/>
      </w:r>
    </w:p>
    <w:p w14:paraId="0B7B0D65" w14:textId="77777777" w:rsidR="003E4BAD" w:rsidRPr="00592F8D" w:rsidRDefault="003E4BAD" w:rsidP="003E4BAD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</w:rPr>
      </w:pPr>
    </w:p>
    <w:p w14:paraId="0ABDA187" w14:textId="77777777" w:rsidR="00592F8D" w:rsidRPr="00592F8D" w:rsidRDefault="00592F8D" w:rsidP="003E4BAD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</w:rPr>
      </w:pPr>
    </w:p>
    <w:p w14:paraId="27EA769C" w14:textId="77777777" w:rsidR="00592F8D" w:rsidRPr="00592F8D" w:rsidRDefault="00592F8D" w:rsidP="00592F8D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color w:val="000000"/>
        </w:rPr>
      </w:pPr>
    </w:p>
    <w:p w14:paraId="68D50BD9" w14:textId="77777777" w:rsidR="00592F8D" w:rsidRPr="00592F8D" w:rsidRDefault="00592F8D" w:rsidP="003E4BAD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</w:rPr>
      </w:pPr>
    </w:p>
    <w:tbl>
      <w:tblPr>
        <w:tblW w:w="9355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8"/>
        <w:gridCol w:w="35"/>
        <w:gridCol w:w="7502"/>
      </w:tblGrid>
      <w:tr w:rsidR="00592F8D" w:rsidRPr="00592F8D" w14:paraId="2CDBD94A" w14:textId="77777777" w:rsidTr="00FC7012">
        <w:tc>
          <w:tcPr>
            <w:tcW w:w="1821" w:type="dxa"/>
            <w:tcBorders>
              <w:top w:val="nil"/>
              <w:left w:val="nil"/>
              <w:bottom w:val="nil"/>
              <w:right w:val="single" w:sz="12" w:space="0" w:color="FF6600"/>
            </w:tcBorders>
            <w:shd w:val="clear" w:color="auto" w:fill="FFFFFF"/>
          </w:tcPr>
          <w:p w14:paraId="5034611E" w14:textId="77777777" w:rsidR="00592F8D" w:rsidRPr="00592F8D" w:rsidRDefault="00592F8D" w:rsidP="00592F8D">
            <w:pPr>
              <w:widowControl w:val="0"/>
              <w:autoSpaceDE w:val="0"/>
              <w:autoSpaceDN w:val="0"/>
              <w:adjustRightInd w:val="0"/>
              <w:ind w:left="108" w:right="95"/>
              <w:rPr>
                <w:rFonts w:ascii="Arial" w:hAnsi="Arial" w:cs="Arial"/>
                <w:sz w:val="48"/>
                <w:szCs w:val="24"/>
              </w:rPr>
            </w:pPr>
          </w:p>
        </w:tc>
        <w:tc>
          <w:tcPr>
            <w:tcW w:w="22" w:type="dxa"/>
            <w:tcBorders>
              <w:top w:val="nil"/>
              <w:left w:val="single" w:sz="12" w:space="0" w:color="FF6600"/>
              <w:bottom w:val="nil"/>
              <w:right w:val="nil"/>
            </w:tcBorders>
            <w:shd w:val="clear" w:color="auto" w:fill="FFFFFF"/>
          </w:tcPr>
          <w:p w14:paraId="047E9B36" w14:textId="77777777" w:rsidR="00592F8D" w:rsidRPr="00592F8D" w:rsidRDefault="00592F8D" w:rsidP="00592F8D">
            <w:pPr>
              <w:widowControl w:val="0"/>
              <w:autoSpaceDE w:val="0"/>
              <w:autoSpaceDN w:val="0"/>
              <w:adjustRightInd w:val="0"/>
              <w:ind w:left="108" w:right="95"/>
              <w:rPr>
                <w:rFonts w:ascii="Arial" w:hAnsi="Arial" w:cs="Arial"/>
                <w:sz w:val="48"/>
                <w:szCs w:val="24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151BE5" w14:textId="77777777" w:rsidR="00592F8D" w:rsidRPr="00F15123" w:rsidRDefault="00FC7012" w:rsidP="00FC7012">
            <w:pPr>
              <w:widowControl w:val="0"/>
              <w:autoSpaceDE w:val="0"/>
              <w:autoSpaceDN w:val="0"/>
              <w:adjustRightInd w:val="0"/>
              <w:ind w:right="138"/>
              <w:rPr>
                <w:rFonts w:ascii="Arial" w:hAnsi="Arial" w:cs="Arial"/>
                <w:color w:val="404040"/>
                <w:sz w:val="48"/>
                <w:szCs w:val="52"/>
              </w:rPr>
            </w:pPr>
            <w:r w:rsidRPr="00FC7012">
              <w:rPr>
                <w:rFonts w:ascii="Arial" w:hAnsi="Arial" w:cs="Arial"/>
                <w:color w:val="404040"/>
                <w:sz w:val="48"/>
                <w:szCs w:val="52"/>
              </w:rPr>
              <w:t>PRESTATIONS DE CONCEPTION, FOURNITURE ET POSE DE SIGNALETIQUE INTERIEUR ET EXTERIEUR POUR LE CROUS DE VERSAILLES</w:t>
            </w:r>
          </w:p>
        </w:tc>
      </w:tr>
    </w:tbl>
    <w:p w14:paraId="092BAF19" w14:textId="77777777" w:rsidR="003E4BAD" w:rsidRDefault="003E4BAD" w:rsidP="00592F8D">
      <w:pPr>
        <w:widowControl w:val="0"/>
        <w:autoSpaceDE w:val="0"/>
        <w:autoSpaceDN w:val="0"/>
        <w:adjustRightInd w:val="0"/>
        <w:ind w:left="709" w:right="111"/>
        <w:rPr>
          <w:rFonts w:ascii="Arial" w:hAnsi="Arial" w:cs="Arial"/>
          <w:color w:val="000000"/>
        </w:rPr>
      </w:pPr>
    </w:p>
    <w:p w14:paraId="6BE902EF" w14:textId="77777777" w:rsidR="00592F8D" w:rsidRPr="00592F8D" w:rsidRDefault="00592F8D" w:rsidP="00592F8D">
      <w:pPr>
        <w:widowControl w:val="0"/>
        <w:autoSpaceDE w:val="0"/>
        <w:autoSpaceDN w:val="0"/>
        <w:adjustRightInd w:val="0"/>
        <w:ind w:left="709" w:right="111"/>
        <w:rPr>
          <w:rFonts w:ascii="Arial" w:hAnsi="Arial" w:cs="Arial"/>
          <w:color w:val="000000"/>
        </w:rPr>
      </w:pPr>
    </w:p>
    <w:p w14:paraId="65227525" w14:textId="77777777" w:rsidR="003E4BAD" w:rsidRPr="00592F8D" w:rsidRDefault="003E4BAD" w:rsidP="003E4BAD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color w:val="000000"/>
        </w:rPr>
      </w:pPr>
    </w:p>
    <w:p w14:paraId="75F5030D" w14:textId="77777777" w:rsidR="003E4BAD" w:rsidRPr="00592F8D" w:rsidRDefault="003E4BAD" w:rsidP="003E4BAD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</w:rPr>
      </w:pPr>
    </w:p>
    <w:p w14:paraId="5382F82B" w14:textId="77777777" w:rsidR="003E4BAD" w:rsidRDefault="003E4BAD" w:rsidP="00592F8D">
      <w:pPr>
        <w:widowControl w:val="0"/>
        <w:tabs>
          <w:tab w:val="left" w:pos="3420"/>
        </w:tabs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</w:rPr>
      </w:pPr>
      <w:r w:rsidRPr="00592F8D">
        <w:rPr>
          <w:rFonts w:ascii="Arial" w:hAnsi="Arial" w:cs="Arial"/>
          <w:color w:val="000000"/>
        </w:rPr>
        <w:tab/>
      </w:r>
    </w:p>
    <w:p w14:paraId="62775991" w14:textId="77777777" w:rsidR="00592F8D" w:rsidRPr="00592F8D" w:rsidRDefault="00592F8D" w:rsidP="00592F8D">
      <w:pPr>
        <w:widowControl w:val="0"/>
        <w:tabs>
          <w:tab w:val="left" w:pos="3420"/>
        </w:tabs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</w:rPr>
      </w:pPr>
    </w:p>
    <w:tbl>
      <w:tblPr>
        <w:tblW w:w="9214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4"/>
      </w:tblGrid>
      <w:tr w:rsidR="003E4BAD" w:rsidRPr="003E4BAD" w14:paraId="70BB28F4" w14:textId="77777777" w:rsidTr="00592F8D"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</w:tcPr>
          <w:p w14:paraId="17B4089D" w14:textId="77777777" w:rsidR="003E4BAD" w:rsidRPr="003E4BAD" w:rsidRDefault="00C160FF" w:rsidP="00592F8D">
            <w:pPr>
              <w:widowControl w:val="0"/>
              <w:autoSpaceDE w:val="0"/>
              <w:autoSpaceDN w:val="0"/>
              <w:adjustRightInd w:val="0"/>
              <w:spacing w:before="300" w:after="260"/>
              <w:ind w:left="108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Cadre de R</w:t>
            </w:r>
            <w:r w:rsidR="003E4BAD"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éponse technique (CRT)</w:t>
            </w:r>
          </w:p>
        </w:tc>
      </w:tr>
    </w:tbl>
    <w:p w14:paraId="571F0223" w14:textId="77777777" w:rsidR="003E4BAD" w:rsidRPr="003E4BAD" w:rsidRDefault="003E4BAD" w:rsidP="003E4BAD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2"/>
          <w:szCs w:val="22"/>
        </w:rPr>
      </w:pPr>
    </w:p>
    <w:p w14:paraId="5BA1EF53" w14:textId="77777777" w:rsidR="003E4BAD" w:rsidRPr="003E4BAD" w:rsidRDefault="003E4BAD" w:rsidP="003E4BAD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color w:val="000000"/>
          <w:sz w:val="22"/>
          <w:szCs w:val="22"/>
        </w:rPr>
      </w:pPr>
    </w:p>
    <w:p w14:paraId="6E673198" w14:textId="77777777" w:rsidR="003E4BAD" w:rsidRPr="003E4BAD" w:rsidRDefault="003E4BAD" w:rsidP="003E4BAD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2"/>
          <w:szCs w:val="22"/>
        </w:rPr>
      </w:pPr>
    </w:p>
    <w:tbl>
      <w:tblPr>
        <w:tblW w:w="0" w:type="auto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3544"/>
        <w:gridCol w:w="3715"/>
      </w:tblGrid>
      <w:tr w:rsidR="003E4BAD" w:rsidRPr="003E4BAD" w14:paraId="3AFAF06E" w14:textId="77777777" w:rsidTr="006F1F1D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E68A62" w14:textId="77777777" w:rsidR="003E4BAD" w:rsidRPr="003E4BAD" w:rsidRDefault="003E4BAD" w:rsidP="003E4BAD">
            <w:pPr>
              <w:widowControl w:val="0"/>
              <w:autoSpaceDE w:val="0"/>
              <w:autoSpaceDN w:val="0"/>
              <w:adjustRightInd w:val="0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32579650" w14:textId="77777777" w:rsidR="003E4BAD" w:rsidRPr="003E4BAD" w:rsidRDefault="003E4BAD" w:rsidP="00757F3A">
            <w:pPr>
              <w:widowControl w:val="0"/>
              <w:autoSpaceDE w:val="0"/>
              <w:autoSpaceDN w:val="0"/>
              <w:adjustRightInd w:val="0"/>
              <w:ind w:left="111" w:right="39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E4BAD">
              <w:rPr>
                <w:rFonts w:ascii="Arial" w:hAnsi="Arial" w:cs="Arial"/>
                <w:color w:val="FFFFFF"/>
                <w:sz w:val="28"/>
                <w:szCs w:val="28"/>
              </w:rPr>
              <w:t xml:space="preserve">Consultation n° 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652E4431" w14:textId="77777777" w:rsidR="003E4BAD" w:rsidRPr="003E4BAD" w:rsidRDefault="00FC7012" w:rsidP="0081754F">
            <w:pPr>
              <w:widowControl w:val="0"/>
              <w:autoSpaceDE w:val="0"/>
              <w:autoSpaceDN w:val="0"/>
              <w:adjustRightInd w:val="0"/>
              <w:spacing w:before="60" w:after="60"/>
              <w:ind w:left="427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2026019</w:t>
            </w:r>
          </w:p>
        </w:tc>
      </w:tr>
    </w:tbl>
    <w:p w14:paraId="47E683A0" w14:textId="77777777" w:rsidR="003E4BAD" w:rsidRPr="003E4BAD" w:rsidRDefault="003E4BAD" w:rsidP="003E4BAD">
      <w:pPr>
        <w:widowControl w:val="0"/>
        <w:autoSpaceDE w:val="0"/>
        <w:autoSpaceDN w:val="0"/>
        <w:adjustRightInd w:val="0"/>
        <w:spacing w:after="160" w:line="259" w:lineRule="auto"/>
        <w:ind w:left="117" w:right="111"/>
        <w:rPr>
          <w:rFonts w:ascii="Arial" w:hAnsi="Arial" w:cs="Arial"/>
          <w:color w:val="000000"/>
          <w:sz w:val="22"/>
          <w:szCs w:val="22"/>
        </w:rPr>
      </w:pPr>
    </w:p>
    <w:p w14:paraId="71547EE4" w14:textId="77777777" w:rsidR="003E4BAD" w:rsidRPr="003E4BAD" w:rsidRDefault="003E4BAD" w:rsidP="003E4BAD">
      <w:pPr>
        <w:widowControl w:val="0"/>
        <w:autoSpaceDE w:val="0"/>
        <w:autoSpaceDN w:val="0"/>
        <w:adjustRightInd w:val="0"/>
        <w:spacing w:after="160" w:line="259" w:lineRule="auto"/>
        <w:ind w:left="117" w:right="111"/>
        <w:rPr>
          <w:rFonts w:ascii="Arial" w:hAnsi="Arial" w:cs="Arial"/>
          <w:color w:val="000000"/>
          <w:sz w:val="22"/>
          <w:szCs w:val="22"/>
        </w:rPr>
      </w:pPr>
    </w:p>
    <w:p w14:paraId="5194F500" w14:textId="77777777" w:rsidR="00174BC2" w:rsidRDefault="00174BC2" w:rsidP="00944AC4">
      <w:pPr>
        <w:rPr>
          <w:rFonts w:ascii="Times New Roman" w:hAnsi="Times New Roman"/>
          <w:sz w:val="24"/>
        </w:rPr>
      </w:pPr>
    </w:p>
    <w:p w14:paraId="5A87EAB9" w14:textId="77777777" w:rsidR="00174BC2" w:rsidRDefault="00174BC2" w:rsidP="00944AC4">
      <w:pPr>
        <w:rPr>
          <w:rFonts w:ascii="Times New Roman" w:hAnsi="Times New Roman"/>
          <w:sz w:val="24"/>
        </w:rPr>
      </w:pPr>
    </w:p>
    <w:p w14:paraId="2B44A05D" w14:textId="77777777" w:rsidR="00BA20A1" w:rsidRDefault="00BA20A1" w:rsidP="00944AC4">
      <w:pPr>
        <w:rPr>
          <w:rFonts w:ascii="Times New Roman" w:hAnsi="Times New Roman"/>
          <w:sz w:val="24"/>
        </w:rPr>
      </w:pPr>
    </w:p>
    <w:p w14:paraId="02C8CB82" w14:textId="77777777" w:rsidR="00BA20A1" w:rsidRDefault="00BA20A1" w:rsidP="00944AC4">
      <w:pPr>
        <w:rPr>
          <w:rFonts w:ascii="Times New Roman" w:hAnsi="Times New Roman"/>
          <w:sz w:val="24"/>
        </w:rPr>
      </w:pPr>
    </w:p>
    <w:p w14:paraId="6C33E4C9" w14:textId="77777777" w:rsidR="00BA20A1" w:rsidRDefault="00BA20A1" w:rsidP="00944AC4">
      <w:pPr>
        <w:rPr>
          <w:rFonts w:ascii="Times New Roman" w:hAnsi="Times New Roman"/>
          <w:sz w:val="24"/>
        </w:rPr>
      </w:pPr>
    </w:p>
    <w:p w14:paraId="1DDCD375" w14:textId="77777777" w:rsidR="00174BC2" w:rsidRDefault="00EC1E5A" w:rsidP="00944AC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3BA8F137" w14:textId="77777777" w:rsidR="00174BC2" w:rsidRPr="00990A8F" w:rsidRDefault="00174BC2" w:rsidP="00990A8F">
      <w:pPr>
        <w:pBdr>
          <w:top w:val="single" w:sz="18" w:space="1" w:color="385623"/>
          <w:left w:val="single" w:sz="18" w:space="4" w:color="385623"/>
          <w:bottom w:val="single" w:sz="18" w:space="1" w:color="385623"/>
          <w:right w:val="single" w:sz="18" w:space="4" w:color="385623"/>
        </w:pBdr>
        <w:jc w:val="center"/>
        <w:rPr>
          <w:rFonts w:ascii="Arial" w:hAnsi="Arial" w:cs="Arial"/>
          <w:b/>
          <w:color w:val="538135"/>
          <w:sz w:val="36"/>
        </w:rPr>
      </w:pPr>
      <w:r w:rsidRPr="00990A8F">
        <w:rPr>
          <w:rFonts w:ascii="Arial" w:hAnsi="Arial" w:cs="Arial"/>
          <w:b/>
          <w:color w:val="538135"/>
          <w:sz w:val="36"/>
        </w:rPr>
        <w:lastRenderedPageBreak/>
        <w:t>Document contractuel</w:t>
      </w:r>
    </w:p>
    <w:p w14:paraId="5B3AB048" w14:textId="77777777" w:rsidR="00AD002E" w:rsidRPr="00990A8F" w:rsidRDefault="00AD002E" w:rsidP="00AD002E">
      <w:pPr>
        <w:jc w:val="center"/>
        <w:rPr>
          <w:rFonts w:ascii="Arial" w:hAnsi="Arial" w:cs="Arial"/>
          <w:b/>
          <w:color w:val="538135"/>
          <w:sz w:val="36"/>
        </w:rPr>
      </w:pPr>
    </w:p>
    <w:p w14:paraId="7589AA2C" w14:textId="77777777" w:rsidR="00174BC2" w:rsidRPr="0030277F" w:rsidRDefault="00AD002E" w:rsidP="0030277F">
      <w:pPr>
        <w:jc w:val="center"/>
        <w:rPr>
          <w:rFonts w:ascii="Arial" w:hAnsi="Arial" w:cs="Arial"/>
          <w:i/>
          <w:color w:val="538135"/>
          <w:sz w:val="24"/>
        </w:rPr>
      </w:pPr>
      <w:r w:rsidRPr="00AD002E">
        <w:rPr>
          <w:rFonts w:ascii="Arial" w:hAnsi="Arial" w:cs="Arial"/>
          <w:i/>
          <w:color w:val="538135"/>
          <w:sz w:val="24"/>
        </w:rPr>
        <w:t>Toutes les questions doivent faire l’objet d’une réponse</w:t>
      </w:r>
    </w:p>
    <w:p w14:paraId="3D524907" w14:textId="77777777" w:rsidR="00AD002E" w:rsidRPr="00AD002E" w:rsidRDefault="00AD002E" w:rsidP="00AD002E">
      <w:pPr>
        <w:rPr>
          <w:rFonts w:ascii="Arial" w:hAnsi="Arial" w:cs="Arial"/>
          <w:sz w:val="24"/>
        </w:rPr>
      </w:pPr>
    </w:p>
    <w:p w14:paraId="18C872E1" w14:textId="77777777" w:rsidR="00AD002E" w:rsidRPr="00AD002E" w:rsidRDefault="00AD002E" w:rsidP="00AD002E">
      <w:pPr>
        <w:shd w:val="clear" w:color="auto" w:fill="CCCCCC"/>
        <w:jc w:val="center"/>
        <w:rPr>
          <w:rFonts w:ascii="Arial" w:hAnsi="Arial" w:cs="Arial"/>
          <w:b/>
          <w:sz w:val="28"/>
          <w:szCs w:val="28"/>
        </w:rPr>
      </w:pPr>
      <w:r w:rsidRPr="00AD002E">
        <w:rPr>
          <w:rFonts w:ascii="Arial" w:hAnsi="Arial" w:cs="Arial"/>
          <w:b/>
          <w:sz w:val="28"/>
          <w:szCs w:val="28"/>
        </w:rPr>
        <w:t>IDENTIFICATION DE LA SOCIÉTÉ</w:t>
      </w:r>
    </w:p>
    <w:p w14:paraId="5CEBD357" w14:textId="77777777" w:rsidR="00AD002E" w:rsidRPr="00AD002E" w:rsidRDefault="00AD002E" w:rsidP="00AD002E">
      <w:pPr>
        <w:rPr>
          <w:rFonts w:ascii="Arial" w:hAnsi="Arial" w:cs="Arial"/>
          <w:sz w:val="24"/>
        </w:rPr>
      </w:pPr>
    </w:p>
    <w:p w14:paraId="5E1793E2" w14:textId="77777777" w:rsidR="00AD002E" w:rsidRPr="00AD002E" w:rsidRDefault="00AD002E" w:rsidP="00AD002E">
      <w:pPr>
        <w:rPr>
          <w:rFonts w:ascii="Arial" w:hAnsi="Arial" w:cs="Arial"/>
          <w:sz w:val="24"/>
        </w:rPr>
      </w:pPr>
      <w:r w:rsidRPr="00AD002E">
        <w:rPr>
          <w:rFonts w:ascii="Arial" w:hAnsi="Arial" w:cs="Arial"/>
          <w:sz w:val="24"/>
        </w:rPr>
        <w:t>Dénomination ou Raison sociale :</w:t>
      </w:r>
    </w:p>
    <w:p w14:paraId="499138CA" w14:textId="77777777" w:rsidR="00AD002E" w:rsidRPr="00AD002E" w:rsidRDefault="00AD002E" w:rsidP="00AD002E">
      <w:pPr>
        <w:rPr>
          <w:rFonts w:ascii="Arial" w:hAnsi="Arial" w:cs="Arial"/>
          <w:sz w:val="16"/>
          <w:szCs w:val="16"/>
        </w:rPr>
      </w:pPr>
    </w:p>
    <w:p w14:paraId="633C889A" w14:textId="77777777" w:rsidR="00AD002E" w:rsidRPr="00AD002E" w:rsidRDefault="00AD002E" w:rsidP="00AD002E">
      <w:pPr>
        <w:rPr>
          <w:rFonts w:ascii="Arial" w:hAnsi="Arial" w:cs="Arial"/>
          <w:sz w:val="24"/>
        </w:rPr>
      </w:pPr>
      <w:r w:rsidRPr="00AD002E">
        <w:rPr>
          <w:rFonts w:ascii="Arial" w:hAnsi="Arial" w:cs="Arial"/>
          <w:sz w:val="24"/>
        </w:rPr>
        <w:t>Adresse :</w:t>
      </w:r>
    </w:p>
    <w:p w14:paraId="24517961" w14:textId="77777777" w:rsidR="00AD002E" w:rsidRPr="00AD002E" w:rsidRDefault="00AD002E" w:rsidP="00C160FF">
      <w:pPr>
        <w:tabs>
          <w:tab w:val="left" w:pos="3544"/>
        </w:tabs>
        <w:rPr>
          <w:rFonts w:ascii="Arial" w:hAnsi="Arial" w:cs="Arial"/>
          <w:sz w:val="24"/>
        </w:rPr>
      </w:pPr>
      <w:r w:rsidRPr="00AD002E">
        <w:rPr>
          <w:rFonts w:ascii="Arial" w:hAnsi="Arial" w:cs="Arial"/>
          <w:sz w:val="24"/>
        </w:rPr>
        <w:t>Code postal :</w:t>
      </w:r>
      <w:r w:rsidRPr="00AD002E">
        <w:rPr>
          <w:rFonts w:ascii="Arial" w:hAnsi="Arial" w:cs="Arial"/>
          <w:sz w:val="24"/>
        </w:rPr>
        <w:tab/>
        <w:t>Ville :</w:t>
      </w:r>
    </w:p>
    <w:p w14:paraId="64AA3442" w14:textId="77777777" w:rsidR="00AD002E" w:rsidRPr="00AD002E" w:rsidRDefault="00AD002E" w:rsidP="00C160FF">
      <w:pPr>
        <w:tabs>
          <w:tab w:val="left" w:pos="3544"/>
        </w:tabs>
        <w:rPr>
          <w:rFonts w:ascii="Arial" w:hAnsi="Arial" w:cs="Arial"/>
          <w:sz w:val="24"/>
        </w:rPr>
      </w:pPr>
      <w:r w:rsidRPr="00AD002E">
        <w:rPr>
          <w:rFonts w:ascii="Arial" w:hAnsi="Arial" w:cs="Arial"/>
          <w:sz w:val="24"/>
        </w:rPr>
        <w:t xml:space="preserve">Téléphone :                </w:t>
      </w:r>
      <w:r w:rsidRPr="00AD002E">
        <w:rPr>
          <w:rFonts w:ascii="Arial" w:hAnsi="Arial" w:cs="Arial"/>
          <w:sz w:val="24"/>
        </w:rPr>
        <w:tab/>
        <w:t xml:space="preserve">Fax : </w:t>
      </w:r>
    </w:p>
    <w:p w14:paraId="70A3C6C1" w14:textId="77777777" w:rsidR="00AD002E" w:rsidRPr="00AD002E" w:rsidRDefault="00AD002E" w:rsidP="00C160FF">
      <w:pPr>
        <w:tabs>
          <w:tab w:val="left" w:pos="3544"/>
        </w:tabs>
        <w:rPr>
          <w:rFonts w:ascii="Arial" w:hAnsi="Arial" w:cs="Arial"/>
          <w:sz w:val="24"/>
        </w:rPr>
      </w:pPr>
      <w:r w:rsidRPr="00AD002E">
        <w:rPr>
          <w:rFonts w:ascii="Arial" w:hAnsi="Arial" w:cs="Arial"/>
          <w:sz w:val="24"/>
        </w:rPr>
        <w:t>Site internet :</w:t>
      </w:r>
    </w:p>
    <w:p w14:paraId="560CC0D7" w14:textId="77777777" w:rsidR="00AD002E" w:rsidRPr="00AD002E" w:rsidRDefault="00AD002E" w:rsidP="00C160FF">
      <w:pPr>
        <w:tabs>
          <w:tab w:val="left" w:pos="3544"/>
        </w:tabs>
        <w:rPr>
          <w:rFonts w:ascii="Arial" w:hAnsi="Arial" w:cs="Arial"/>
          <w:sz w:val="16"/>
          <w:szCs w:val="16"/>
        </w:rPr>
      </w:pPr>
    </w:p>
    <w:p w14:paraId="424ED325" w14:textId="77777777" w:rsidR="00AD002E" w:rsidRPr="00AD002E" w:rsidRDefault="00AD002E" w:rsidP="00C160FF">
      <w:pPr>
        <w:tabs>
          <w:tab w:val="left" w:pos="3544"/>
        </w:tabs>
        <w:jc w:val="both"/>
        <w:rPr>
          <w:rFonts w:ascii="Arial" w:hAnsi="Arial" w:cs="Arial"/>
          <w:sz w:val="24"/>
          <w:szCs w:val="24"/>
        </w:rPr>
      </w:pPr>
      <w:r w:rsidRPr="00AD002E">
        <w:rPr>
          <w:rFonts w:ascii="Arial" w:hAnsi="Arial" w:cs="Arial"/>
          <w:sz w:val="24"/>
          <w:szCs w:val="24"/>
        </w:rPr>
        <w:t>SIREN :</w:t>
      </w:r>
      <w:r w:rsidRPr="00AD002E">
        <w:rPr>
          <w:rFonts w:ascii="Arial" w:hAnsi="Arial" w:cs="Arial"/>
          <w:sz w:val="24"/>
          <w:szCs w:val="24"/>
        </w:rPr>
        <w:tab/>
        <w:t>SIRET :</w:t>
      </w:r>
    </w:p>
    <w:p w14:paraId="65070084" w14:textId="77777777" w:rsidR="00AD002E" w:rsidRPr="00AD002E" w:rsidRDefault="00C160FF" w:rsidP="00C160FF">
      <w:pPr>
        <w:tabs>
          <w:tab w:val="left" w:pos="354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APE :</w:t>
      </w:r>
      <w:r>
        <w:rPr>
          <w:rFonts w:ascii="Arial" w:hAnsi="Arial" w:cs="Arial"/>
          <w:sz w:val="24"/>
          <w:szCs w:val="24"/>
        </w:rPr>
        <w:tab/>
      </w:r>
      <w:r w:rsidR="00AD002E" w:rsidRPr="00AD002E">
        <w:rPr>
          <w:rFonts w:ascii="Arial" w:hAnsi="Arial" w:cs="Arial"/>
          <w:sz w:val="24"/>
          <w:szCs w:val="24"/>
        </w:rPr>
        <w:t>TVA intracommunautaire :</w:t>
      </w:r>
    </w:p>
    <w:p w14:paraId="58ABAC22" w14:textId="77777777" w:rsidR="00AD002E" w:rsidRPr="00AD002E" w:rsidRDefault="00AD002E" w:rsidP="00AD002E">
      <w:pPr>
        <w:jc w:val="both"/>
        <w:rPr>
          <w:rFonts w:ascii="Arial" w:hAnsi="Arial" w:cs="Arial"/>
          <w:sz w:val="24"/>
          <w:szCs w:val="24"/>
        </w:rPr>
      </w:pPr>
    </w:p>
    <w:p w14:paraId="4CF76892" w14:textId="77777777" w:rsidR="00AD002E" w:rsidRPr="00AD002E" w:rsidRDefault="00AD002E" w:rsidP="00AD002E">
      <w:pPr>
        <w:jc w:val="both"/>
        <w:rPr>
          <w:rFonts w:ascii="Arial" w:hAnsi="Arial" w:cs="Arial"/>
          <w:sz w:val="24"/>
          <w:szCs w:val="24"/>
        </w:rPr>
      </w:pPr>
    </w:p>
    <w:p w14:paraId="4A73892C" w14:textId="77777777" w:rsidR="00AD002E" w:rsidRPr="00AD002E" w:rsidRDefault="00AD002E" w:rsidP="00AD002E">
      <w:pPr>
        <w:shd w:val="clear" w:color="auto" w:fill="CCCCCC"/>
        <w:jc w:val="center"/>
        <w:rPr>
          <w:rFonts w:ascii="Arial" w:hAnsi="Arial" w:cs="Arial"/>
          <w:b/>
          <w:sz w:val="28"/>
          <w:szCs w:val="28"/>
        </w:rPr>
      </w:pPr>
      <w:r w:rsidRPr="00AD002E">
        <w:rPr>
          <w:rFonts w:ascii="Arial" w:hAnsi="Arial" w:cs="Arial"/>
          <w:b/>
          <w:sz w:val="28"/>
          <w:szCs w:val="28"/>
        </w:rPr>
        <w:t>RENSEIGNEMENTS ADMINISTRATIFS</w:t>
      </w:r>
    </w:p>
    <w:p w14:paraId="4D62388C" w14:textId="77777777" w:rsidR="00AD002E" w:rsidRPr="00AD002E" w:rsidRDefault="00AD002E" w:rsidP="00AD002E">
      <w:pPr>
        <w:jc w:val="both"/>
        <w:rPr>
          <w:rFonts w:ascii="Arial" w:hAnsi="Arial" w:cs="Arial"/>
          <w:sz w:val="24"/>
          <w:szCs w:val="24"/>
        </w:rPr>
      </w:pPr>
    </w:p>
    <w:p w14:paraId="4C202B59" w14:textId="77777777" w:rsidR="00AD002E" w:rsidRPr="00AD002E" w:rsidRDefault="00AD002E" w:rsidP="00AD002E">
      <w:pPr>
        <w:rPr>
          <w:rFonts w:ascii="Arial" w:hAnsi="Arial" w:cs="Arial"/>
          <w:sz w:val="24"/>
          <w:u w:val="single"/>
        </w:rPr>
      </w:pPr>
      <w:r w:rsidRPr="00AD002E">
        <w:rPr>
          <w:rFonts w:ascii="Arial" w:hAnsi="Arial" w:cs="Arial"/>
          <w:sz w:val="24"/>
          <w:u w:val="single"/>
        </w:rPr>
        <w:t>Personne habilitée à engager la société</w:t>
      </w:r>
      <w:r w:rsidRPr="00AD002E">
        <w:rPr>
          <w:rFonts w:ascii="Arial" w:hAnsi="Arial" w:cs="Arial"/>
          <w:sz w:val="24"/>
        </w:rPr>
        <w:t> :</w:t>
      </w:r>
      <w:r w:rsidRPr="00AD002E">
        <w:rPr>
          <w:rFonts w:ascii="Arial" w:hAnsi="Arial" w:cs="Arial"/>
          <w:sz w:val="24"/>
          <w:u w:val="single"/>
        </w:rPr>
        <w:t xml:space="preserve"> </w:t>
      </w:r>
    </w:p>
    <w:p w14:paraId="092BE308" w14:textId="77777777" w:rsidR="00AD002E" w:rsidRPr="00AD002E" w:rsidRDefault="00AD002E" w:rsidP="00AD002E">
      <w:pPr>
        <w:rPr>
          <w:rFonts w:ascii="Arial" w:hAnsi="Arial" w:cs="Arial"/>
          <w:sz w:val="24"/>
        </w:rPr>
      </w:pPr>
      <w:r w:rsidRPr="00AD002E">
        <w:rPr>
          <w:rFonts w:ascii="Arial" w:hAnsi="Arial" w:cs="Arial"/>
          <w:sz w:val="24"/>
        </w:rPr>
        <w:t>Nom :</w:t>
      </w:r>
    </w:p>
    <w:p w14:paraId="73B15A62" w14:textId="77777777" w:rsidR="00AD002E" w:rsidRPr="00AD002E" w:rsidRDefault="00AD002E" w:rsidP="00AD002E">
      <w:pPr>
        <w:rPr>
          <w:rFonts w:ascii="Arial" w:hAnsi="Arial" w:cs="Arial"/>
          <w:sz w:val="24"/>
        </w:rPr>
      </w:pPr>
      <w:r w:rsidRPr="00AD002E">
        <w:rPr>
          <w:rFonts w:ascii="Arial" w:hAnsi="Arial" w:cs="Arial"/>
          <w:sz w:val="24"/>
        </w:rPr>
        <w:t>Qualité :</w:t>
      </w:r>
      <w:r w:rsidRPr="00AD002E">
        <w:rPr>
          <w:rFonts w:ascii="Arial" w:hAnsi="Arial" w:cs="Arial"/>
          <w:sz w:val="24"/>
        </w:rPr>
        <w:tab/>
      </w:r>
      <w:r w:rsidRPr="00AD002E">
        <w:rPr>
          <w:rFonts w:ascii="Arial" w:hAnsi="Arial" w:cs="Arial"/>
          <w:sz w:val="24"/>
        </w:rPr>
        <w:tab/>
      </w:r>
      <w:r w:rsidRPr="00AD002E">
        <w:rPr>
          <w:rFonts w:ascii="Arial" w:hAnsi="Arial" w:cs="Arial"/>
          <w:sz w:val="24"/>
        </w:rPr>
        <w:tab/>
      </w:r>
      <w:r w:rsidRPr="00AD002E">
        <w:rPr>
          <w:rFonts w:ascii="Arial" w:hAnsi="Arial" w:cs="Arial"/>
          <w:sz w:val="24"/>
        </w:rPr>
        <w:tab/>
      </w:r>
    </w:p>
    <w:p w14:paraId="75E54F72" w14:textId="77777777" w:rsidR="00AD002E" w:rsidRPr="00AD002E" w:rsidRDefault="00AD002E" w:rsidP="00AD002E">
      <w:pPr>
        <w:jc w:val="both"/>
        <w:rPr>
          <w:rFonts w:ascii="Arial" w:hAnsi="Arial" w:cs="Arial"/>
          <w:sz w:val="24"/>
          <w:szCs w:val="24"/>
        </w:rPr>
      </w:pPr>
      <w:r w:rsidRPr="00AD002E">
        <w:rPr>
          <w:rFonts w:ascii="Arial" w:hAnsi="Arial" w:cs="Arial"/>
          <w:sz w:val="24"/>
          <w:szCs w:val="24"/>
        </w:rPr>
        <w:t>Téléphone :</w:t>
      </w:r>
    </w:p>
    <w:p w14:paraId="7925AD57" w14:textId="77777777" w:rsidR="00AD002E" w:rsidRPr="00AD002E" w:rsidRDefault="00AD002E" w:rsidP="00AD002E">
      <w:pPr>
        <w:jc w:val="both"/>
        <w:rPr>
          <w:rFonts w:ascii="Arial" w:hAnsi="Arial" w:cs="Arial"/>
          <w:sz w:val="24"/>
          <w:szCs w:val="24"/>
        </w:rPr>
      </w:pPr>
      <w:r w:rsidRPr="00AD002E">
        <w:rPr>
          <w:rFonts w:ascii="Arial" w:hAnsi="Arial" w:cs="Arial"/>
          <w:sz w:val="24"/>
          <w:szCs w:val="24"/>
        </w:rPr>
        <w:t>Fax :</w:t>
      </w:r>
    </w:p>
    <w:p w14:paraId="3577D639" w14:textId="77777777" w:rsidR="00AD002E" w:rsidRPr="00AD002E" w:rsidRDefault="00AD002E" w:rsidP="00AD002E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AD002E">
        <w:rPr>
          <w:rFonts w:ascii="Arial" w:hAnsi="Arial" w:cs="Arial"/>
          <w:sz w:val="24"/>
          <w:szCs w:val="24"/>
        </w:rPr>
        <w:t>E-mail</w:t>
      </w:r>
      <w:proofErr w:type="gramEnd"/>
      <w:r w:rsidRPr="00AD002E">
        <w:rPr>
          <w:rFonts w:ascii="Arial" w:hAnsi="Arial" w:cs="Arial"/>
          <w:sz w:val="24"/>
          <w:szCs w:val="24"/>
        </w:rPr>
        <w:t> :</w:t>
      </w:r>
    </w:p>
    <w:p w14:paraId="516206AC" w14:textId="77777777" w:rsidR="00AD002E" w:rsidRPr="00AD002E" w:rsidRDefault="00AD002E" w:rsidP="00AD002E">
      <w:pPr>
        <w:jc w:val="both"/>
        <w:rPr>
          <w:rFonts w:ascii="Arial" w:hAnsi="Arial" w:cs="Arial"/>
          <w:sz w:val="24"/>
          <w:szCs w:val="24"/>
        </w:rPr>
      </w:pPr>
    </w:p>
    <w:p w14:paraId="38A6D6A4" w14:textId="77777777" w:rsidR="00AD002E" w:rsidRPr="00AD002E" w:rsidRDefault="00AD002E" w:rsidP="00AD002E">
      <w:pPr>
        <w:jc w:val="both"/>
        <w:rPr>
          <w:rFonts w:ascii="Arial" w:hAnsi="Arial" w:cs="Arial"/>
          <w:sz w:val="24"/>
          <w:szCs w:val="24"/>
          <w:u w:val="single"/>
        </w:rPr>
      </w:pPr>
      <w:r w:rsidRPr="00AD002E">
        <w:rPr>
          <w:rFonts w:ascii="Arial" w:hAnsi="Arial" w:cs="Arial"/>
          <w:sz w:val="24"/>
          <w:szCs w:val="24"/>
          <w:u w:val="single"/>
        </w:rPr>
        <w:t>Personne chargée du suivi du marché</w:t>
      </w:r>
      <w:r w:rsidRPr="00AD002E">
        <w:rPr>
          <w:rFonts w:ascii="Arial" w:hAnsi="Arial" w:cs="Arial"/>
          <w:sz w:val="24"/>
          <w:szCs w:val="24"/>
        </w:rPr>
        <w:t> :</w:t>
      </w:r>
    </w:p>
    <w:p w14:paraId="73852977" w14:textId="77777777" w:rsidR="00AD002E" w:rsidRPr="00AD002E" w:rsidRDefault="00AD002E" w:rsidP="00AD002E">
      <w:pPr>
        <w:jc w:val="both"/>
        <w:rPr>
          <w:rFonts w:ascii="Arial" w:hAnsi="Arial" w:cs="Arial"/>
          <w:sz w:val="24"/>
          <w:szCs w:val="24"/>
        </w:rPr>
      </w:pPr>
      <w:r w:rsidRPr="00AD002E">
        <w:rPr>
          <w:rFonts w:ascii="Arial" w:hAnsi="Arial" w:cs="Arial"/>
          <w:sz w:val="24"/>
          <w:szCs w:val="24"/>
        </w:rPr>
        <w:t>Nom :</w:t>
      </w:r>
    </w:p>
    <w:p w14:paraId="5694BCE8" w14:textId="77777777" w:rsidR="00AD002E" w:rsidRPr="00AD002E" w:rsidRDefault="00AD002E" w:rsidP="00AD002E">
      <w:pPr>
        <w:jc w:val="both"/>
        <w:rPr>
          <w:rFonts w:ascii="Arial" w:hAnsi="Arial" w:cs="Arial"/>
          <w:sz w:val="24"/>
          <w:szCs w:val="24"/>
        </w:rPr>
      </w:pPr>
      <w:r w:rsidRPr="00AD002E">
        <w:rPr>
          <w:rFonts w:ascii="Arial" w:hAnsi="Arial" w:cs="Arial"/>
          <w:sz w:val="24"/>
          <w:szCs w:val="24"/>
        </w:rPr>
        <w:t>Qualité :</w:t>
      </w:r>
    </w:p>
    <w:p w14:paraId="231FE1BB" w14:textId="77777777" w:rsidR="00AD002E" w:rsidRPr="00AD002E" w:rsidRDefault="00AD002E" w:rsidP="00AD002E">
      <w:pPr>
        <w:jc w:val="both"/>
        <w:rPr>
          <w:rFonts w:ascii="Arial" w:hAnsi="Arial" w:cs="Arial"/>
          <w:sz w:val="24"/>
          <w:szCs w:val="24"/>
        </w:rPr>
      </w:pPr>
      <w:r w:rsidRPr="00AD002E">
        <w:rPr>
          <w:rFonts w:ascii="Arial" w:hAnsi="Arial" w:cs="Arial"/>
          <w:sz w:val="24"/>
          <w:szCs w:val="24"/>
        </w:rPr>
        <w:t>Téléphone :</w:t>
      </w:r>
    </w:p>
    <w:p w14:paraId="1923876C" w14:textId="77777777" w:rsidR="00AD002E" w:rsidRPr="00AD002E" w:rsidRDefault="00AD002E" w:rsidP="00AD002E">
      <w:pPr>
        <w:jc w:val="both"/>
        <w:rPr>
          <w:rFonts w:ascii="Arial" w:hAnsi="Arial" w:cs="Arial"/>
          <w:sz w:val="24"/>
          <w:szCs w:val="24"/>
        </w:rPr>
      </w:pPr>
      <w:r w:rsidRPr="00AD002E">
        <w:rPr>
          <w:rFonts w:ascii="Arial" w:hAnsi="Arial" w:cs="Arial"/>
          <w:sz w:val="24"/>
          <w:szCs w:val="24"/>
        </w:rPr>
        <w:t>Fax :</w:t>
      </w:r>
    </w:p>
    <w:p w14:paraId="030EEE77" w14:textId="77777777" w:rsidR="00AD002E" w:rsidRPr="00AD002E" w:rsidRDefault="00AD002E" w:rsidP="00AD002E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AD002E">
        <w:rPr>
          <w:rFonts w:ascii="Arial" w:hAnsi="Arial" w:cs="Arial"/>
          <w:sz w:val="24"/>
          <w:szCs w:val="24"/>
        </w:rPr>
        <w:t>E-mail</w:t>
      </w:r>
      <w:proofErr w:type="gramEnd"/>
      <w:r w:rsidRPr="00AD002E">
        <w:rPr>
          <w:rFonts w:ascii="Arial" w:hAnsi="Arial" w:cs="Arial"/>
          <w:sz w:val="24"/>
          <w:szCs w:val="24"/>
        </w:rPr>
        <w:t> :</w:t>
      </w:r>
    </w:p>
    <w:p w14:paraId="6EDEEF7E" w14:textId="77777777" w:rsidR="00AD002E" w:rsidRPr="00AD002E" w:rsidRDefault="00AD002E" w:rsidP="00AD002E">
      <w:pPr>
        <w:jc w:val="both"/>
        <w:rPr>
          <w:rFonts w:ascii="Arial" w:hAnsi="Arial" w:cs="Arial"/>
          <w:sz w:val="24"/>
          <w:szCs w:val="24"/>
        </w:rPr>
      </w:pPr>
    </w:p>
    <w:p w14:paraId="7996B1AE" w14:textId="77777777" w:rsidR="00AD002E" w:rsidRPr="00AD002E" w:rsidRDefault="00AD002E" w:rsidP="00AD002E">
      <w:pPr>
        <w:jc w:val="both"/>
        <w:rPr>
          <w:rFonts w:ascii="Arial" w:hAnsi="Arial" w:cs="Arial"/>
          <w:sz w:val="24"/>
          <w:szCs w:val="24"/>
          <w:u w:val="single"/>
        </w:rPr>
      </w:pPr>
      <w:r w:rsidRPr="00AD002E">
        <w:rPr>
          <w:rFonts w:ascii="Arial" w:hAnsi="Arial" w:cs="Arial"/>
          <w:sz w:val="24"/>
          <w:szCs w:val="24"/>
          <w:u w:val="single"/>
        </w:rPr>
        <w:t>Personne chargée de la commande</w:t>
      </w:r>
      <w:r w:rsidRPr="00AD002E">
        <w:rPr>
          <w:rFonts w:ascii="Arial" w:hAnsi="Arial" w:cs="Arial"/>
          <w:sz w:val="24"/>
          <w:szCs w:val="24"/>
        </w:rPr>
        <w:t> :</w:t>
      </w:r>
    </w:p>
    <w:p w14:paraId="252B4930" w14:textId="77777777" w:rsidR="00AD002E" w:rsidRPr="00AD002E" w:rsidRDefault="00AD002E" w:rsidP="00AD002E">
      <w:pPr>
        <w:jc w:val="both"/>
        <w:rPr>
          <w:rFonts w:ascii="Arial" w:hAnsi="Arial" w:cs="Arial"/>
          <w:sz w:val="24"/>
          <w:szCs w:val="24"/>
        </w:rPr>
      </w:pPr>
      <w:r w:rsidRPr="00AD002E">
        <w:rPr>
          <w:rFonts w:ascii="Arial" w:hAnsi="Arial" w:cs="Arial"/>
          <w:sz w:val="24"/>
          <w:szCs w:val="24"/>
        </w:rPr>
        <w:t>Nom :</w:t>
      </w:r>
    </w:p>
    <w:p w14:paraId="08A37C59" w14:textId="77777777" w:rsidR="00AD002E" w:rsidRPr="00AD002E" w:rsidRDefault="00AD002E" w:rsidP="00AD002E">
      <w:pPr>
        <w:jc w:val="both"/>
        <w:rPr>
          <w:rFonts w:ascii="Arial" w:hAnsi="Arial" w:cs="Arial"/>
          <w:sz w:val="24"/>
          <w:szCs w:val="24"/>
        </w:rPr>
      </w:pPr>
      <w:r w:rsidRPr="00AD002E">
        <w:rPr>
          <w:rFonts w:ascii="Arial" w:hAnsi="Arial" w:cs="Arial"/>
          <w:sz w:val="24"/>
          <w:szCs w:val="24"/>
        </w:rPr>
        <w:t>Qualité :</w:t>
      </w:r>
    </w:p>
    <w:p w14:paraId="02E627DF" w14:textId="77777777" w:rsidR="00AD002E" w:rsidRPr="00AD002E" w:rsidRDefault="00AD002E" w:rsidP="00AD002E">
      <w:pPr>
        <w:jc w:val="both"/>
        <w:rPr>
          <w:rFonts w:ascii="Arial" w:hAnsi="Arial" w:cs="Arial"/>
          <w:sz w:val="24"/>
          <w:szCs w:val="24"/>
        </w:rPr>
      </w:pPr>
      <w:r w:rsidRPr="00AD002E">
        <w:rPr>
          <w:rFonts w:ascii="Arial" w:hAnsi="Arial" w:cs="Arial"/>
          <w:sz w:val="24"/>
          <w:szCs w:val="24"/>
        </w:rPr>
        <w:t>Téléphone :</w:t>
      </w:r>
    </w:p>
    <w:p w14:paraId="529438B4" w14:textId="77777777" w:rsidR="00AD002E" w:rsidRPr="00AD002E" w:rsidRDefault="00AD002E" w:rsidP="00AD002E">
      <w:pPr>
        <w:jc w:val="both"/>
        <w:rPr>
          <w:rFonts w:ascii="Arial" w:hAnsi="Arial" w:cs="Arial"/>
          <w:sz w:val="24"/>
          <w:szCs w:val="24"/>
        </w:rPr>
      </w:pPr>
      <w:r w:rsidRPr="00AD002E">
        <w:rPr>
          <w:rFonts w:ascii="Arial" w:hAnsi="Arial" w:cs="Arial"/>
          <w:sz w:val="24"/>
          <w:szCs w:val="24"/>
        </w:rPr>
        <w:t>Fax :</w:t>
      </w:r>
    </w:p>
    <w:p w14:paraId="1B502F0E" w14:textId="77777777" w:rsidR="00AD002E" w:rsidRPr="00AD002E" w:rsidRDefault="00AD002E" w:rsidP="00AD002E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AD002E">
        <w:rPr>
          <w:rFonts w:ascii="Arial" w:hAnsi="Arial" w:cs="Arial"/>
          <w:sz w:val="24"/>
          <w:szCs w:val="24"/>
        </w:rPr>
        <w:t>E-mail</w:t>
      </w:r>
      <w:proofErr w:type="gramEnd"/>
      <w:r w:rsidRPr="00AD002E">
        <w:rPr>
          <w:rFonts w:ascii="Arial" w:hAnsi="Arial" w:cs="Arial"/>
          <w:sz w:val="24"/>
          <w:szCs w:val="24"/>
        </w:rPr>
        <w:t> :</w:t>
      </w:r>
    </w:p>
    <w:p w14:paraId="6E29F883" w14:textId="77777777" w:rsidR="00AD002E" w:rsidRPr="00AD002E" w:rsidRDefault="00AD002E" w:rsidP="00944AC4">
      <w:pPr>
        <w:rPr>
          <w:rFonts w:ascii="Arial" w:hAnsi="Arial" w:cs="Arial"/>
          <w:sz w:val="24"/>
        </w:rPr>
      </w:pPr>
    </w:p>
    <w:p w14:paraId="5B2F9DEB" w14:textId="77777777" w:rsidR="00AD002E" w:rsidRPr="00CF5C4E" w:rsidRDefault="00CF5C4E" w:rsidP="00944AC4">
      <w:pPr>
        <w:rPr>
          <w:rFonts w:ascii="Arial" w:hAnsi="Arial" w:cs="Arial"/>
          <w:sz w:val="2"/>
        </w:rPr>
      </w:pPr>
      <w:r>
        <w:rPr>
          <w:rFonts w:ascii="Arial" w:hAnsi="Arial" w:cs="Arial"/>
          <w:sz w:val="24"/>
        </w:rPr>
        <w:br w:type="page"/>
      </w:r>
    </w:p>
    <w:tbl>
      <w:tblPr>
        <w:tblW w:w="10277" w:type="dxa"/>
        <w:tblBorders>
          <w:top w:val="single" w:sz="12" w:space="0" w:color="538135"/>
          <w:left w:val="single" w:sz="12" w:space="0" w:color="538135"/>
          <w:bottom w:val="single" w:sz="12" w:space="0" w:color="538135"/>
          <w:right w:val="single" w:sz="12" w:space="0" w:color="538135"/>
        </w:tblBorders>
        <w:shd w:val="solid" w:color="B8CCE4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  <w:gridCol w:w="567"/>
      </w:tblGrid>
      <w:tr w:rsidR="003571B5" w:rsidRPr="00AD002E" w14:paraId="30F55307" w14:textId="77777777" w:rsidTr="00990A8F">
        <w:tc>
          <w:tcPr>
            <w:tcW w:w="9710" w:type="dxa"/>
            <w:shd w:val="solid" w:color="538135" w:fill="auto"/>
          </w:tcPr>
          <w:p w14:paraId="4CCA229A" w14:textId="77777777" w:rsidR="003571B5" w:rsidRPr="00AD002E" w:rsidRDefault="003571B5" w:rsidP="00405297">
            <w:pPr>
              <w:tabs>
                <w:tab w:val="left" w:pos="-142"/>
                <w:tab w:val="left" w:pos="4111"/>
              </w:tabs>
              <w:jc w:val="center"/>
              <w:rPr>
                <w:rFonts w:ascii="Arial" w:hAnsi="Arial" w:cs="Arial"/>
                <w:b/>
                <w:color w:val="FFFFFF"/>
                <w:sz w:val="24"/>
              </w:rPr>
            </w:pPr>
            <w:r w:rsidRPr="00AD002E">
              <w:rPr>
                <w:rFonts w:ascii="Arial" w:hAnsi="Arial" w:cs="Arial"/>
                <w:color w:val="FFFFFF"/>
                <w:sz w:val="24"/>
              </w:rPr>
              <w:lastRenderedPageBreak/>
              <w:br w:type="page"/>
            </w:r>
            <w:r w:rsidRPr="00AD002E">
              <w:rPr>
                <w:rFonts w:ascii="Arial" w:hAnsi="Arial" w:cs="Arial"/>
                <w:color w:val="FFFFFF"/>
                <w:sz w:val="24"/>
              </w:rPr>
              <w:br w:type="page"/>
            </w:r>
            <w:r w:rsidR="00B7194E">
              <w:rPr>
                <w:rFonts w:ascii="Arial" w:hAnsi="Arial" w:cs="Arial"/>
                <w:color w:val="FFFFFF"/>
                <w:sz w:val="24"/>
              </w:rPr>
              <w:t xml:space="preserve">     </w:t>
            </w:r>
            <w:r w:rsidRPr="00AD002E">
              <w:rPr>
                <w:rFonts w:ascii="Arial" w:hAnsi="Arial" w:cs="Arial"/>
                <w:b/>
                <w:color w:val="FFFFFF"/>
                <w:sz w:val="24"/>
              </w:rPr>
              <w:t>Consignes pour remplir le présent document</w:t>
            </w:r>
          </w:p>
        </w:tc>
        <w:tc>
          <w:tcPr>
            <w:tcW w:w="567" w:type="dxa"/>
            <w:shd w:val="solid" w:color="538135" w:fill="auto"/>
          </w:tcPr>
          <w:p w14:paraId="019E4CCF" w14:textId="77777777" w:rsidR="003571B5" w:rsidRPr="00AD002E" w:rsidRDefault="003571B5" w:rsidP="002A6CB3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color w:val="FFFFFF"/>
                <w:sz w:val="24"/>
              </w:rPr>
            </w:pPr>
          </w:p>
        </w:tc>
      </w:tr>
    </w:tbl>
    <w:p w14:paraId="4E7F055E" w14:textId="77777777" w:rsidR="003571B5" w:rsidRPr="00C2616B" w:rsidRDefault="003571B5" w:rsidP="00944AC4">
      <w:pPr>
        <w:jc w:val="both"/>
        <w:rPr>
          <w:rFonts w:ascii="Arial" w:hAnsi="Arial" w:cs="Arial"/>
          <w:bCs/>
          <w:i/>
          <w:sz w:val="18"/>
        </w:rPr>
      </w:pPr>
    </w:p>
    <w:p w14:paraId="79FDB39C" w14:textId="77777777" w:rsidR="00944AC4" w:rsidRPr="00830D87" w:rsidRDefault="00944AC4" w:rsidP="00C2616B">
      <w:pPr>
        <w:jc w:val="both"/>
        <w:rPr>
          <w:rFonts w:ascii="Arial" w:hAnsi="Arial" w:cs="Arial"/>
          <w:i/>
          <w:color w:val="538135"/>
          <w:sz w:val="22"/>
          <w:szCs w:val="22"/>
        </w:rPr>
      </w:pPr>
      <w:r w:rsidRPr="00830D87">
        <w:rPr>
          <w:rFonts w:ascii="Arial" w:hAnsi="Arial" w:cs="Arial"/>
          <w:i/>
          <w:color w:val="538135"/>
          <w:sz w:val="22"/>
          <w:szCs w:val="22"/>
        </w:rPr>
        <w:t>Le candidat devra remplir intégralement chaque rubrique du présent cadre de réponse technique en apportant une réponse rédigée et adaptée au présent marché</w:t>
      </w:r>
      <w:r w:rsidR="00B86BE8" w:rsidRPr="00830D87">
        <w:rPr>
          <w:rFonts w:ascii="Arial" w:hAnsi="Arial" w:cs="Arial"/>
          <w:i/>
          <w:color w:val="538135"/>
          <w:sz w:val="22"/>
          <w:szCs w:val="22"/>
        </w:rPr>
        <w:t>,</w:t>
      </w:r>
      <w:r w:rsidRPr="00830D87">
        <w:rPr>
          <w:rFonts w:ascii="Arial" w:hAnsi="Arial" w:cs="Arial"/>
          <w:i/>
          <w:color w:val="538135"/>
          <w:sz w:val="22"/>
          <w:szCs w:val="22"/>
        </w:rPr>
        <w:t xml:space="preserve"> sans procéder à </w:t>
      </w:r>
      <w:r w:rsidR="00522FA2" w:rsidRPr="00830D87">
        <w:rPr>
          <w:rFonts w:ascii="Arial" w:hAnsi="Arial" w:cs="Arial"/>
          <w:i/>
          <w:color w:val="538135"/>
          <w:sz w:val="22"/>
          <w:szCs w:val="22"/>
        </w:rPr>
        <w:t>tout</w:t>
      </w:r>
      <w:r w:rsidRPr="00830D87">
        <w:rPr>
          <w:rFonts w:ascii="Arial" w:hAnsi="Arial" w:cs="Arial"/>
          <w:i/>
          <w:color w:val="538135"/>
          <w:sz w:val="22"/>
          <w:szCs w:val="22"/>
        </w:rPr>
        <w:t xml:space="preserve"> renvoi systématique à un document annexe. </w:t>
      </w:r>
    </w:p>
    <w:p w14:paraId="14E062B5" w14:textId="77777777" w:rsidR="00C160FF" w:rsidRPr="00C160FF" w:rsidRDefault="00C160FF" w:rsidP="00C2616B">
      <w:pPr>
        <w:jc w:val="both"/>
        <w:rPr>
          <w:rFonts w:ascii="Arial" w:hAnsi="Arial" w:cs="Arial"/>
          <w:i/>
          <w:color w:val="538135"/>
          <w:sz w:val="12"/>
          <w:szCs w:val="22"/>
        </w:rPr>
      </w:pPr>
    </w:p>
    <w:tbl>
      <w:tblPr>
        <w:tblW w:w="10206" w:type="dxa"/>
        <w:tblInd w:w="70" w:type="dxa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6"/>
      </w:tblGrid>
      <w:tr w:rsidR="00CF5C4E" w:rsidRPr="00830D87" w14:paraId="0DE1B10A" w14:textId="77777777" w:rsidTr="00CF5C4E">
        <w:trPr>
          <w:trHeight w:val="559"/>
        </w:trPr>
        <w:tc>
          <w:tcPr>
            <w:tcW w:w="10206" w:type="dxa"/>
            <w:vMerge w:val="restart"/>
            <w:vAlign w:val="center"/>
            <w:hideMark/>
          </w:tcPr>
          <w:p w14:paraId="7F37771E" w14:textId="77777777" w:rsidR="00CF5C4E" w:rsidRPr="00830D87" w:rsidRDefault="00CF5C4E" w:rsidP="008F107F">
            <w:pPr>
              <w:tabs>
                <w:tab w:val="left" w:pos="9286"/>
              </w:tabs>
              <w:ind w:left="72" w:right="78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830D87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Nous vous rappelons que le but de ce questionnaire est de ne pas avoir à aller chercher les informations dans les nombreux documents de votre dossier. Merci donc d'éviter au maximum de faire référence à ces documents et d'insérer le maximum d'information dans ce tableau.</w:t>
            </w:r>
          </w:p>
        </w:tc>
      </w:tr>
      <w:tr w:rsidR="00CF5C4E" w:rsidRPr="00830D87" w14:paraId="1E989043" w14:textId="77777777" w:rsidTr="00CF5C4E">
        <w:trPr>
          <w:trHeight w:val="559"/>
        </w:trPr>
        <w:tc>
          <w:tcPr>
            <w:tcW w:w="10206" w:type="dxa"/>
            <w:vMerge/>
            <w:vAlign w:val="center"/>
            <w:hideMark/>
          </w:tcPr>
          <w:p w14:paraId="265178EB" w14:textId="77777777" w:rsidR="00CF5C4E" w:rsidRPr="00830D87" w:rsidRDefault="00CF5C4E" w:rsidP="008F107F">
            <w:pPr>
              <w:ind w:left="426" w:right="425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</w:tr>
    </w:tbl>
    <w:p w14:paraId="5DE3195A" w14:textId="77777777" w:rsidR="00C160FF" w:rsidRPr="00C160FF" w:rsidRDefault="00C160FF" w:rsidP="00C2616B">
      <w:pPr>
        <w:jc w:val="both"/>
        <w:rPr>
          <w:rFonts w:ascii="Arial" w:hAnsi="Arial" w:cs="Arial"/>
          <w:i/>
          <w:color w:val="538135"/>
          <w:sz w:val="12"/>
          <w:szCs w:val="22"/>
        </w:rPr>
      </w:pPr>
    </w:p>
    <w:p w14:paraId="6C5088AE" w14:textId="77777777" w:rsidR="00944AC4" w:rsidRPr="00830D87" w:rsidRDefault="00944AC4" w:rsidP="00713A63">
      <w:pPr>
        <w:jc w:val="both"/>
        <w:rPr>
          <w:rFonts w:ascii="Arial" w:hAnsi="Arial" w:cs="Arial"/>
          <w:i/>
          <w:color w:val="538135"/>
          <w:sz w:val="22"/>
          <w:szCs w:val="22"/>
        </w:rPr>
      </w:pPr>
      <w:r w:rsidRPr="00830D87">
        <w:rPr>
          <w:rFonts w:ascii="Arial" w:hAnsi="Arial" w:cs="Arial"/>
          <w:i/>
          <w:color w:val="538135"/>
          <w:sz w:val="22"/>
          <w:szCs w:val="22"/>
        </w:rPr>
        <w:t>Les éléments inscrits ci-dessous engagent les candidats pour la durée du marché. En cas de modifications, un accord devra être trouvé entre les différentes parties au marché.</w:t>
      </w:r>
    </w:p>
    <w:p w14:paraId="68986622" w14:textId="77777777" w:rsidR="00CF5C4E" w:rsidRPr="00C160FF" w:rsidRDefault="00CF5C4E" w:rsidP="00CF5C4E">
      <w:pPr>
        <w:jc w:val="both"/>
        <w:rPr>
          <w:rFonts w:ascii="Arial" w:hAnsi="Arial" w:cs="Arial"/>
          <w:i/>
          <w:color w:val="538135"/>
          <w:sz w:val="12"/>
          <w:szCs w:val="22"/>
        </w:rPr>
      </w:pPr>
    </w:p>
    <w:p w14:paraId="399307FC" w14:textId="77777777" w:rsidR="00CF5C4E" w:rsidRPr="00CF5C4E" w:rsidRDefault="00CF5C4E" w:rsidP="00CF5C4E">
      <w:pPr>
        <w:ind w:right="-1"/>
        <w:jc w:val="both"/>
        <w:rPr>
          <w:rFonts w:ascii="Arial" w:hAnsi="Arial" w:cs="Arial"/>
          <w:i/>
          <w:color w:val="538135"/>
          <w:sz w:val="24"/>
        </w:rPr>
      </w:pPr>
      <w:r w:rsidRPr="00830D87">
        <w:rPr>
          <w:rFonts w:ascii="Arial" w:hAnsi="Arial" w:cs="Arial"/>
          <w:i/>
          <w:color w:val="538135"/>
          <w:sz w:val="22"/>
          <w:szCs w:val="22"/>
        </w:rPr>
        <w:t>Le candidat est informé que chaque ligne non renseignée se verra attribuer la note de 0. Pas de limite de mots pour vos réponses.</w:t>
      </w:r>
    </w:p>
    <w:p w14:paraId="58A61C06" w14:textId="77777777" w:rsidR="00C160FF" w:rsidRDefault="00C160FF" w:rsidP="00CF5C4E">
      <w:pPr>
        <w:jc w:val="both"/>
        <w:rPr>
          <w:rFonts w:ascii="Arial" w:hAnsi="Arial" w:cs="Arial"/>
          <w:i/>
          <w:color w:val="538135"/>
          <w:sz w:val="24"/>
        </w:rPr>
      </w:pPr>
    </w:p>
    <w:tbl>
      <w:tblPr>
        <w:tblW w:w="1020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9"/>
        <w:gridCol w:w="4334"/>
        <w:gridCol w:w="5103"/>
      </w:tblGrid>
      <w:tr w:rsidR="00CF5C4E" w:rsidRPr="00170152" w14:paraId="199619A6" w14:textId="77777777" w:rsidTr="00CF5C4E">
        <w:trPr>
          <w:trHeight w:val="559"/>
        </w:trPr>
        <w:tc>
          <w:tcPr>
            <w:tcW w:w="1020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0000"/>
            <w:noWrap/>
            <w:vAlign w:val="center"/>
          </w:tcPr>
          <w:p w14:paraId="778DE4F9" w14:textId="77777777" w:rsidR="00CF5C4E" w:rsidRPr="008102C3" w:rsidRDefault="00830D87" w:rsidP="00830D87">
            <w:pPr>
              <w:jc w:val="center"/>
              <w:rPr>
                <w:rFonts w:ascii="Arial" w:hAnsi="Arial" w:cs="Arial"/>
                <w:b/>
                <w:bCs/>
                <w:color w:val="FFFFFF"/>
                <w:sz w:val="28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8"/>
                <w:szCs w:val="24"/>
              </w:rPr>
              <w:t>SIGNALÉTIQUE EXTÉRIEURE ET INTÉRIEURE</w:t>
            </w:r>
          </w:p>
        </w:tc>
      </w:tr>
      <w:tr w:rsidR="00CF5C4E" w:rsidRPr="00170152" w14:paraId="5FEC906D" w14:textId="77777777" w:rsidTr="001C144A">
        <w:trPr>
          <w:trHeight w:val="559"/>
        </w:trPr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14:paraId="2E62AC14" w14:textId="77777777" w:rsidR="00CF5C4E" w:rsidRPr="00170152" w:rsidRDefault="00CF5C4E" w:rsidP="008F107F">
            <w:pPr>
              <w:jc w:val="center"/>
              <w:rPr>
                <w:rFonts w:ascii="Arial" w:hAnsi="Arial" w:cs="Arial"/>
                <w:b/>
                <w:bCs/>
              </w:rPr>
            </w:pPr>
            <w:r w:rsidRPr="0017015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3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A704CA4" w14:textId="77777777" w:rsidR="00CF5C4E" w:rsidRPr="00170152" w:rsidRDefault="00CF5C4E" w:rsidP="008F107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QUESTIONS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6138ED18" w14:textId="77777777" w:rsidR="00CF5C4E" w:rsidRPr="00170152" w:rsidRDefault="00CF5C4E" w:rsidP="008F107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RÉPONSES</w:t>
            </w:r>
          </w:p>
        </w:tc>
      </w:tr>
      <w:tr w:rsidR="00CF5C4E" w:rsidRPr="00170152" w14:paraId="6CCF766D" w14:textId="77777777" w:rsidTr="00EF0D3C">
        <w:trPr>
          <w:trHeight w:val="65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/>
            <w:noWrap/>
            <w:vAlign w:val="center"/>
          </w:tcPr>
          <w:p w14:paraId="116D9638" w14:textId="77777777" w:rsidR="00CF5C4E" w:rsidRPr="00A50E9B" w:rsidRDefault="00CF5C4E" w:rsidP="008F107F">
            <w:pPr>
              <w:jc w:val="center"/>
              <w:rPr>
                <w:rFonts w:ascii="Arial" w:hAnsi="Arial" w:cs="Arial"/>
                <w:b/>
                <w:color w:val="FFFFFF"/>
                <w:sz w:val="28"/>
                <w:szCs w:val="28"/>
              </w:rPr>
            </w:pPr>
            <w:r w:rsidRPr="00A50E9B">
              <w:rPr>
                <w:rFonts w:ascii="Arial" w:hAnsi="Arial" w:cs="Arial"/>
                <w:b/>
                <w:color w:val="FFFFFF"/>
                <w:sz w:val="28"/>
                <w:szCs w:val="28"/>
              </w:rPr>
              <w:t>1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/>
            <w:vAlign w:val="center"/>
          </w:tcPr>
          <w:p w14:paraId="3428960C" w14:textId="77777777" w:rsidR="00CF5C4E" w:rsidRPr="00A50E9B" w:rsidRDefault="00592F8D" w:rsidP="00592F8D">
            <w:pPr>
              <w:jc w:val="center"/>
              <w:rPr>
                <w:rFonts w:ascii="Arial" w:hAnsi="Arial" w:cs="Arial"/>
                <w:b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  <w:szCs w:val="28"/>
              </w:rPr>
              <w:t>VALEUR TECHNIQUE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/>
            <w:vAlign w:val="center"/>
          </w:tcPr>
          <w:p w14:paraId="14110A93" w14:textId="77777777" w:rsidR="00CF5C4E" w:rsidRDefault="00CF5C4E" w:rsidP="008F10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F5C4E" w:rsidRPr="00170152" w14:paraId="4B25D40D" w14:textId="77777777" w:rsidTr="00C160FF">
        <w:trPr>
          <w:trHeight w:val="846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</w:tcPr>
          <w:p w14:paraId="6DFF294F" w14:textId="77777777" w:rsidR="00CF5C4E" w:rsidRPr="002E4786" w:rsidRDefault="00CF5C4E" w:rsidP="008F107F">
            <w:pPr>
              <w:jc w:val="center"/>
              <w:rPr>
                <w:rFonts w:ascii="Arial" w:hAnsi="Arial" w:cs="Arial"/>
                <w:b/>
              </w:rPr>
            </w:pPr>
            <w:r w:rsidRPr="002E4786">
              <w:rPr>
                <w:rFonts w:ascii="Arial" w:hAnsi="Arial" w:cs="Arial"/>
                <w:b/>
                <w:sz w:val="24"/>
              </w:rPr>
              <w:t>1-1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305EAD2D" w14:textId="77777777" w:rsidR="007D3595" w:rsidRPr="007D3595" w:rsidRDefault="00592F8D" w:rsidP="000E456B">
            <w:pPr>
              <w:pStyle w:val="TableParagraph"/>
              <w:numPr>
                <w:ilvl w:val="0"/>
                <w:numId w:val="3"/>
              </w:numPr>
              <w:tabs>
                <w:tab w:val="left" w:pos="638"/>
              </w:tabs>
              <w:kinsoku w:val="0"/>
              <w:overflowPunct w:val="0"/>
              <w:adjustRightInd w:val="0"/>
              <w:spacing w:before="37"/>
              <w:ind w:hanging="283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b/>
                <w:bCs/>
                <w:sz w:val="24"/>
              </w:rPr>
              <w:t>COMMERCIAL</w:t>
            </w:r>
            <w:r w:rsidR="007D3595">
              <w:rPr>
                <w:b/>
                <w:bCs/>
                <w:sz w:val="24"/>
              </w:rPr>
              <w:t xml:space="preserve"> </w:t>
            </w:r>
          </w:p>
          <w:p w14:paraId="52C2D50A" w14:textId="46471789" w:rsidR="007D3595" w:rsidRDefault="007D3595" w:rsidP="007D3595">
            <w:pPr>
              <w:pStyle w:val="TableParagraph"/>
              <w:tabs>
                <w:tab w:val="left" w:pos="638"/>
              </w:tabs>
              <w:kinsoku w:val="0"/>
              <w:overflowPunct w:val="0"/>
              <w:adjustRightInd w:val="0"/>
              <w:spacing w:before="37"/>
              <w:ind w:left="638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b/>
                <w:bCs/>
                <w:sz w:val="24"/>
              </w:rPr>
              <w:t>(</w:t>
            </w:r>
            <w:r w:rsidRPr="00DD0C79">
              <w:rPr>
                <w:b/>
                <w:bCs/>
                <w:spacing w:val="-2"/>
                <w:sz w:val="18"/>
                <w:szCs w:val="18"/>
              </w:rPr>
              <w:t>Moyens humains et compétences affectés au marché</w:t>
            </w:r>
            <w:r>
              <w:rPr>
                <w:b/>
                <w:bCs/>
                <w:spacing w:val="-2"/>
                <w:sz w:val="18"/>
                <w:szCs w:val="18"/>
              </w:rPr>
              <w:t>)</w:t>
            </w:r>
          </w:p>
          <w:p w14:paraId="70E0A353" w14:textId="1773CD35" w:rsidR="00CF5C4E" w:rsidRPr="002E4786" w:rsidRDefault="00CF5C4E" w:rsidP="00CF5C4E">
            <w:pPr>
              <w:widowControl w:val="0"/>
              <w:ind w:right="68"/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74E68915" w14:textId="6B472FAB" w:rsidR="00CF5C4E" w:rsidRPr="007D3595" w:rsidRDefault="007D3595" w:rsidP="007D359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D3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5 points </w:t>
            </w:r>
          </w:p>
        </w:tc>
      </w:tr>
      <w:tr w:rsidR="00CF5C4E" w:rsidRPr="00170152" w14:paraId="1D31499F" w14:textId="77777777" w:rsidTr="0019223C">
        <w:trPr>
          <w:trHeight w:val="14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4E672" w14:textId="77777777" w:rsidR="00CF5C4E" w:rsidRPr="00170152" w:rsidRDefault="00CF5C4E" w:rsidP="008F10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95039" w14:textId="492FC50D" w:rsidR="00CF5C4E" w:rsidRPr="002E4786" w:rsidRDefault="00592F8D" w:rsidP="00830D87">
            <w:pPr>
              <w:widowControl w:val="0"/>
              <w:ind w:right="78"/>
              <w:jc w:val="both"/>
              <w:rPr>
                <w:rFonts w:ascii="Arial" w:hAnsi="Arial" w:cs="Arial"/>
                <w:color w:val="000000"/>
              </w:rPr>
            </w:pPr>
            <w:r w:rsidRPr="00592F8D">
              <w:rPr>
                <w:rFonts w:ascii="Arial" w:hAnsi="Arial" w:cs="Arial"/>
                <w:color w:val="000000"/>
              </w:rPr>
              <w:t>Équ</w:t>
            </w:r>
            <w:r>
              <w:rPr>
                <w:rFonts w:ascii="Arial" w:hAnsi="Arial" w:cs="Arial"/>
                <w:color w:val="000000"/>
              </w:rPr>
              <w:t xml:space="preserve">ipes dédiées à la réception des </w:t>
            </w:r>
            <w:r w:rsidRPr="00592F8D">
              <w:rPr>
                <w:rFonts w:ascii="Arial" w:hAnsi="Arial" w:cs="Arial"/>
                <w:color w:val="000000"/>
              </w:rPr>
              <w:t xml:space="preserve">demandes de devis, traitement de la demande, étude de faisabilité, SAV, exécution, </w:t>
            </w:r>
            <w:r w:rsidR="00FA4CF0">
              <w:rPr>
                <w:rFonts w:ascii="Arial" w:hAnsi="Arial" w:cs="Arial"/>
                <w:color w:val="000000"/>
              </w:rPr>
              <w:t xml:space="preserve">communication, </w:t>
            </w:r>
            <w:r w:rsidRPr="00592F8D">
              <w:rPr>
                <w:rFonts w:ascii="Arial" w:hAnsi="Arial" w:cs="Arial"/>
                <w:color w:val="000000"/>
              </w:rPr>
              <w:t>etc.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6602" w14:textId="77777777" w:rsidR="00CF5C4E" w:rsidRDefault="00CF5C4E" w:rsidP="008F10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92F8D" w14:paraId="7AD2F6C3" w14:textId="77777777" w:rsidTr="00C160FF">
        <w:trPr>
          <w:trHeight w:val="836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</w:tcPr>
          <w:p w14:paraId="06E22C03" w14:textId="77777777" w:rsidR="00592F8D" w:rsidRPr="002E4786" w:rsidRDefault="00592F8D" w:rsidP="00EF0D3C">
            <w:pPr>
              <w:jc w:val="center"/>
              <w:rPr>
                <w:rFonts w:ascii="Arial" w:hAnsi="Arial" w:cs="Arial"/>
                <w:b/>
              </w:rPr>
            </w:pPr>
            <w:r w:rsidRPr="002E4786">
              <w:rPr>
                <w:rFonts w:ascii="Arial" w:hAnsi="Arial" w:cs="Arial"/>
                <w:b/>
                <w:sz w:val="24"/>
              </w:rPr>
              <w:t>1-</w:t>
            </w:r>
            <w:r w:rsidR="00830D87"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0771F67F" w14:textId="77777777" w:rsidR="00592F8D" w:rsidRDefault="00830D87" w:rsidP="00EF0D3C">
            <w:pPr>
              <w:widowControl w:val="0"/>
              <w:ind w:right="68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CONCEPTION</w:t>
            </w:r>
          </w:p>
          <w:p w14:paraId="25281C81" w14:textId="79BFF87F" w:rsidR="007D3595" w:rsidRDefault="007D3595" w:rsidP="007D3595">
            <w:pPr>
              <w:pStyle w:val="TableParagraph"/>
              <w:tabs>
                <w:tab w:val="left" w:pos="640"/>
              </w:tabs>
              <w:kinsoku w:val="0"/>
              <w:overflowPunct w:val="0"/>
              <w:adjustRightInd w:val="0"/>
              <w:spacing w:before="32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b/>
                <w:bCs/>
                <w:sz w:val="24"/>
              </w:rPr>
              <w:t>(</w:t>
            </w:r>
            <w:r w:rsidRPr="00A448F3">
              <w:rPr>
                <w:b/>
                <w:bCs/>
                <w:spacing w:val="-2"/>
                <w:sz w:val="18"/>
                <w:szCs w:val="18"/>
              </w:rPr>
              <w:t>Qualité graphique et ergonomique</w:t>
            </w:r>
            <w:r>
              <w:rPr>
                <w:b/>
                <w:bCs/>
                <w:spacing w:val="-2"/>
                <w:sz w:val="18"/>
                <w:szCs w:val="18"/>
              </w:rPr>
              <w:t xml:space="preserve"> et </w:t>
            </w:r>
            <w:r w:rsidRPr="00A448F3">
              <w:rPr>
                <w:b/>
                <w:bCs/>
                <w:spacing w:val="-2"/>
                <w:sz w:val="18"/>
                <w:szCs w:val="18"/>
              </w:rPr>
              <w:t>Qualité de la méthodologie d'exécution</w:t>
            </w:r>
            <w:r>
              <w:rPr>
                <w:b/>
                <w:bCs/>
                <w:spacing w:val="-2"/>
                <w:sz w:val="18"/>
                <w:szCs w:val="18"/>
              </w:rPr>
              <w:t>)</w:t>
            </w:r>
          </w:p>
          <w:p w14:paraId="4C0D5BAA" w14:textId="0EDA37DD" w:rsidR="007D3595" w:rsidRDefault="007D3595" w:rsidP="007D3595">
            <w:pPr>
              <w:pStyle w:val="TableParagraph"/>
              <w:tabs>
                <w:tab w:val="left" w:pos="638"/>
              </w:tabs>
              <w:kinsoku w:val="0"/>
              <w:overflowPunct w:val="0"/>
              <w:adjustRightInd w:val="0"/>
              <w:spacing w:before="35"/>
              <w:ind w:left="638"/>
              <w:rPr>
                <w:b/>
                <w:bCs/>
                <w:spacing w:val="-2"/>
                <w:sz w:val="18"/>
                <w:szCs w:val="18"/>
              </w:rPr>
            </w:pPr>
          </w:p>
          <w:p w14:paraId="2DBF1B00" w14:textId="378260B9" w:rsidR="007D3595" w:rsidRPr="002E4786" w:rsidRDefault="007D3595" w:rsidP="00EF0D3C">
            <w:pPr>
              <w:widowControl w:val="0"/>
              <w:ind w:right="68"/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177B936A" w14:textId="0D9A89BF" w:rsidR="00592F8D" w:rsidRPr="007D3595" w:rsidRDefault="007D3595" w:rsidP="007D359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D3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 points</w:t>
            </w:r>
          </w:p>
        </w:tc>
      </w:tr>
      <w:tr w:rsidR="00592F8D" w:rsidRPr="00170152" w14:paraId="4FFED2D8" w14:textId="77777777" w:rsidTr="0019223C">
        <w:trPr>
          <w:trHeight w:val="1281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18BF5" w14:textId="77777777" w:rsidR="00592F8D" w:rsidRPr="00170152" w:rsidRDefault="00592F8D" w:rsidP="008F10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2E5E1" w14:textId="3CAA76E4" w:rsidR="00592F8D" w:rsidRPr="00592F8D" w:rsidRDefault="00830D87" w:rsidP="00592F8D">
            <w:pPr>
              <w:widowControl w:val="0"/>
              <w:ind w:right="78"/>
              <w:jc w:val="both"/>
              <w:rPr>
                <w:rFonts w:ascii="Arial" w:hAnsi="Arial" w:cs="Arial"/>
                <w:color w:val="000000"/>
              </w:rPr>
            </w:pPr>
            <w:r w:rsidRPr="00830D87">
              <w:rPr>
                <w:rFonts w:ascii="Arial" w:hAnsi="Arial" w:cs="Arial"/>
                <w:color w:val="000000"/>
              </w:rPr>
              <w:t>Équipes dédiées à la création et à la conception des visuels.</w:t>
            </w:r>
            <w:r w:rsidR="00F21AE9">
              <w:rPr>
                <w:rFonts w:ascii="Arial" w:hAnsi="Arial" w:cs="Arial"/>
                <w:color w:val="000000"/>
              </w:rPr>
              <w:t xml:space="preserve"> Nombre et qualification des graphistes.</w:t>
            </w:r>
            <w:r w:rsidRPr="00830D87">
              <w:rPr>
                <w:rFonts w:ascii="Arial" w:hAnsi="Arial" w:cs="Arial"/>
                <w:color w:val="000000"/>
              </w:rPr>
              <w:t xml:space="preserve"> Moyens informatiques utilisés (suite adobe, etc.).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9EB90" w14:textId="77777777" w:rsidR="00592F8D" w:rsidRDefault="00592F8D" w:rsidP="008F10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30D87" w14:paraId="4C074C74" w14:textId="77777777" w:rsidTr="00C160FF">
        <w:trPr>
          <w:trHeight w:val="838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</w:tcPr>
          <w:p w14:paraId="7DEB9902" w14:textId="77777777" w:rsidR="00830D87" w:rsidRPr="002E4786" w:rsidRDefault="00830D87" w:rsidP="00EF0D3C">
            <w:pPr>
              <w:jc w:val="center"/>
              <w:rPr>
                <w:rFonts w:ascii="Arial" w:hAnsi="Arial" w:cs="Arial"/>
                <w:b/>
              </w:rPr>
            </w:pPr>
            <w:r w:rsidRPr="002E4786">
              <w:rPr>
                <w:rFonts w:ascii="Arial" w:hAnsi="Arial" w:cs="Arial"/>
                <w:b/>
                <w:sz w:val="24"/>
              </w:rPr>
              <w:t>1-</w:t>
            </w: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153173A5" w14:textId="77777777" w:rsidR="00830D87" w:rsidRDefault="00830D87" w:rsidP="00EF0D3C">
            <w:pPr>
              <w:widowControl w:val="0"/>
              <w:ind w:right="68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FABRICATION</w:t>
            </w:r>
          </w:p>
          <w:p w14:paraId="77D360BA" w14:textId="1FD898C2" w:rsidR="00652E67" w:rsidRDefault="00652E67" w:rsidP="00652E67">
            <w:pPr>
              <w:pStyle w:val="TableParagraph"/>
              <w:tabs>
                <w:tab w:val="left" w:pos="640"/>
              </w:tabs>
              <w:kinsoku w:val="0"/>
              <w:overflowPunct w:val="0"/>
              <w:adjustRightInd w:val="0"/>
              <w:spacing w:before="32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(Dépose de l’ancienne signalétique et pose de la nouvelle </w:t>
            </w:r>
            <w:r>
              <w:rPr>
                <w:b/>
                <w:bCs/>
                <w:spacing w:val="-2"/>
                <w:sz w:val="18"/>
                <w:szCs w:val="18"/>
              </w:rPr>
              <w:t xml:space="preserve">fourniture, </w:t>
            </w:r>
            <w:r w:rsidRPr="00A448F3">
              <w:rPr>
                <w:b/>
                <w:bCs/>
                <w:spacing w:val="-2"/>
                <w:sz w:val="18"/>
                <w:szCs w:val="18"/>
              </w:rPr>
              <w:t>Qualité des solutions techniques proposées</w:t>
            </w:r>
            <w:r>
              <w:rPr>
                <w:b/>
                <w:bCs/>
                <w:spacing w:val="-2"/>
                <w:sz w:val="18"/>
                <w:szCs w:val="18"/>
              </w:rPr>
              <w:t>)</w:t>
            </w:r>
          </w:p>
          <w:p w14:paraId="71EEF8AC" w14:textId="0332CA31" w:rsidR="00652E67" w:rsidRDefault="00652E67" w:rsidP="00652E67">
            <w:pPr>
              <w:pStyle w:val="TableParagraph"/>
              <w:tabs>
                <w:tab w:val="left" w:pos="640"/>
              </w:tabs>
              <w:kinsoku w:val="0"/>
              <w:overflowPunct w:val="0"/>
              <w:adjustRightInd w:val="0"/>
              <w:spacing w:before="45" w:line="223" w:lineRule="auto"/>
              <w:ind w:right="169"/>
              <w:jc w:val="both"/>
              <w:rPr>
                <w:b/>
                <w:bCs/>
                <w:spacing w:val="-2"/>
                <w:sz w:val="18"/>
                <w:szCs w:val="18"/>
              </w:rPr>
            </w:pPr>
          </w:p>
          <w:p w14:paraId="5259DB2F" w14:textId="77777777" w:rsidR="00652E67" w:rsidRPr="002E4786" w:rsidRDefault="00652E67" w:rsidP="00EF0D3C">
            <w:pPr>
              <w:widowControl w:val="0"/>
              <w:ind w:right="68"/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5C3A84D8" w14:textId="0B504223" w:rsidR="00830D87" w:rsidRPr="007D3595" w:rsidRDefault="00FA7BC4" w:rsidP="007D359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  <w:r w:rsidR="007D3595" w:rsidRPr="007D3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points</w:t>
            </w:r>
          </w:p>
        </w:tc>
      </w:tr>
      <w:tr w:rsidR="00830D87" w14:paraId="49EC2D7E" w14:textId="77777777" w:rsidTr="0019223C">
        <w:trPr>
          <w:trHeight w:val="1281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CCCE4" w14:textId="77777777" w:rsidR="00830D87" w:rsidRPr="00170152" w:rsidRDefault="00830D87" w:rsidP="00EF0D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D1CFF" w14:textId="42665724" w:rsidR="00830D87" w:rsidRPr="00592F8D" w:rsidRDefault="00830D87" w:rsidP="00EF0D3C">
            <w:pPr>
              <w:widowControl w:val="0"/>
              <w:ind w:right="78"/>
              <w:jc w:val="both"/>
              <w:rPr>
                <w:rFonts w:ascii="Arial" w:hAnsi="Arial" w:cs="Arial"/>
                <w:color w:val="000000"/>
              </w:rPr>
            </w:pPr>
            <w:r w:rsidRPr="00830D87">
              <w:rPr>
                <w:rFonts w:ascii="Arial" w:eastAsia="SimSun" w:hAnsi="Arial" w:cs="Arial"/>
                <w:kern w:val="3"/>
                <w:lang w:eastAsia="zh-CN" w:bidi="hi-IN"/>
              </w:rPr>
              <w:t>Équipes dédiées à la fabrication des fournitures, moyen matériel, délai de fabrication</w:t>
            </w:r>
            <w:r>
              <w:rPr>
                <w:rFonts w:ascii="Arial" w:eastAsia="SimSun" w:hAnsi="Arial" w:cs="Arial"/>
                <w:kern w:val="3"/>
                <w:lang w:eastAsia="zh-CN" w:bidi="hi-IN"/>
              </w:rPr>
              <w:t>,</w:t>
            </w:r>
            <w:r w:rsidR="00F21AE9">
              <w:rPr>
                <w:rFonts w:ascii="Arial" w:eastAsia="SimSun" w:hAnsi="Arial" w:cs="Arial"/>
                <w:kern w:val="3"/>
                <w:lang w:eastAsia="zh-CN" w:bidi="hi-IN"/>
              </w:rPr>
              <w:t xml:space="preserve"> nombre d’équipe de pose,</w:t>
            </w:r>
            <w:r w:rsidRPr="00830D87">
              <w:rPr>
                <w:rFonts w:ascii="Arial" w:eastAsia="SimSun" w:hAnsi="Arial" w:cs="Arial"/>
                <w:kern w:val="3"/>
                <w:lang w:eastAsia="zh-CN" w:bidi="hi-IN"/>
              </w:rPr>
              <w:t xml:space="preserve"> etc.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E3822" w14:textId="77777777" w:rsidR="00830D87" w:rsidRDefault="00830D87" w:rsidP="00EF0D3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30D87" w14:paraId="7A43ACE0" w14:textId="77777777" w:rsidTr="00C160FF">
        <w:trPr>
          <w:trHeight w:val="88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</w:tcPr>
          <w:p w14:paraId="049A1D02" w14:textId="77777777" w:rsidR="00830D87" w:rsidRPr="002E4786" w:rsidRDefault="00830D87" w:rsidP="00EF0D3C">
            <w:pPr>
              <w:jc w:val="center"/>
              <w:rPr>
                <w:rFonts w:ascii="Arial" w:hAnsi="Arial" w:cs="Arial"/>
                <w:b/>
              </w:rPr>
            </w:pPr>
            <w:r w:rsidRPr="002E4786">
              <w:rPr>
                <w:rFonts w:ascii="Arial" w:hAnsi="Arial" w:cs="Arial"/>
                <w:b/>
                <w:sz w:val="24"/>
              </w:rPr>
              <w:lastRenderedPageBreak/>
              <w:t>1-</w:t>
            </w:r>
            <w:r>
              <w:rPr>
                <w:rFonts w:ascii="Arial" w:hAnsi="Arial" w:cs="Arial"/>
                <w:b/>
                <w:sz w:val="24"/>
              </w:rPr>
              <w:t>4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27578E39" w14:textId="77777777" w:rsidR="00830D87" w:rsidRPr="002E4786" w:rsidRDefault="00830D87" w:rsidP="00EF0D3C">
            <w:pPr>
              <w:widowControl w:val="0"/>
              <w:ind w:right="68"/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LIVRAISON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64F7F8E5" w14:textId="77777777" w:rsidR="00830D87" w:rsidRDefault="00830D87" w:rsidP="00EF0D3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8146161" w14:textId="77777777" w:rsidR="00FC7012" w:rsidRDefault="00FC7012" w:rsidP="00EF0D3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0E88733" w14:textId="7BC8356F" w:rsidR="00FC7012" w:rsidRPr="00FA7BC4" w:rsidRDefault="00FA7BC4" w:rsidP="00FA7BC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A7B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5 points </w:t>
            </w:r>
          </w:p>
          <w:p w14:paraId="53979BDF" w14:textId="77777777" w:rsidR="00FC7012" w:rsidRDefault="00FC7012" w:rsidP="00EF0D3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30D87" w14:paraId="2015B6EC" w14:textId="77777777" w:rsidTr="0019223C">
        <w:trPr>
          <w:trHeight w:val="1281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BF8AD" w14:textId="77777777" w:rsidR="00830D87" w:rsidRPr="00170152" w:rsidRDefault="00830D87" w:rsidP="00EF0D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69D53" w14:textId="680A8F21" w:rsidR="00830D87" w:rsidRDefault="00830D87" w:rsidP="00EF0D3C">
            <w:pPr>
              <w:widowControl w:val="0"/>
              <w:ind w:right="78"/>
              <w:jc w:val="both"/>
              <w:rPr>
                <w:rFonts w:ascii="Arial" w:eastAsia="SimSun" w:hAnsi="Arial" w:cs="Arial"/>
                <w:kern w:val="3"/>
                <w:lang w:eastAsia="zh-CN" w:bidi="hi-IN"/>
              </w:rPr>
            </w:pPr>
            <w:r w:rsidRPr="00830D87">
              <w:rPr>
                <w:rFonts w:ascii="Arial" w:eastAsia="SimSun" w:hAnsi="Arial" w:cs="Arial"/>
                <w:kern w:val="3"/>
                <w:lang w:eastAsia="zh-CN" w:bidi="hi-IN"/>
              </w:rPr>
              <w:t xml:space="preserve">Équipes dédiées à la livraison des fournitures sur sites, </w:t>
            </w:r>
            <w:r w:rsidR="00FA4CF0" w:rsidRPr="00830D87">
              <w:rPr>
                <w:rFonts w:ascii="Arial" w:eastAsia="SimSun" w:hAnsi="Arial" w:cs="Arial"/>
                <w:kern w:val="3"/>
                <w:lang w:eastAsia="zh-CN" w:bidi="hi-IN"/>
              </w:rPr>
              <w:t>véhicules,</w:t>
            </w:r>
            <w:r w:rsidR="00FA4CF0">
              <w:rPr>
                <w:rFonts w:ascii="Arial" w:eastAsia="SimSun" w:hAnsi="Arial" w:cs="Arial"/>
                <w:kern w:val="3"/>
                <w:lang w:eastAsia="zh-CN" w:bidi="hi-IN"/>
              </w:rPr>
              <w:t xml:space="preserve"> Respect des </w:t>
            </w:r>
            <w:r w:rsidR="007D3595">
              <w:rPr>
                <w:rFonts w:ascii="Arial" w:eastAsia="SimSun" w:hAnsi="Arial" w:cs="Arial"/>
                <w:kern w:val="3"/>
                <w:lang w:eastAsia="zh-CN" w:bidi="hi-IN"/>
              </w:rPr>
              <w:t xml:space="preserve">horaires </w:t>
            </w:r>
            <w:r w:rsidR="007D3595" w:rsidRPr="00830D87">
              <w:rPr>
                <w:rFonts w:ascii="Arial" w:eastAsia="SimSun" w:hAnsi="Arial" w:cs="Arial"/>
                <w:kern w:val="3"/>
                <w:lang w:eastAsia="zh-CN" w:bidi="hi-IN"/>
              </w:rPr>
              <w:t>etc.</w:t>
            </w:r>
          </w:p>
          <w:p w14:paraId="2A8FBC85" w14:textId="700B25BE" w:rsidR="007D3595" w:rsidRPr="00592F8D" w:rsidRDefault="007D3595" w:rsidP="00EF0D3C">
            <w:pPr>
              <w:widowControl w:val="0"/>
              <w:ind w:right="78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kern w:val="3"/>
                <w:lang w:eastAsia="zh-CN" w:bidi="hi-IN"/>
              </w:rPr>
              <w:t>Optimisation des délai, garanties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1294" w14:textId="77777777" w:rsidR="00830D87" w:rsidRDefault="00830D87" w:rsidP="00EF0D3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30D87" w14:paraId="6D4B60DE" w14:textId="77777777" w:rsidTr="00EF0D3C">
        <w:trPr>
          <w:trHeight w:val="697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</w:tcPr>
          <w:p w14:paraId="7C173893" w14:textId="77777777" w:rsidR="00830D87" w:rsidRPr="002E4786" w:rsidRDefault="00830D87" w:rsidP="00EF0D3C">
            <w:pPr>
              <w:jc w:val="center"/>
              <w:rPr>
                <w:rFonts w:ascii="Arial" w:hAnsi="Arial" w:cs="Arial"/>
                <w:b/>
              </w:rPr>
            </w:pPr>
            <w:r w:rsidRPr="002E4786">
              <w:rPr>
                <w:rFonts w:ascii="Arial" w:hAnsi="Arial" w:cs="Arial"/>
                <w:b/>
                <w:sz w:val="24"/>
              </w:rPr>
              <w:t>1-</w:t>
            </w: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21E24C20" w14:textId="77777777" w:rsidR="00830D87" w:rsidRPr="002E4786" w:rsidRDefault="00830D87" w:rsidP="00FA7BC4">
            <w:pPr>
              <w:widowControl w:val="0"/>
              <w:ind w:right="68"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830D87">
              <w:rPr>
                <w:rFonts w:ascii="Arial" w:hAnsi="Arial" w:cs="Arial"/>
                <w:b/>
                <w:bCs/>
                <w:sz w:val="24"/>
              </w:rPr>
              <w:t>DÉPOSE DE L’ANCIENNE SIGNAL</w:t>
            </w:r>
            <w:r>
              <w:rPr>
                <w:rFonts w:ascii="Arial" w:hAnsi="Arial" w:cs="Arial"/>
                <w:b/>
                <w:bCs/>
                <w:sz w:val="24"/>
              </w:rPr>
              <w:t>É</w:t>
            </w:r>
            <w:r w:rsidRPr="00830D87">
              <w:rPr>
                <w:rFonts w:ascii="Arial" w:hAnsi="Arial" w:cs="Arial"/>
                <w:b/>
                <w:bCs/>
                <w:sz w:val="24"/>
              </w:rPr>
              <w:t>TIQUE ET POSE DE LA NOUVELLE FOURNITURE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018F30AF" w14:textId="64E26269" w:rsidR="00830D87" w:rsidRPr="00FA7BC4" w:rsidRDefault="00FA7BC4" w:rsidP="00FA7BC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A7B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5 points </w:t>
            </w:r>
          </w:p>
        </w:tc>
      </w:tr>
      <w:tr w:rsidR="00830D87" w14:paraId="41A216AE" w14:textId="77777777" w:rsidTr="0019223C">
        <w:trPr>
          <w:trHeight w:val="3123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026CC" w14:textId="77777777" w:rsidR="00830D87" w:rsidRPr="00170152" w:rsidRDefault="00830D87" w:rsidP="00EF0D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D591E" w14:textId="6692D9F9" w:rsidR="00830D87" w:rsidRPr="00830D87" w:rsidRDefault="00830D87" w:rsidP="000E456B">
            <w:pPr>
              <w:keepLines/>
              <w:widowControl w:val="0"/>
              <w:numPr>
                <w:ilvl w:val="0"/>
                <w:numId w:val="1"/>
              </w:numPr>
              <w:tabs>
                <w:tab w:val="left" w:pos="323"/>
              </w:tabs>
              <w:suppressAutoHyphens/>
              <w:overflowPunct w:val="0"/>
              <w:autoSpaceDE w:val="0"/>
              <w:autoSpaceDN w:val="0"/>
              <w:adjustRightInd w:val="0"/>
              <w:ind w:left="323" w:right="111" w:hanging="284"/>
              <w:contextualSpacing/>
              <w:jc w:val="both"/>
              <w:textAlignment w:val="baseline"/>
              <w:rPr>
                <w:rFonts w:ascii="Arial" w:eastAsia="SimSun" w:hAnsi="Arial" w:cs="Arial"/>
                <w:kern w:val="3"/>
                <w:lang w:eastAsia="zh-CN" w:bidi="hi-IN"/>
              </w:rPr>
            </w:pPr>
            <w:r w:rsidRPr="00830D87">
              <w:rPr>
                <w:rFonts w:ascii="Arial" w:eastAsia="SimSun" w:hAnsi="Arial" w:cs="Arial"/>
                <w:kern w:val="3"/>
                <w:lang w:eastAsia="zh-CN" w:bidi="hi-IN"/>
              </w:rPr>
              <w:t xml:space="preserve">Description </w:t>
            </w:r>
            <w:r w:rsidR="004C4ED4">
              <w:rPr>
                <w:rFonts w:ascii="Arial" w:eastAsia="SimSun" w:hAnsi="Arial" w:cs="Arial"/>
                <w:kern w:val="3"/>
                <w:lang w:eastAsia="zh-CN" w:bidi="hi-IN"/>
              </w:rPr>
              <w:t xml:space="preserve">de la méthode </w:t>
            </w:r>
            <w:r w:rsidRPr="00830D87">
              <w:rPr>
                <w:rFonts w:ascii="Arial" w:eastAsia="SimSun" w:hAnsi="Arial" w:cs="Arial"/>
                <w:kern w:val="3"/>
                <w:lang w:eastAsia="zh-CN" w:bidi="hi-IN"/>
              </w:rPr>
              <w:t>et matériels pour la dépose de la signalétique existante, de la récupération et du traite</w:t>
            </w:r>
            <w:r>
              <w:rPr>
                <w:rFonts w:ascii="Arial" w:eastAsia="SimSun" w:hAnsi="Arial" w:cs="Arial"/>
                <w:kern w:val="3"/>
                <w:lang w:eastAsia="zh-CN" w:bidi="hi-IN"/>
              </w:rPr>
              <w:t>ment/mise au rebus de celle-ci </w:t>
            </w:r>
          </w:p>
          <w:p w14:paraId="5100BB39" w14:textId="77777777" w:rsidR="00830D87" w:rsidRPr="00830D87" w:rsidRDefault="00830D87" w:rsidP="000823F3">
            <w:pPr>
              <w:keepLines/>
              <w:widowControl w:val="0"/>
              <w:tabs>
                <w:tab w:val="left" w:pos="323"/>
              </w:tabs>
              <w:overflowPunct w:val="0"/>
              <w:autoSpaceDE w:val="0"/>
              <w:autoSpaceDN w:val="0"/>
              <w:adjustRightInd w:val="0"/>
              <w:ind w:left="323" w:right="111"/>
              <w:contextualSpacing/>
              <w:jc w:val="both"/>
              <w:textAlignment w:val="baseline"/>
              <w:rPr>
                <w:rFonts w:ascii="Arial" w:eastAsia="SimSun" w:hAnsi="Arial" w:cs="Arial"/>
                <w:kern w:val="3"/>
                <w:lang w:eastAsia="zh-CN" w:bidi="hi-IN"/>
              </w:rPr>
            </w:pPr>
          </w:p>
          <w:p w14:paraId="3EA58909" w14:textId="77777777" w:rsidR="00830D87" w:rsidRDefault="00830D87" w:rsidP="000E456B">
            <w:pPr>
              <w:keepLines/>
              <w:widowControl w:val="0"/>
              <w:numPr>
                <w:ilvl w:val="0"/>
                <w:numId w:val="2"/>
              </w:numPr>
              <w:tabs>
                <w:tab w:val="left" w:pos="295"/>
              </w:tabs>
              <w:suppressAutoHyphens/>
              <w:overflowPunct w:val="0"/>
              <w:autoSpaceDE w:val="0"/>
              <w:autoSpaceDN w:val="0"/>
              <w:adjustRightInd w:val="0"/>
              <w:ind w:left="295" w:right="111" w:hanging="283"/>
              <w:contextualSpacing/>
              <w:jc w:val="both"/>
              <w:textAlignment w:val="baseline"/>
              <w:rPr>
                <w:rFonts w:ascii="Arial" w:eastAsia="SimSun" w:hAnsi="Arial" w:cs="Arial"/>
                <w:kern w:val="3"/>
                <w:lang w:eastAsia="zh-CN" w:bidi="hi-IN"/>
              </w:rPr>
            </w:pPr>
            <w:r w:rsidRPr="00830D87">
              <w:rPr>
                <w:rFonts w:ascii="Arial" w:eastAsia="SimSun" w:hAnsi="Arial" w:cs="Arial"/>
                <w:kern w:val="3"/>
                <w:lang w:eastAsia="zh-CN" w:bidi="hi-IN"/>
              </w:rPr>
              <w:t>Moyen humain et matériel pour la pose de signalétique de types stickers, enseignes</w:t>
            </w:r>
            <w:r>
              <w:rPr>
                <w:rFonts w:ascii="Arial" w:eastAsia="SimSun" w:hAnsi="Arial" w:cs="Arial"/>
                <w:kern w:val="3"/>
                <w:lang w:eastAsia="zh-CN" w:bidi="hi-IN"/>
              </w:rPr>
              <w:t>,</w:t>
            </w:r>
            <w:r w:rsidRPr="00830D87">
              <w:rPr>
                <w:rFonts w:ascii="Arial" w:eastAsia="SimSun" w:hAnsi="Arial" w:cs="Arial"/>
                <w:kern w:val="3"/>
                <w:lang w:eastAsia="zh-CN" w:bidi="hi-IN"/>
              </w:rPr>
              <w:t xml:space="preserve"> etc. (nettoyage avant la </w:t>
            </w:r>
            <w:proofErr w:type="spellStart"/>
            <w:r w:rsidRPr="00830D87">
              <w:rPr>
                <w:rFonts w:ascii="Arial" w:eastAsia="SimSun" w:hAnsi="Arial" w:cs="Arial"/>
                <w:kern w:val="3"/>
                <w:lang w:eastAsia="zh-CN" w:bidi="hi-IN"/>
              </w:rPr>
              <w:t>pose</w:t>
            </w:r>
            <w:proofErr w:type="spellEnd"/>
            <w:r w:rsidRPr="00830D87">
              <w:rPr>
                <w:rFonts w:ascii="Arial" w:eastAsia="SimSun" w:hAnsi="Arial" w:cs="Arial"/>
                <w:kern w:val="3"/>
                <w:lang w:eastAsia="zh-CN" w:bidi="hi-IN"/>
              </w:rPr>
              <w:t>, nombre de personnels pour la pose, nettoyage du chantier, etc.)</w:t>
            </w:r>
          </w:p>
          <w:p w14:paraId="703AD72C" w14:textId="77777777" w:rsidR="00F21AE9" w:rsidRDefault="00F21AE9" w:rsidP="000E456B">
            <w:pPr>
              <w:keepLines/>
              <w:widowControl w:val="0"/>
              <w:numPr>
                <w:ilvl w:val="0"/>
                <w:numId w:val="2"/>
              </w:numPr>
              <w:tabs>
                <w:tab w:val="left" w:pos="295"/>
              </w:tabs>
              <w:suppressAutoHyphens/>
              <w:overflowPunct w:val="0"/>
              <w:autoSpaceDE w:val="0"/>
              <w:autoSpaceDN w:val="0"/>
              <w:adjustRightInd w:val="0"/>
              <w:ind w:left="295" w:right="111" w:hanging="283"/>
              <w:contextualSpacing/>
              <w:jc w:val="both"/>
              <w:textAlignment w:val="baseline"/>
              <w:rPr>
                <w:rFonts w:ascii="Arial" w:eastAsia="SimSun" w:hAnsi="Arial" w:cs="Arial"/>
                <w:kern w:val="3"/>
                <w:lang w:eastAsia="zh-CN" w:bidi="hi-IN"/>
              </w:rPr>
            </w:pPr>
            <w:r>
              <w:rPr>
                <w:rFonts w:ascii="Arial" w:eastAsia="SimSun" w:hAnsi="Arial" w:cs="Arial"/>
                <w:kern w:val="3"/>
                <w:lang w:eastAsia="zh-CN" w:bidi="hi-IN"/>
              </w:rPr>
              <w:t>Expérience des intervenants dédiés au marché.</w:t>
            </w:r>
          </w:p>
          <w:p w14:paraId="7FE14A5D" w14:textId="77777777" w:rsidR="00FA4CF0" w:rsidRDefault="00FA4CF0" w:rsidP="000E456B">
            <w:pPr>
              <w:keepLines/>
              <w:widowControl w:val="0"/>
              <w:numPr>
                <w:ilvl w:val="0"/>
                <w:numId w:val="2"/>
              </w:numPr>
              <w:tabs>
                <w:tab w:val="left" w:pos="295"/>
              </w:tabs>
              <w:suppressAutoHyphens/>
              <w:overflowPunct w:val="0"/>
              <w:autoSpaceDE w:val="0"/>
              <w:autoSpaceDN w:val="0"/>
              <w:adjustRightInd w:val="0"/>
              <w:ind w:left="295" w:right="111" w:hanging="283"/>
              <w:contextualSpacing/>
              <w:jc w:val="both"/>
              <w:textAlignment w:val="baseline"/>
              <w:rPr>
                <w:rFonts w:ascii="Arial" w:eastAsia="SimSun" w:hAnsi="Arial" w:cs="Arial"/>
                <w:kern w:val="3"/>
                <w:lang w:eastAsia="zh-CN" w:bidi="hi-IN"/>
              </w:rPr>
            </w:pPr>
            <w:r>
              <w:rPr>
                <w:rFonts w:ascii="Arial" w:eastAsia="SimSun" w:hAnsi="Arial" w:cs="Arial"/>
                <w:kern w:val="3"/>
                <w:lang w:eastAsia="zh-CN" w:bidi="hi-IN"/>
              </w:rPr>
              <w:t>Lisibilité des supports, qualité d’implantation proposée.</w:t>
            </w:r>
          </w:p>
          <w:p w14:paraId="241B6621" w14:textId="0E9173B0" w:rsidR="00FA4CF0" w:rsidRPr="00830D87" w:rsidRDefault="00FA4CF0" w:rsidP="000E456B">
            <w:pPr>
              <w:keepLines/>
              <w:widowControl w:val="0"/>
              <w:numPr>
                <w:ilvl w:val="0"/>
                <w:numId w:val="2"/>
              </w:numPr>
              <w:tabs>
                <w:tab w:val="left" w:pos="295"/>
              </w:tabs>
              <w:suppressAutoHyphens/>
              <w:overflowPunct w:val="0"/>
              <w:autoSpaceDE w:val="0"/>
              <w:autoSpaceDN w:val="0"/>
              <w:adjustRightInd w:val="0"/>
              <w:ind w:left="295" w:right="111" w:hanging="283"/>
              <w:contextualSpacing/>
              <w:jc w:val="both"/>
              <w:textAlignment w:val="baseline"/>
              <w:rPr>
                <w:rFonts w:ascii="Arial" w:eastAsia="SimSun" w:hAnsi="Arial" w:cs="Arial"/>
                <w:kern w:val="3"/>
                <w:lang w:eastAsia="zh-CN" w:bidi="hi-IN"/>
              </w:rPr>
            </w:pPr>
            <w:r>
              <w:rPr>
                <w:rFonts w:ascii="Arial" w:eastAsia="SimSun" w:hAnsi="Arial" w:cs="Arial"/>
                <w:kern w:val="3"/>
                <w:lang w:eastAsia="zh-CN" w:bidi="hi-IN"/>
              </w:rPr>
              <w:t>Respect de la mise à niveau des panneaux.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D375" w14:textId="77777777" w:rsidR="00830D87" w:rsidRDefault="00830D87" w:rsidP="00EF0D3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30D87" w14:paraId="1A362E3A" w14:textId="77777777" w:rsidTr="00C160FF">
        <w:trPr>
          <w:trHeight w:val="83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</w:tcPr>
          <w:p w14:paraId="024CEFA0" w14:textId="77777777" w:rsidR="00830D87" w:rsidRPr="002E4786" w:rsidRDefault="00830D87" w:rsidP="00EF0D3C">
            <w:pPr>
              <w:jc w:val="center"/>
              <w:rPr>
                <w:rFonts w:ascii="Arial" w:hAnsi="Arial" w:cs="Arial"/>
                <w:b/>
              </w:rPr>
            </w:pPr>
            <w:r w:rsidRPr="002E4786">
              <w:rPr>
                <w:rFonts w:ascii="Arial" w:hAnsi="Arial" w:cs="Arial"/>
                <w:b/>
                <w:sz w:val="24"/>
              </w:rPr>
              <w:t>1-</w:t>
            </w: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5C917B81" w14:textId="77777777" w:rsidR="00830D87" w:rsidRPr="002E4786" w:rsidRDefault="00830D87" w:rsidP="00830D87">
            <w:pPr>
              <w:widowControl w:val="0"/>
              <w:ind w:right="68"/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VÉRIFICATION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543BEE6A" w14:textId="58E82D08" w:rsidR="00830D87" w:rsidRPr="007D3595" w:rsidRDefault="007D3595" w:rsidP="007D359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D359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5 points</w:t>
            </w:r>
          </w:p>
        </w:tc>
      </w:tr>
      <w:tr w:rsidR="00830D87" w14:paraId="37E6F310" w14:textId="77777777" w:rsidTr="0019223C">
        <w:trPr>
          <w:trHeight w:val="1547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8391E" w14:textId="77777777" w:rsidR="00830D87" w:rsidRPr="00170152" w:rsidRDefault="00830D87" w:rsidP="00EF0D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C1F40" w14:textId="77777777" w:rsidR="00830D87" w:rsidRDefault="00830D87" w:rsidP="0081754F">
            <w:pPr>
              <w:widowControl w:val="0"/>
              <w:ind w:right="78"/>
              <w:jc w:val="both"/>
              <w:rPr>
                <w:rFonts w:ascii="Arial" w:eastAsia="SimSun" w:hAnsi="Arial" w:cs="Arial"/>
                <w:kern w:val="3"/>
                <w:lang w:eastAsia="zh-CN" w:bidi="hi-IN"/>
              </w:rPr>
            </w:pPr>
            <w:r w:rsidRPr="00830D87">
              <w:rPr>
                <w:rFonts w:ascii="Arial" w:eastAsia="SimSun" w:hAnsi="Arial" w:cs="Arial"/>
                <w:kern w:val="3"/>
                <w:lang w:eastAsia="zh-CN" w:bidi="hi-IN"/>
              </w:rPr>
              <w:t>Méthode de validation et vérificat</w:t>
            </w:r>
            <w:r w:rsidR="0081754F">
              <w:rPr>
                <w:rFonts w:ascii="Arial" w:eastAsia="SimSun" w:hAnsi="Arial" w:cs="Arial"/>
                <w:kern w:val="3"/>
                <w:lang w:eastAsia="zh-CN" w:bidi="hi-IN"/>
              </w:rPr>
              <w:t xml:space="preserve">ion de la prestation exécutée : </w:t>
            </w:r>
            <w:r w:rsidRPr="00830D87">
              <w:rPr>
                <w:rFonts w:ascii="Arial" w:eastAsia="SimSun" w:hAnsi="Arial" w:cs="Arial"/>
                <w:kern w:val="3"/>
                <w:lang w:eastAsia="zh-CN" w:bidi="hi-IN"/>
              </w:rPr>
              <w:t xml:space="preserve">contrôle qualité, </w:t>
            </w:r>
            <w:proofErr w:type="spellStart"/>
            <w:r w:rsidRPr="00830D87">
              <w:rPr>
                <w:rFonts w:ascii="Arial" w:eastAsia="SimSun" w:hAnsi="Arial" w:cs="Arial"/>
                <w:kern w:val="3"/>
                <w:lang w:eastAsia="zh-CN" w:bidi="hi-IN"/>
              </w:rPr>
              <w:t>reporting</w:t>
            </w:r>
            <w:proofErr w:type="spellEnd"/>
            <w:r w:rsidRPr="00830D87">
              <w:rPr>
                <w:rFonts w:ascii="Arial" w:eastAsia="SimSun" w:hAnsi="Arial" w:cs="Arial"/>
                <w:kern w:val="3"/>
                <w:lang w:eastAsia="zh-CN" w:bidi="hi-IN"/>
              </w:rPr>
              <w:t xml:space="preserve"> photos etc.</w:t>
            </w:r>
          </w:p>
          <w:p w14:paraId="09D409C5" w14:textId="64BDB29D" w:rsidR="00FA4CF0" w:rsidRPr="00592F8D" w:rsidRDefault="00FA4CF0" w:rsidP="0081754F">
            <w:pPr>
              <w:widowControl w:val="0"/>
              <w:ind w:right="78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kern w:val="3"/>
                <w:lang w:eastAsia="zh-CN" w:bidi="hi-IN"/>
              </w:rPr>
              <w:t xml:space="preserve">Processus de validation des maquettes,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78430" w14:textId="77777777" w:rsidR="00830D87" w:rsidRDefault="00830D87" w:rsidP="00EF0D3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75BAB" w14:paraId="30972785" w14:textId="77777777" w:rsidTr="00C160FF">
        <w:trPr>
          <w:trHeight w:val="696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/>
            <w:noWrap/>
            <w:vAlign w:val="center"/>
          </w:tcPr>
          <w:p w14:paraId="32078D8C" w14:textId="77777777" w:rsidR="00375BAB" w:rsidRPr="00A50E9B" w:rsidRDefault="00375BAB" w:rsidP="00EF0D3C">
            <w:pPr>
              <w:jc w:val="center"/>
              <w:rPr>
                <w:rFonts w:ascii="Arial" w:hAnsi="Arial" w:cs="Arial"/>
                <w:b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  <w:szCs w:val="28"/>
              </w:rPr>
              <w:t>2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/>
            <w:vAlign w:val="center"/>
          </w:tcPr>
          <w:p w14:paraId="66CDFA71" w14:textId="77777777" w:rsidR="00375BAB" w:rsidRPr="00A50E9B" w:rsidRDefault="00375BAB" w:rsidP="00EF0D3C">
            <w:pPr>
              <w:jc w:val="center"/>
              <w:rPr>
                <w:rFonts w:ascii="Arial" w:hAnsi="Arial" w:cs="Arial"/>
                <w:b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  <w:szCs w:val="28"/>
              </w:rPr>
              <w:t>CAS PRATIQUE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/>
            <w:vAlign w:val="center"/>
          </w:tcPr>
          <w:p w14:paraId="070D9EF1" w14:textId="77777777" w:rsidR="00375BAB" w:rsidRDefault="00375BAB" w:rsidP="00EF0D3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75BAB" w14:paraId="533DE708" w14:textId="77777777" w:rsidTr="0019223C">
        <w:trPr>
          <w:trHeight w:val="1026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3D3FD" w14:textId="77777777" w:rsidR="00375BAB" w:rsidRPr="00170152" w:rsidRDefault="00375BAB" w:rsidP="00EF0D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0B43" w14:textId="205B0A7D" w:rsidR="00375BAB" w:rsidRDefault="00375BAB" w:rsidP="00EF0D3C">
            <w:pPr>
              <w:widowControl w:val="0"/>
              <w:ind w:right="78"/>
              <w:jc w:val="both"/>
              <w:rPr>
                <w:rFonts w:ascii="Arial" w:hAnsi="Arial" w:cs="Arial"/>
                <w:color w:val="000000"/>
              </w:rPr>
            </w:pPr>
            <w:r w:rsidRPr="00B10B2B">
              <w:rPr>
                <w:rFonts w:ascii="Arial" w:hAnsi="Arial" w:cs="Arial"/>
                <w:color w:val="000000"/>
              </w:rPr>
              <w:t xml:space="preserve">Présentation du </w:t>
            </w:r>
            <w:r w:rsidR="004710ED" w:rsidRPr="00B10B2B">
              <w:rPr>
                <w:rFonts w:ascii="Arial" w:hAnsi="Arial" w:cs="Arial"/>
                <w:color w:val="000000"/>
              </w:rPr>
              <w:t>dossier,</w:t>
            </w:r>
            <w:r w:rsidR="004710ED">
              <w:rPr>
                <w:rFonts w:ascii="Arial" w:hAnsi="Arial" w:cs="Arial"/>
                <w:color w:val="000000"/>
              </w:rPr>
              <w:t xml:space="preserve"> compréhension du besoin, de </w:t>
            </w:r>
            <w:r w:rsidR="004710ED" w:rsidRPr="00B10B2B">
              <w:rPr>
                <w:rFonts w:ascii="Arial" w:hAnsi="Arial" w:cs="Arial"/>
                <w:color w:val="000000"/>
              </w:rPr>
              <w:t>conseil</w:t>
            </w:r>
            <w:r w:rsidRPr="00B10B2B">
              <w:rPr>
                <w:rFonts w:ascii="Arial" w:hAnsi="Arial" w:cs="Arial"/>
                <w:color w:val="000000"/>
              </w:rPr>
              <w:t>, etc.</w:t>
            </w:r>
          </w:p>
          <w:p w14:paraId="5235FB8D" w14:textId="77777777" w:rsidR="004710ED" w:rsidRDefault="004710ED" w:rsidP="00EF0D3C">
            <w:pPr>
              <w:widowControl w:val="0"/>
              <w:ind w:right="78"/>
              <w:jc w:val="both"/>
              <w:rPr>
                <w:rFonts w:ascii="Arial" w:hAnsi="Arial" w:cs="Arial"/>
                <w:color w:val="000000"/>
              </w:rPr>
            </w:pPr>
          </w:p>
          <w:p w14:paraId="26784D01" w14:textId="6CFC708F" w:rsidR="004710ED" w:rsidRPr="00B10B2B" w:rsidRDefault="004710ED" w:rsidP="00EF0D3C">
            <w:pPr>
              <w:widowControl w:val="0"/>
              <w:ind w:right="78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ECC3" w14:textId="51D588D2" w:rsidR="00375BAB" w:rsidRPr="00D94F89" w:rsidRDefault="00375BAB" w:rsidP="00D94F8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94F8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  <w:r w:rsidR="00D94F89" w:rsidRPr="00D94F8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2 points </w:t>
            </w:r>
          </w:p>
        </w:tc>
      </w:tr>
      <w:tr w:rsidR="00830D87" w:rsidRPr="00170152" w14:paraId="5AE377C0" w14:textId="77777777" w:rsidTr="0019223C">
        <w:trPr>
          <w:trHeight w:val="112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4F0DB" w14:textId="77777777" w:rsidR="00830D87" w:rsidRPr="00170152" w:rsidRDefault="00830D87" w:rsidP="008F10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8B7F4" w14:textId="77777777" w:rsidR="00830D87" w:rsidRPr="00B10B2B" w:rsidRDefault="00375BAB" w:rsidP="00592F8D">
            <w:pPr>
              <w:widowControl w:val="0"/>
              <w:ind w:right="78"/>
              <w:jc w:val="both"/>
              <w:rPr>
                <w:rFonts w:ascii="Arial" w:hAnsi="Arial" w:cs="Arial"/>
                <w:color w:val="000000"/>
              </w:rPr>
            </w:pPr>
            <w:r w:rsidRPr="00B10B2B">
              <w:rPr>
                <w:rFonts w:ascii="Arial" w:hAnsi="Arial" w:cs="Arial"/>
                <w:color w:val="000000"/>
              </w:rPr>
              <w:t>Conception graphique (créativité, qualité esthétique, adéquation à la charte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606E5" w14:textId="2C305D91" w:rsidR="00830D87" w:rsidRPr="00D94F89" w:rsidRDefault="00D94F89" w:rsidP="00D94F8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94F8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8 points </w:t>
            </w:r>
          </w:p>
        </w:tc>
      </w:tr>
      <w:tr w:rsidR="00B10B2B" w:rsidRPr="00170152" w14:paraId="52A773B8" w14:textId="77777777" w:rsidTr="0019223C">
        <w:trPr>
          <w:trHeight w:val="112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5E4A1" w14:textId="77777777" w:rsidR="00B10B2B" w:rsidRPr="00170152" w:rsidRDefault="00B10B2B" w:rsidP="008F10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0D333" w14:textId="77777777" w:rsidR="00B10B2B" w:rsidRPr="00B10B2B" w:rsidRDefault="00B10B2B" w:rsidP="00592F8D">
            <w:pPr>
              <w:widowControl w:val="0"/>
              <w:ind w:right="78"/>
              <w:jc w:val="both"/>
              <w:rPr>
                <w:rFonts w:ascii="Arial" w:hAnsi="Arial" w:cs="Arial"/>
                <w:color w:val="000000"/>
              </w:rPr>
            </w:pPr>
            <w:r w:rsidRPr="00B10B2B">
              <w:rPr>
                <w:rFonts w:ascii="Arial" w:hAnsi="Arial" w:cs="Arial"/>
                <w:color w:val="000000"/>
              </w:rPr>
              <w:t>Fabrication et pose : le candidat devra décrire comment il envisage de procéder pour la pose et les matériaux utilisés pour la fabrication)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315C8" w14:textId="0916F8FB" w:rsidR="00B10B2B" w:rsidRPr="00D94F89" w:rsidRDefault="00D94F89" w:rsidP="00D94F8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94F8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10 points </w:t>
            </w:r>
          </w:p>
        </w:tc>
      </w:tr>
      <w:tr w:rsidR="00B10B2B" w:rsidRPr="00D94F89" w14:paraId="25C4387E" w14:textId="77777777" w:rsidTr="0019223C">
        <w:trPr>
          <w:trHeight w:val="112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F406B" w14:textId="77777777" w:rsidR="00B10B2B" w:rsidRPr="00170152" w:rsidRDefault="00B10B2B" w:rsidP="008F10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CAF53" w14:textId="77777777" w:rsidR="00B10B2B" w:rsidRDefault="00B10B2B" w:rsidP="00592F8D">
            <w:pPr>
              <w:widowControl w:val="0"/>
              <w:ind w:right="78"/>
              <w:jc w:val="both"/>
              <w:rPr>
                <w:rFonts w:ascii="Arial" w:hAnsi="Arial" w:cs="Arial"/>
                <w:color w:val="000000"/>
              </w:rPr>
            </w:pPr>
            <w:r w:rsidRPr="00B10B2B">
              <w:rPr>
                <w:rFonts w:ascii="Arial" w:hAnsi="Arial" w:cs="Arial"/>
                <w:color w:val="000000"/>
              </w:rPr>
              <w:t>Prix proposé</w:t>
            </w:r>
            <w:r w:rsidR="004710ED">
              <w:rPr>
                <w:rFonts w:ascii="Arial" w:hAnsi="Arial" w:cs="Arial"/>
                <w:color w:val="000000"/>
              </w:rPr>
              <w:t xml:space="preserve"> </w:t>
            </w:r>
          </w:p>
          <w:p w14:paraId="7D2DDBD7" w14:textId="77777777" w:rsidR="004710ED" w:rsidRDefault="004710ED" w:rsidP="00592F8D">
            <w:pPr>
              <w:widowControl w:val="0"/>
              <w:ind w:right="78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Adéquation de l’offre aux besoins exprimés</w:t>
            </w:r>
          </w:p>
          <w:p w14:paraId="4D273C43" w14:textId="2FC5179E" w:rsidR="004710ED" w:rsidRPr="00B10B2B" w:rsidRDefault="004710ED" w:rsidP="00592F8D">
            <w:pPr>
              <w:widowControl w:val="0"/>
              <w:ind w:right="78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Identification des problématiques du projet+ réponse aux objectifs de visibilité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FA5B0" w14:textId="07CD5070" w:rsidR="00B10B2B" w:rsidRPr="00D94F89" w:rsidRDefault="00D94F89" w:rsidP="00D94F8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94F8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 points</w:t>
            </w:r>
          </w:p>
        </w:tc>
      </w:tr>
      <w:tr w:rsidR="00375BAB" w14:paraId="0AA9A0EA" w14:textId="77777777" w:rsidTr="00C160FF">
        <w:trPr>
          <w:trHeight w:val="79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/>
            <w:noWrap/>
            <w:vAlign w:val="center"/>
          </w:tcPr>
          <w:p w14:paraId="73B7EE72" w14:textId="77777777" w:rsidR="00375BAB" w:rsidRPr="00A50E9B" w:rsidRDefault="00375BAB" w:rsidP="00EF0D3C">
            <w:pPr>
              <w:jc w:val="center"/>
              <w:rPr>
                <w:rFonts w:ascii="Arial" w:hAnsi="Arial" w:cs="Arial"/>
                <w:b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  <w:szCs w:val="28"/>
              </w:rPr>
              <w:lastRenderedPageBreak/>
              <w:t>3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/>
            <w:vAlign w:val="center"/>
          </w:tcPr>
          <w:p w14:paraId="72437FDA" w14:textId="77777777" w:rsidR="00375BAB" w:rsidRPr="00A50E9B" w:rsidRDefault="00375BAB" w:rsidP="00C160FF">
            <w:pPr>
              <w:jc w:val="center"/>
              <w:rPr>
                <w:rFonts w:ascii="Arial" w:hAnsi="Arial" w:cs="Arial"/>
                <w:b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  <w:szCs w:val="28"/>
              </w:rPr>
              <w:t xml:space="preserve">CRITÈRE </w:t>
            </w:r>
            <w:r w:rsidR="0019223C">
              <w:rPr>
                <w:rFonts w:ascii="Arial" w:hAnsi="Arial" w:cs="Arial"/>
                <w:b/>
                <w:color w:val="FFFFFF"/>
                <w:sz w:val="28"/>
                <w:szCs w:val="28"/>
              </w:rPr>
              <w:t xml:space="preserve">                     D</w:t>
            </w:r>
            <w:r w:rsidR="00C160FF">
              <w:rPr>
                <w:rFonts w:ascii="Arial" w:hAnsi="Arial" w:cs="Arial"/>
                <w:b/>
                <w:color w:val="FFFFFF"/>
                <w:sz w:val="28"/>
                <w:szCs w:val="28"/>
              </w:rPr>
              <w:t>É</w:t>
            </w:r>
            <w:r w:rsidR="0019223C">
              <w:rPr>
                <w:rFonts w:ascii="Arial" w:hAnsi="Arial" w:cs="Arial"/>
                <w:b/>
                <w:color w:val="FFFFFF"/>
                <w:sz w:val="28"/>
                <w:szCs w:val="28"/>
              </w:rPr>
              <w:t>VELOPPEMENT DURABLE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/>
            <w:vAlign w:val="center"/>
          </w:tcPr>
          <w:p w14:paraId="228CB287" w14:textId="77777777" w:rsidR="00375BAB" w:rsidRDefault="00375BAB" w:rsidP="00EF0D3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75BAB" w14:paraId="42A58F9C" w14:textId="77777777" w:rsidTr="0019223C">
        <w:trPr>
          <w:trHeight w:val="1151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EE981" w14:textId="77777777" w:rsidR="00375BAB" w:rsidRPr="00170152" w:rsidRDefault="00375BAB" w:rsidP="00EF0D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0D20F" w14:textId="7708F0A2" w:rsidR="00375BAB" w:rsidRPr="001C144A" w:rsidRDefault="001C144A" w:rsidP="00EF0D3C">
            <w:pPr>
              <w:widowControl w:val="0"/>
              <w:ind w:right="78"/>
              <w:jc w:val="both"/>
              <w:rPr>
                <w:rFonts w:ascii="Arial" w:hAnsi="Arial" w:cs="Arial"/>
                <w:color w:val="000000"/>
              </w:rPr>
            </w:pPr>
            <w:r w:rsidRPr="001C144A">
              <w:rPr>
                <w:rFonts w:ascii="Arial" w:hAnsi="Arial" w:cs="Arial"/>
                <w:color w:val="000000"/>
              </w:rPr>
              <w:t xml:space="preserve">Description des imprimés et matériaux et respect des normes environnementales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34E8" w14:textId="3E708DC9" w:rsidR="00375BAB" w:rsidRDefault="00375BAB" w:rsidP="00D94F8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D94F8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 </w:t>
            </w:r>
            <w:r w:rsidR="00D94F89" w:rsidRPr="00D94F8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points</w:t>
            </w:r>
          </w:p>
        </w:tc>
      </w:tr>
      <w:tr w:rsidR="00375BAB" w14:paraId="0891C1A2" w14:textId="77777777" w:rsidTr="001C144A">
        <w:trPr>
          <w:trHeight w:val="1834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319BA" w14:textId="77777777" w:rsidR="00375BAB" w:rsidRPr="00170152" w:rsidRDefault="00375BAB" w:rsidP="00EF0D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A3016" w14:textId="21FD188F" w:rsidR="00375BAB" w:rsidRDefault="001C144A" w:rsidP="00EF0D3C">
            <w:pPr>
              <w:widowControl w:val="0"/>
              <w:ind w:right="78"/>
              <w:jc w:val="both"/>
              <w:rPr>
                <w:rFonts w:ascii="Arial" w:hAnsi="Arial" w:cs="Arial"/>
                <w:color w:val="000000"/>
              </w:rPr>
            </w:pPr>
            <w:r w:rsidRPr="001C144A">
              <w:rPr>
                <w:rFonts w:ascii="Arial" w:hAnsi="Arial" w:cs="Arial"/>
                <w:color w:val="000000"/>
              </w:rPr>
              <w:t xml:space="preserve"> </w:t>
            </w:r>
            <w:r w:rsidR="00C27CD3" w:rsidRPr="001C144A">
              <w:rPr>
                <w:rFonts w:ascii="Arial" w:hAnsi="Arial" w:cs="Arial"/>
                <w:color w:val="000000"/>
              </w:rPr>
              <w:t>Matériaux</w:t>
            </w:r>
            <w:r w:rsidRPr="001C144A">
              <w:rPr>
                <w:rFonts w:ascii="Arial" w:hAnsi="Arial" w:cs="Arial"/>
                <w:color w:val="000000"/>
              </w:rPr>
              <w:t xml:space="preserve"> proposés (matière recyclée, durabilité, incendies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1C144A">
              <w:rPr>
                <w:rFonts w:ascii="Arial" w:hAnsi="Arial" w:cs="Arial"/>
                <w:color w:val="000000"/>
              </w:rPr>
              <w:t xml:space="preserve"> etc.).</w:t>
            </w:r>
          </w:p>
          <w:p w14:paraId="14C3E4E7" w14:textId="47E6DC6B" w:rsidR="00C27CD3" w:rsidRDefault="00C27CD3" w:rsidP="00EF0D3C">
            <w:pPr>
              <w:widowControl w:val="0"/>
              <w:ind w:right="78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Traçabilité du réemploi ou de recyclage ; gestion des déchets de fabrication et de pose</w:t>
            </w:r>
          </w:p>
          <w:p w14:paraId="147EEE68" w14:textId="575FDA6C" w:rsidR="00C27CD3" w:rsidRPr="001C144A" w:rsidRDefault="00C27CD3" w:rsidP="00EF0D3C">
            <w:pPr>
              <w:widowControl w:val="0"/>
              <w:ind w:right="78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Réduction des emballages ; optimisation des déplacements pour les interventions.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8CCC98" w14:textId="60C23A9D" w:rsidR="00375BAB" w:rsidRPr="00D94F89" w:rsidRDefault="00D94F89" w:rsidP="00D94F8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94F8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5 points </w:t>
            </w:r>
          </w:p>
        </w:tc>
      </w:tr>
    </w:tbl>
    <w:p w14:paraId="5ABE123B" w14:textId="77777777" w:rsidR="009377EA" w:rsidRDefault="009377EA" w:rsidP="00CF5C4E">
      <w:pPr>
        <w:jc w:val="both"/>
        <w:rPr>
          <w:rFonts w:ascii="Arial" w:hAnsi="Arial" w:cs="Arial"/>
          <w:i/>
          <w:color w:val="538135"/>
          <w:sz w:val="24"/>
        </w:rPr>
      </w:pPr>
    </w:p>
    <w:p w14:paraId="48CE4BFB" w14:textId="77777777" w:rsidR="00CF5C4E" w:rsidRDefault="00CF5C4E" w:rsidP="00CF5C4E">
      <w:pPr>
        <w:jc w:val="both"/>
        <w:rPr>
          <w:rFonts w:ascii="Arial" w:hAnsi="Arial" w:cs="Arial"/>
          <w:i/>
          <w:color w:val="538135"/>
          <w:sz w:val="24"/>
        </w:rPr>
      </w:pPr>
    </w:p>
    <w:p w14:paraId="2D45C143" w14:textId="77777777" w:rsidR="00944AC4" w:rsidRPr="00AD002E" w:rsidRDefault="00944AC4" w:rsidP="00944AC4">
      <w:pPr>
        <w:rPr>
          <w:rFonts w:ascii="Arial" w:hAnsi="Arial" w:cs="Arial"/>
          <w:b/>
          <w:sz w:val="24"/>
        </w:rPr>
      </w:pPr>
    </w:p>
    <w:tbl>
      <w:tblPr>
        <w:tblW w:w="10208" w:type="dxa"/>
        <w:tblBorders>
          <w:top w:val="single" w:sz="12" w:space="0" w:color="538135"/>
          <w:left w:val="single" w:sz="12" w:space="0" w:color="538135"/>
          <w:bottom w:val="single" w:sz="12" w:space="0" w:color="538135"/>
          <w:right w:val="single" w:sz="12" w:space="0" w:color="538135"/>
        </w:tblBorders>
        <w:shd w:val="solid" w:color="538135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3571B5" w:rsidRPr="00AD002E" w14:paraId="6C677821" w14:textId="77777777" w:rsidTr="00990A8F">
        <w:tc>
          <w:tcPr>
            <w:tcW w:w="8936" w:type="dxa"/>
            <w:shd w:val="solid" w:color="538135" w:fill="auto"/>
          </w:tcPr>
          <w:p w14:paraId="68140273" w14:textId="77777777" w:rsidR="003571B5" w:rsidRPr="00AD002E" w:rsidRDefault="003571B5" w:rsidP="00BF72E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color w:val="FFFFFF"/>
                <w:sz w:val="24"/>
              </w:rPr>
            </w:pPr>
            <w:r w:rsidRPr="00AD002E">
              <w:rPr>
                <w:rFonts w:ascii="Arial" w:hAnsi="Arial" w:cs="Arial"/>
                <w:color w:val="FFFFFF"/>
                <w:sz w:val="24"/>
              </w:rPr>
              <w:br w:type="page"/>
            </w:r>
            <w:r w:rsidRPr="00AD002E">
              <w:rPr>
                <w:rFonts w:ascii="Arial" w:hAnsi="Arial" w:cs="Arial"/>
                <w:color w:val="FFFFFF"/>
                <w:sz w:val="24"/>
              </w:rPr>
              <w:br w:type="page"/>
            </w:r>
            <w:r w:rsidRPr="00AD002E">
              <w:rPr>
                <w:rFonts w:ascii="Arial" w:hAnsi="Arial" w:cs="Arial"/>
                <w:b/>
                <w:bCs/>
                <w:iCs/>
                <w:color w:val="FFFFFF"/>
                <w:sz w:val="24"/>
              </w:rPr>
              <w:t xml:space="preserve"> Signature</w:t>
            </w:r>
          </w:p>
        </w:tc>
        <w:tc>
          <w:tcPr>
            <w:tcW w:w="1272" w:type="dxa"/>
            <w:shd w:val="solid" w:color="538135" w:fill="auto"/>
          </w:tcPr>
          <w:p w14:paraId="62AEF12F" w14:textId="77777777" w:rsidR="003571B5" w:rsidRPr="00AD002E" w:rsidRDefault="003571B5" w:rsidP="002A6CB3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color w:val="FFFFFF"/>
                <w:sz w:val="24"/>
              </w:rPr>
            </w:pPr>
          </w:p>
        </w:tc>
      </w:tr>
    </w:tbl>
    <w:p w14:paraId="587884F2" w14:textId="77777777" w:rsidR="00944AC4" w:rsidRPr="00AD002E" w:rsidRDefault="00944AC4" w:rsidP="00944AC4">
      <w:pPr>
        <w:tabs>
          <w:tab w:val="left" w:pos="432"/>
        </w:tabs>
        <w:jc w:val="both"/>
        <w:rPr>
          <w:rFonts w:ascii="Arial" w:hAnsi="Arial" w:cs="Arial"/>
          <w:sz w:val="24"/>
        </w:rPr>
      </w:pPr>
    </w:p>
    <w:p w14:paraId="2291149A" w14:textId="77777777" w:rsidR="00944AC4" w:rsidRPr="00AD002E" w:rsidRDefault="00944AC4" w:rsidP="00944AC4">
      <w:pPr>
        <w:tabs>
          <w:tab w:val="left" w:pos="432"/>
        </w:tabs>
        <w:jc w:val="both"/>
        <w:rPr>
          <w:rFonts w:ascii="Arial" w:hAnsi="Arial" w:cs="Arial"/>
          <w:sz w:val="24"/>
        </w:rPr>
      </w:pPr>
    </w:p>
    <w:p w14:paraId="32D025DF" w14:textId="77777777" w:rsidR="00944AC4" w:rsidRPr="00AD002E" w:rsidRDefault="00944AC4" w:rsidP="00944AC4">
      <w:pPr>
        <w:tabs>
          <w:tab w:val="left" w:pos="3402"/>
          <w:tab w:val="left" w:pos="6237"/>
          <w:tab w:val="left" w:pos="9072"/>
        </w:tabs>
        <w:spacing w:before="240"/>
        <w:jc w:val="both"/>
        <w:rPr>
          <w:rFonts w:ascii="Arial" w:hAnsi="Arial" w:cs="Arial"/>
          <w:sz w:val="24"/>
        </w:rPr>
      </w:pPr>
      <w:r w:rsidRPr="00AD002E">
        <w:rPr>
          <w:rFonts w:ascii="Arial" w:hAnsi="Arial" w:cs="Arial"/>
          <w:sz w:val="24"/>
        </w:rPr>
        <w:tab/>
        <w:t xml:space="preserve">A                     </w:t>
      </w:r>
      <w:r w:rsidRPr="00AD002E">
        <w:rPr>
          <w:rFonts w:ascii="Arial" w:hAnsi="Arial" w:cs="Arial"/>
          <w:sz w:val="24"/>
        </w:rPr>
        <w:tab/>
        <w:t xml:space="preserve">, le               </w:t>
      </w:r>
      <w:r w:rsidRPr="00AD002E">
        <w:rPr>
          <w:rFonts w:ascii="Arial" w:hAnsi="Arial" w:cs="Arial"/>
          <w:sz w:val="24"/>
        </w:rPr>
        <w:tab/>
      </w:r>
    </w:p>
    <w:p w14:paraId="7649B240" w14:textId="77777777" w:rsidR="00944AC4" w:rsidRPr="00AD002E" w:rsidRDefault="00944AC4" w:rsidP="00944AC4">
      <w:pPr>
        <w:tabs>
          <w:tab w:val="left" w:pos="6237"/>
        </w:tabs>
        <w:spacing w:before="120"/>
        <w:rPr>
          <w:rFonts w:ascii="Arial" w:hAnsi="Arial" w:cs="Arial"/>
          <w:i/>
        </w:rPr>
      </w:pPr>
      <w:r w:rsidRPr="00AD002E">
        <w:rPr>
          <w:rFonts w:ascii="Arial" w:hAnsi="Arial" w:cs="Arial"/>
          <w:sz w:val="24"/>
        </w:rPr>
        <w:tab/>
        <w:t xml:space="preserve">Le candidat </w:t>
      </w:r>
      <w:r w:rsidRPr="00AD002E">
        <w:rPr>
          <w:rFonts w:ascii="Arial" w:hAnsi="Arial" w:cs="Arial"/>
          <w:sz w:val="24"/>
        </w:rPr>
        <w:br/>
      </w:r>
      <w:r w:rsidRPr="00AD002E">
        <w:rPr>
          <w:rFonts w:ascii="Arial" w:hAnsi="Arial" w:cs="Arial"/>
          <w:sz w:val="24"/>
        </w:rPr>
        <w:tab/>
      </w:r>
      <w:r w:rsidRPr="00AD002E">
        <w:rPr>
          <w:rFonts w:ascii="Arial" w:hAnsi="Arial" w:cs="Arial"/>
          <w:i/>
        </w:rPr>
        <w:t xml:space="preserve">(représentant habilité pour signer le </w:t>
      </w:r>
      <w:r w:rsidR="00BA20A1">
        <w:rPr>
          <w:rFonts w:ascii="Arial" w:hAnsi="Arial" w:cs="Arial"/>
          <w:i/>
        </w:rPr>
        <w:t>contrat</w:t>
      </w:r>
      <w:r w:rsidRPr="00AD002E">
        <w:rPr>
          <w:rFonts w:ascii="Arial" w:hAnsi="Arial" w:cs="Arial"/>
          <w:i/>
        </w:rPr>
        <w:t>)</w:t>
      </w:r>
    </w:p>
    <w:p w14:paraId="04484414" w14:textId="77777777" w:rsidR="00B82507" w:rsidRPr="00AD002E" w:rsidRDefault="00B82507" w:rsidP="00944AC4">
      <w:pPr>
        <w:rPr>
          <w:rFonts w:ascii="Arial" w:hAnsi="Arial" w:cs="Arial"/>
          <w:sz w:val="24"/>
        </w:rPr>
      </w:pPr>
    </w:p>
    <w:sectPr w:rsidR="00B82507" w:rsidRPr="00AD002E" w:rsidSect="00371AAA">
      <w:footerReference w:type="default" r:id="rId9"/>
      <w:footnotePr>
        <w:numRestart w:val="eachPage"/>
      </w:footnotePr>
      <w:pgSz w:w="11907" w:h="16840" w:code="9"/>
      <w:pgMar w:top="851" w:right="851" w:bottom="567" w:left="851" w:header="0" w:footer="68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EB866" w14:textId="77777777" w:rsidR="00C7657D" w:rsidRDefault="00C7657D">
      <w:r>
        <w:separator/>
      </w:r>
    </w:p>
  </w:endnote>
  <w:endnote w:type="continuationSeparator" w:id="0">
    <w:p w14:paraId="1662CC4B" w14:textId="77777777" w:rsidR="00C7657D" w:rsidRDefault="00C76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WN)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P">
    <w:altName w:val="Calibri"/>
    <w:charset w:val="00"/>
    <w:family w:val="auto"/>
    <w:pitch w:val="variable"/>
    <w:sig w:usb0="A00000AF" w:usb1="1000204A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0" w:type="dxa"/>
      <w:tblInd w:w="57" w:type="dxa"/>
      <w:tblBorders>
        <w:top w:val="single" w:sz="18" w:space="0" w:color="B8CCE4"/>
        <w:left w:val="single" w:sz="18" w:space="0" w:color="B8CCE4"/>
        <w:bottom w:val="single" w:sz="18" w:space="0" w:color="B8CCE4"/>
        <w:right w:val="single" w:sz="18" w:space="0" w:color="B8CCE4"/>
      </w:tblBorders>
      <w:shd w:val="solid" w:color="B8CCE4" w:fill="B8CCE4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259"/>
      <w:gridCol w:w="1276"/>
      <w:gridCol w:w="850"/>
      <w:gridCol w:w="851"/>
      <w:gridCol w:w="567"/>
      <w:gridCol w:w="850"/>
      <w:gridCol w:w="567"/>
    </w:tblGrid>
    <w:tr w:rsidR="00226FE0" w:rsidRPr="00087BF8" w14:paraId="5AD92456" w14:textId="77777777" w:rsidTr="00E927FF">
      <w:trPr>
        <w:trHeight w:hRule="exact" w:val="284"/>
      </w:trPr>
      <w:tc>
        <w:tcPr>
          <w:tcW w:w="5259" w:type="dxa"/>
          <w:shd w:val="solid" w:color="B8CCE4" w:fill="B8CCE4"/>
        </w:tcPr>
        <w:p w14:paraId="21040395" w14:textId="77777777" w:rsidR="00226FE0" w:rsidRPr="00C9509A" w:rsidRDefault="00592F8D" w:rsidP="0081754F">
          <w:pPr>
            <w:ind w:left="791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CRT</w:t>
          </w:r>
          <w:r w:rsidR="0081754F">
            <w:rPr>
              <w:rFonts w:ascii="Arial" w:hAnsi="Arial" w:cs="Arial"/>
              <w:b/>
            </w:rPr>
            <w:t xml:space="preserve"> </w:t>
          </w:r>
          <w:r w:rsidR="00C9509A" w:rsidRPr="00C9509A">
            <w:rPr>
              <w:rFonts w:ascii="Arial" w:hAnsi="Arial" w:cs="Arial"/>
              <w:b/>
            </w:rPr>
            <w:t xml:space="preserve">n° </w:t>
          </w:r>
          <w:r w:rsidR="00FC7012">
            <w:rPr>
              <w:rFonts w:ascii="Arial" w:hAnsi="Arial" w:cs="Arial"/>
              <w:b/>
            </w:rPr>
            <w:t xml:space="preserve">2026019 </w:t>
          </w:r>
          <w:r w:rsidR="00FC7012">
            <w:rPr>
              <w:rFonts w:ascii="CGP" w:hAnsi="CGP"/>
              <w:sz w:val="16"/>
              <w:szCs w:val="16"/>
            </w:rPr>
            <w:t>2026019 fournitures et pose Signalétique _Crous de Versailles</w:t>
          </w:r>
        </w:p>
      </w:tc>
      <w:tc>
        <w:tcPr>
          <w:tcW w:w="1276" w:type="dxa"/>
          <w:shd w:val="solid" w:color="B8CCE4" w:fill="B8CCE4"/>
        </w:tcPr>
        <w:p w14:paraId="320A3562" w14:textId="77777777" w:rsidR="00226FE0" w:rsidRPr="00590DA5" w:rsidRDefault="00226FE0" w:rsidP="000F3D6A">
          <w:pPr>
            <w:jc w:val="center"/>
            <w:rPr>
              <w:rFonts w:ascii="Arial" w:hAnsi="Arial"/>
              <w:b/>
              <w:spacing w:val="-10"/>
            </w:rPr>
          </w:pPr>
        </w:p>
      </w:tc>
      <w:tc>
        <w:tcPr>
          <w:tcW w:w="850" w:type="dxa"/>
          <w:shd w:val="solid" w:color="B8CCE4" w:fill="B8CCE4"/>
        </w:tcPr>
        <w:p w14:paraId="4CAECAAA" w14:textId="77777777" w:rsidR="00226FE0" w:rsidRPr="00C9509A" w:rsidRDefault="00226FE0" w:rsidP="00C9509A">
          <w:pPr>
            <w:jc w:val="center"/>
            <w:rPr>
              <w:rFonts w:ascii="Arial" w:hAnsi="Arial"/>
              <w:b/>
            </w:rPr>
          </w:pPr>
          <w:proofErr w:type="gramStart"/>
          <w:r w:rsidRPr="00C9509A">
            <w:rPr>
              <w:rFonts w:ascii="Arial" w:hAnsi="Arial"/>
              <w:b/>
            </w:rPr>
            <w:t>page</w:t>
          </w:r>
          <w:proofErr w:type="gramEnd"/>
          <w:r w:rsidRPr="00C9509A">
            <w:rPr>
              <w:rFonts w:ascii="Arial" w:hAnsi="Arial"/>
              <w:b/>
            </w:rPr>
            <w:t xml:space="preserve"> </w:t>
          </w:r>
          <w:proofErr w:type="gramStart"/>
          <w:r w:rsidR="00E927FF" w:rsidRPr="00C9509A">
            <w:rPr>
              <w:rFonts w:ascii="Arial" w:hAnsi="Arial"/>
              <w:b/>
            </w:rPr>
            <w:t xml:space="preserve">   </w:t>
          </w:r>
          <w:r w:rsidRPr="00C9509A">
            <w:rPr>
              <w:rFonts w:ascii="Arial" w:hAnsi="Arial"/>
              <w:b/>
            </w:rPr>
            <w:t>:</w:t>
          </w:r>
          <w:proofErr w:type="gramEnd"/>
        </w:p>
      </w:tc>
      <w:tc>
        <w:tcPr>
          <w:tcW w:w="851" w:type="dxa"/>
          <w:shd w:val="solid" w:color="B8CCE4" w:fill="B8CCE4"/>
        </w:tcPr>
        <w:p w14:paraId="68A1C255" w14:textId="77777777" w:rsidR="00226FE0" w:rsidRPr="00C9509A" w:rsidRDefault="00226FE0" w:rsidP="00E927FF">
          <w:pPr>
            <w:tabs>
              <w:tab w:val="left" w:pos="420"/>
            </w:tabs>
            <w:jc w:val="center"/>
            <w:rPr>
              <w:b/>
              <w:bCs/>
            </w:rPr>
          </w:pPr>
          <w:r w:rsidRPr="00C9509A">
            <w:rPr>
              <w:rStyle w:val="Numrodepage"/>
              <w:b/>
              <w:bCs/>
            </w:rPr>
            <w:fldChar w:fldCharType="begin"/>
          </w:r>
          <w:r w:rsidRPr="00C9509A">
            <w:rPr>
              <w:rStyle w:val="Numrodepage"/>
              <w:b/>
              <w:bCs/>
            </w:rPr>
            <w:instrText xml:space="preserve"> PAGE </w:instrText>
          </w:r>
          <w:r w:rsidRPr="00C9509A">
            <w:rPr>
              <w:rStyle w:val="Numrodepage"/>
              <w:b/>
              <w:bCs/>
            </w:rPr>
            <w:fldChar w:fldCharType="separate"/>
          </w:r>
          <w:r w:rsidR="0059064E">
            <w:rPr>
              <w:rStyle w:val="Numrodepage"/>
              <w:b/>
              <w:bCs/>
              <w:noProof/>
            </w:rPr>
            <w:t>1</w:t>
          </w:r>
          <w:r w:rsidRPr="00C9509A">
            <w:rPr>
              <w:rStyle w:val="Numrodepage"/>
              <w:b/>
              <w:bCs/>
            </w:rPr>
            <w:fldChar w:fldCharType="end"/>
          </w:r>
        </w:p>
      </w:tc>
      <w:tc>
        <w:tcPr>
          <w:tcW w:w="567" w:type="dxa"/>
          <w:shd w:val="solid" w:color="B8CCE4" w:fill="B8CCE4"/>
        </w:tcPr>
        <w:p w14:paraId="20A92A45" w14:textId="77777777" w:rsidR="00226FE0" w:rsidRPr="00C9509A" w:rsidRDefault="00226FE0" w:rsidP="00F87A7B">
          <w:pPr>
            <w:jc w:val="center"/>
            <w:rPr>
              <w:rFonts w:ascii="Arial" w:hAnsi="Arial"/>
            </w:rPr>
          </w:pPr>
          <w:r w:rsidRPr="00C9509A">
            <w:rPr>
              <w:rFonts w:ascii="Arial" w:hAnsi="Arial"/>
            </w:rPr>
            <w:t>/</w:t>
          </w:r>
        </w:p>
      </w:tc>
      <w:tc>
        <w:tcPr>
          <w:tcW w:w="850" w:type="dxa"/>
          <w:shd w:val="solid" w:color="B8CCE4" w:fill="B8CCE4"/>
        </w:tcPr>
        <w:p w14:paraId="14C7686B" w14:textId="77777777" w:rsidR="00226FE0" w:rsidRPr="00E927FF" w:rsidRDefault="00FC7012" w:rsidP="00F87A7B">
          <w:pPr>
            <w:jc w:val="center"/>
            <w:rPr>
              <w:b/>
              <w:bCs/>
            </w:rPr>
          </w:pPr>
          <w:r>
            <w:rPr>
              <w:rStyle w:val="Numrodepage"/>
              <w:b/>
              <w:bCs/>
            </w:rPr>
            <w:t>5</w:t>
          </w:r>
        </w:p>
      </w:tc>
      <w:tc>
        <w:tcPr>
          <w:tcW w:w="567" w:type="dxa"/>
          <w:shd w:val="solid" w:color="B8CCE4" w:fill="B8CCE4"/>
        </w:tcPr>
        <w:p w14:paraId="40FD920F" w14:textId="77777777" w:rsidR="00226FE0" w:rsidRPr="001566F5" w:rsidRDefault="00226FE0" w:rsidP="00F87A7B">
          <w:pPr>
            <w:rPr>
              <w:rFonts w:ascii="Arial" w:hAnsi="Arial"/>
            </w:rPr>
          </w:pPr>
        </w:p>
      </w:tc>
    </w:tr>
  </w:tbl>
  <w:p w14:paraId="5753DDBE" w14:textId="77777777" w:rsidR="00226FE0" w:rsidRPr="004C4D0C" w:rsidRDefault="00226FE0" w:rsidP="001756D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02FE7" w14:textId="77777777" w:rsidR="00C7657D" w:rsidRDefault="00C7657D">
      <w:r>
        <w:separator/>
      </w:r>
    </w:p>
  </w:footnote>
  <w:footnote w:type="continuationSeparator" w:id="0">
    <w:p w14:paraId="09BF34B6" w14:textId="77777777" w:rsidR="00C7657D" w:rsidRDefault="00C76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7"/>
    <w:multiLevelType w:val="multilevel"/>
    <w:tmpl w:val="FFFFFFFF"/>
    <w:lvl w:ilvl="0">
      <w:numFmt w:val="bullet"/>
      <w:lvlText w:val="o"/>
      <w:lvlJc w:val="left"/>
      <w:pPr>
        <w:ind w:left="638" w:hanging="284"/>
      </w:pPr>
      <w:rPr>
        <w:rFonts w:ascii="Courier New" w:hAnsi="Courier New" w:cs="Courier New"/>
        <w:b w:val="0"/>
        <w:bCs w:val="0"/>
        <w:i w:val="0"/>
        <w:iCs w:val="0"/>
        <w:spacing w:val="0"/>
        <w:w w:val="100"/>
        <w:sz w:val="18"/>
        <w:szCs w:val="18"/>
      </w:rPr>
    </w:lvl>
    <w:lvl w:ilvl="1">
      <w:numFmt w:val="bullet"/>
      <w:lvlText w:val="•"/>
      <w:lvlJc w:val="left"/>
      <w:pPr>
        <w:ind w:left="1213" w:hanging="284"/>
      </w:pPr>
    </w:lvl>
    <w:lvl w:ilvl="2">
      <w:numFmt w:val="bullet"/>
      <w:lvlText w:val="•"/>
      <w:lvlJc w:val="left"/>
      <w:pPr>
        <w:ind w:left="1786" w:hanging="284"/>
      </w:pPr>
    </w:lvl>
    <w:lvl w:ilvl="3">
      <w:numFmt w:val="bullet"/>
      <w:lvlText w:val="•"/>
      <w:lvlJc w:val="left"/>
      <w:pPr>
        <w:ind w:left="2359" w:hanging="284"/>
      </w:pPr>
    </w:lvl>
    <w:lvl w:ilvl="4">
      <w:numFmt w:val="bullet"/>
      <w:lvlText w:val="•"/>
      <w:lvlJc w:val="left"/>
      <w:pPr>
        <w:ind w:left="2933" w:hanging="284"/>
      </w:pPr>
    </w:lvl>
    <w:lvl w:ilvl="5">
      <w:numFmt w:val="bullet"/>
      <w:lvlText w:val="•"/>
      <w:lvlJc w:val="left"/>
      <w:pPr>
        <w:ind w:left="3506" w:hanging="284"/>
      </w:pPr>
    </w:lvl>
    <w:lvl w:ilvl="6">
      <w:numFmt w:val="bullet"/>
      <w:lvlText w:val="•"/>
      <w:lvlJc w:val="left"/>
      <w:pPr>
        <w:ind w:left="4079" w:hanging="284"/>
      </w:pPr>
    </w:lvl>
    <w:lvl w:ilvl="7">
      <w:numFmt w:val="bullet"/>
      <w:lvlText w:val="•"/>
      <w:lvlJc w:val="left"/>
      <w:pPr>
        <w:ind w:left="4652" w:hanging="284"/>
      </w:pPr>
    </w:lvl>
    <w:lvl w:ilvl="8">
      <w:numFmt w:val="bullet"/>
      <w:lvlText w:val="•"/>
      <w:lvlJc w:val="left"/>
      <w:pPr>
        <w:ind w:left="5226" w:hanging="284"/>
      </w:pPr>
    </w:lvl>
  </w:abstractNum>
  <w:abstractNum w:abstractNumId="1" w15:restartNumberingAfterBreak="0">
    <w:nsid w:val="67197E57"/>
    <w:multiLevelType w:val="hybridMultilevel"/>
    <w:tmpl w:val="483C7E82"/>
    <w:lvl w:ilvl="0" w:tplc="040C0001">
      <w:start w:val="1"/>
      <w:numFmt w:val="bullet"/>
      <w:lvlText w:val=""/>
      <w:lvlJc w:val="left"/>
      <w:pPr>
        <w:ind w:left="104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2" w15:restartNumberingAfterBreak="0">
    <w:nsid w:val="75AB6938"/>
    <w:multiLevelType w:val="hybridMultilevel"/>
    <w:tmpl w:val="836AEE2C"/>
    <w:lvl w:ilvl="0" w:tplc="AEF444B8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num w:numId="1" w16cid:durableId="1965774103">
    <w:abstractNumId w:val="2"/>
  </w:num>
  <w:num w:numId="2" w16cid:durableId="751514533">
    <w:abstractNumId w:val="1"/>
  </w:num>
  <w:num w:numId="3" w16cid:durableId="80570619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D90"/>
    <w:rsid w:val="00000FAD"/>
    <w:rsid w:val="00001FA1"/>
    <w:rsid w:val="00002729"/>
    <w:rsid w:val="00003ED8"/>
    <w:rsid w:val="00012215"/>
    <w:rsid w:val="000157AC"/>
    <w:rsid w:val="00016E4D"/>
    <w:rsid w:val="00020661"/>
    <w:rsid w:val="000208BF"/>
    <w:rsid w:val="0002123C"/>
    <w:rsid w:val="0003165C"/>
    <w:rsid w:val="00034F9D"/>
    <w:rsid w:val="000361E5"/>
    <w:rsid w:val="0003656D"/>
    <w:rsid w:val="00037E94"/>
    <w:rsid w:val="00043543"/>
    <w:rsid w:val="0004580F"/>
    <w:rsid w:val="000538E8"/>
    <w:rsid w:val="00054476"/>
    <w:rsid w:val="000578F5"/>
    <w:rsid w:val="00063EA0"/>
    <w:rsid w:val="00063EBF"/>
    <w:rsid w:val="0006758D"/>
    <w:rsid w:val="000823F3"/>
    <w:rsid w:val="000921D1"/>
    <w:rsid w:val="00093104"/>
    <w:rsid w:val="000A0F1A"/>
    <w:rsid w:val="000A1803"/>
    <w:rsid w:val="000A4DA0"/>
    <w:rsid w:val="000B30E0"/>
    <w:rsid w:val="000B46BC"/>
    <w:rsid w:val="000B5F73"/>
    <w:rsid w:val="000C0EC7"/>
    <w:rsid w:val="000C26A5"/>
    <w:rsid w:val="000C3E86"/>
    <w:rsid w:val="000C796F"/>
    <w:rsid w:val="000D0414"/>
    <w:rsid w:val="000D0DD4"/>
    <w:rsid w:val="000D3EBF"/>
    <w:rsid w:val="000D4893"/>
    <w:rsid w:val="000D6149"/>
    <w:rsid w:val="000D68D5"/>
    <w:rsid w:val="000D6FBC"/>
    <w:rsid w:val="000E02FE"/>
    <w:rsid w:val="000E456B"/>
    <w:rsid w:val="000E5115"/>
    <w:rsid w:val="000E70C9"/>
    <w:rsid w:val="000F3D6A"/>
    <w:rsid w:val="001000BE"/>
    <w:rsid w:val="001112BD"/>
    <w:rsid w:val="00111F9E"/>
    <w:rsid w:val="00111FC7"/>
    <w:rsid w:val="00112AA8"/>
    <w:rsid w:val="001174EA"/>
    <w:rsid w:val="001237C3"/>
    <w:rsid w:val="001314E7"/>
    <w:rsid w:val="00135B2B"/>
    <w:rsid w:val="00142AE0"/>
    <w:rsid w:val="00144B4D"/>
    <w:rsid w:val="00147323"/>
    <w:rsid w:val="00151190"/>
    <w:rsid w:val="001515AE"/>
    <w:rsid w:val="00151F60"/>
    <w:rsid w:val="001534DB"/>
    <w:rsid w:val="00154426"/>
    <w:rsid w:val="00154F33"/>
    <w:rsid w:val="001566F5"/>
    <w:rsid w:val="00160EDF"/>
    <w:rsid w:val="001610EB"/>
    <w:rsid w:val="001621D5"/>
    <w:rsid w:val="00166E0B"/>
    <w:rsid w:val="00174B41"/>
    <w:rsid w:val="00174BC2"/>
    <w:rsid w:val="00174E28"/>
    <w:rsid w:val="001756D8"/>
    <w:rsid w:val="00177F54"/>
    <w:rsid w:val="00180CA4"/>
    <w:rsid w:val="001817B2"/>
    <w:rsid w:val="00182202"/>
    <w:rsid w:val="00182C8F"/>
    <w:rsid w:val="00185DCD"/>
    <w:rsid w:val="001900BB"/>
    <w:rsid w:val="0019223C"/>
    <w:rsid w:val="00193B5D"/>
    <w:rsid w:val="001969BD"/>
    <w:rsid w:val="00197C07"/>
    <w:rsid w:val="001A0301"/>
    <w:rsid w:val="001A4462"/>
    <w:rsid w:val="001A7119"/>
    <w:rsid w:val="001A7BD1"/>
    <w:rsid w:val="001B0BDA"/>
    <w:rsid w:val="001B3F15"/>
    <w:rsid w:val="001B60FC"/>
    <w:rsid w:val="001B6468"/>
    <w:rsid w:val="001B666E"/>
    <w:rsid w:val="001C0894"/>
    <w:rsid w:val="001C144A"/>
    <w:rsid w:val="001C45AB"/>
    <w:rsid w:val="001C6338"/>
    <w:rsid w:val="001C76B8"/>
    <w:rsid w:val="001D1E91"/>
    <w:rsid w:val="001D3F99"/>
    <w:rsid w:val="001D5BA4"/>
    <w:rsid w:val="001D76BD"/>
    <w:rsid w:val="001E1DBA"/>
    <w:rsid w:val="001F4807"/>
    <w:rsid w:val="001F4D78"/>
    <w:rsid w:val="001F7A2F"/>
    <w:rsid w:val="00200835"/>
    <w:rsid w:val="0020113C"/>
    <w:rsid w:val="002021ED"/>
    <w:rsid w:val="0020220D"/>
    <w:rsid w:val="002023D8"/>
    <w:rsid w:val="002042AB"/>
    <w:rsid w:val="00205A2A"/>
    <w:rsid w:val="002062DF"/>
    <w:rsid w:val="00206862"/>
    <w:rsid w:val="0020748D"/>
    <w:rsid w:val="00212F81"/>
    <w:rsid w:val="00217914"/>
    <w:rsid w:val="00222488"/>
    <w:rsid w:val="00226FE0"/>
    <w:rsid w:val="0023168E"/>
    <w:rsid w:val="00231D0C"/>
    <w:rsid w:val="00233B41"/>
    <w:rsid w:val="0023681A"/>
    <w:rsid w:val="002402F7"/>
    <w:rsid w:val="00240312"/>
    <w:rsid w:val="00241106"/>
    <w:rsid w:val="002448C8"/>
    <w:rsid w:val="00250880"/>
    <w:rsid w:val="002515F5"/>
    <w:rsid w:val="002517EB"/>
    <w:rsid w:val="00251A65"/>
    <w:rsid w:val="002551A0"/>
    <w:rsid w:val="00257F51"/>
    <w:rsid w:val="002627AA"/>
    <w:rsid w:val="002639C4"/>
    <w:rsid w:val="00266D8E"/>
    <w:rsid w:val="00273060"/>
    <w:rsid w:val="00280E52"/>
    <w:rsid w:val="0028193F"/>
    <w:rsid w:val="00284A4F"/>
    <w:rsid w:val="00286EB4"/>
    <w:rsid w:val="00287578"/>
    <w:rsid w:val="00287656"/>
    <w:rsid w:val="00290A84"/>
    <w:rsid w:val="002937EC"/>
    <w:rsid w:val="00295462"/>
    <w:rsid w:val="002956D8"/>
    <w:rsid w:val="00295979"/>
    <w:rsid w:val="00296380"/>
    <w:rsid w:val="00296832"/>
    <w:rsid w:val="0029754A"/>
    <w:rsid w:val="002A59E3"/>
    <w:rsid w:val="002A6CB3"/>
    <w:rsid w:val="002B113C"/>
    <w:rsid w:val="002B59C8"/>
    <w:rsid w:val="002C08F5"/>
    <w:rsid w:val="002C2CA8"/>
    <w:rsid w:val="002C3486"/>
    <w:rsid w:val="002C59DB"/>
    <w:rsid w:val="002D4E1C"/>
    <w:rsid w:val="002D5CB8"/>
    <w:rsid w:val="002E1279"/>
    <w:rsid w:val="002E55CC"/>
    <w:rsid w:val="002E6091"/>
    <w:rsid w:val="002F12BF"/>
    <w:rsid w:val="002F5C82"/>
    <w:rsid w:val="002F63C4"/>
    <w:rsid w:val="0030277F"/>
    <w:rsid w:val="00302E7E"/>
    <w:rsid w:val="00305D2E"/>
    <w:rsid w:val="00306B0F"/>
    <w:rsid w:val="0031449F"/>
    <w:rsid w:val="00317AF3"/>
    <w:rsid w:val="00324AEE"/>
    <w:rsid w:val="003273D9"/>
    <w:rsid w:val="003328ED"/>
    <w:rsid w:val="00337529"/>
    <w:rsid w:val="003419F6"/>
    <w:rsid w:val="003425E4"/>
    <w:rsid w:val="00342B34"/>
    <w:rsid w:val="003455C7"/>
    <w:rsid w:val="00345C1F"/>
    <w:rsid w:val="00346302"/>
    <w:rsid w:val="00353EE7"/>
    <w:rsid w:val="00354F1A"/>
    <w:rsid w:val="003571B5"/>
    <w:rsid w:val="00360735"/>
    <w:rsid w:val="00363560"/>
    <w:rsid w:val="00363AE4"/>
    <w:rsid w:val="003646F9"/>
    <w:rsid w:val="003665D9"/>
    <w:rsid w:val="0036715A"/>
    <w:rsid w:val="00367CC4"/>
    <w:rsid w:val="00371AAA"/>
    <w:rsid w:val="00371D28"/>
    <w:rsid w:val="00372A21"/>
    <w:rsid w:val="00374F06"/>
    <w:rsid w:val="00375756"/>
    <w:rsid w:val="00375BAB"/>
    <w:rsid w:val="003817F4"/>
    <w:rsid w:val="0038181B"/>
    <w:rsid w:val="00383B97"/>
    <w:rsid w:val="0038599C"/>
    <w:rsid w:val="0039004C"/>
    <w:rsid w:val="00391393"/>
    <w:rsid w:val="0039463D"/>
    <w:rsid w:val="003966B9"/>
    <w:rsid w:val="003A5D19"/>
    <w:rsid w:val="003B1E92"/>
    <w:rsid w:val="003B43D9"/>
    <w:rsid w:val="003C2FD2"/>
    <w:rsid w:val="003C37EA"/>
    <w:rsid w:val="003C53F4"/>
    <w:rsid w:val="003C5BCD"/>
    <w:rsid w:val="003C60A1"/>
    <w:rsid w:val="003C6D35"/>
    <w:rsid w:val="003D268D"/>
    <w:rsid w:val="003D31D4"/>
    <w:rsid w:val="003E0A25"/>
    <w:rsid w:val="003E4BAD"/>
    <w:rsid w:val="003F15F9"/>
    <w:rsid w:val="003F3D82"/>
    <w:rsid w:val="003F576E"/>
    <w:rsid w:val="00400EBC"/>
    <w:rsid w:val="00405297"/>
    <w:rsid w:val="00410B43"/>
    <w:rsid w:val="00412B5F"/>
    <w:rsid w:val="00415635"/>
    <w:rsid w:val="004158C6"/>
    <w:rsid w:val="00421655"/>
    <w:rsid w:val="00425012"/>
    <w:rsid w:val="0042507A"/>
    <w:rsid w:val="004263C3"/>
    <w:rsid w:val="004268E0"/>
    <w:rsid w:val="004277FF"/>
    <w:rsid w:val="00433864"/>
    <w:rsid w:val="00435338"/>
    <w:rsid w:val="004363FE"/>
    <w:rsid w:val="0044334B"/>
    <w:rsid w:val="0044565D"/>
    <w:rsid w:val="00450046"/>
    <w:rsid w:val="00450B79"/>
    <w:rsid w:val="00452801"/>
    <w:rsid w:val="0045315A"/>
    <w:rsid w:val="004532B0"/>
    <w:rsid w:val="00453B6D"/>
    <w:rsid w:val="00460D13"/>
    <w:rsid w:val="00461A1B"/>
    <w:rsid w:val="004623A8"/>
    <w:rsid w:val="0046276E"/>
    <w:rsid w:val="004638FA"/>
    <w:rsid w:val="00463C15"/>
    <w:rsid w:val="00465082"/>
    <w:rsid w:val="004655DC"/>
    <w:rsid w:val="004661C5"/>
    <w:rsid w:val="00467505"/>
    <w:rsid w:val="004710ED"/>
    <w:rsid w:val="00472F46"/>
    <w:rsid w:val="00472FD4"/>
    <w:rsid w:val="00475BF8"/>
    <w:rsid w:val="004768E2"/>
    <w:rsid w:val="00476B94"/>
    <w:rsid w:val="00480DAD"/>
    <w:rsid w:val="00486279"/>
    <w:rsid w:val="00487FD8"/>
    <w:rsid w:val="0049760B"/>
    <w:rsid w:val="004979E8"/>
    <w:rsid w:val="004A4EDE"/>
    <w:rsid w:val="004A7064"/>
    <w:rsid w:val="004B13D1"/>
    <w:rsid w:val="004B5AD3"/>
    <w:rsid w:val="004C0318"/>
    <w:rsid w:val="004C0EDE"/>
    <w:rsid w:val="004C4442"/>
    <w:rsid w:val="004C4D0C"/>
    <w:rsid w:val="004C4ED4"/>
    <w:rsid w:val="004C7F5B"/>
    <w:rsid w:val="004E0276"/>
    <w:rsid w:val="004E33CB"/>
    <w:rsid w:val="004E7F7E"/>
    <w:rsid w:val="004F6CA8"/>
    <w:rsid w:val="004F73E9"/>
    <w:rsid w:val="00503AD6"/>
    <w:rsid w:val="00504529"/>
    <w:rsid w:val="00505761"/>
    <w:rsid w:val="005064A2"/>
    <w:rsid w:val="00507F9D"/>
    <w:rsid w:val="00514056"/>
    <w:rsid w:val="00514DCC"/>
    <w:rsid w:val="00516418"/>
    <w:rsid w:val="00520793"/>
    <w:rsid w:val="005222AB"/>
    <w:rsid w:val="00522FA2"/>
    <w:rsid w:val="0052628B"/>
    <w:rsid w:val="00527FA8"/>
    <w:rsid w:val="0053105D"/>
    <w:rsid w:val="00536736"/>
    <w:rsid w:val="00540125"/>
    <w:rsid w:val="00542266"/>
    <w:rsid w:val="00543578"/>
    <w:rsid w:val="00543B03"/>
    <w:rsid w:val="005447D5"/>
    <w:rsid w:val="00546AF4"/>
    <w:rsid w:val="00547249"/>
    <w:rsid w:val="0055051C"/>
    <w:rsid w:val="00552F1E"/>
    <w:rsid w:val="00561984"/>
    <w:rsid w:val="00561B19"/>
    <w:rsid w:val="0056417B"/>
    <w:rsid w:val="00571C89"/>
    <w:rsid w:val="00573D8D"/>
    <w:rsid w:val="00574976"/>
    <w:rsid w:val="00574980"/>
    <w:rsid w:val="005763AD"/>
    <w:rsid w:val="00576CD9"/>
    <w:rsid w:val="0058262B"/>
    <w:rsid w:val="00582FA3"/>
    <w:rsid w:val="00587478"/>
    <w:rsid w:val="00587E79"/>
    <w:rsid w:val="0059064E"/>
    <w:rsid w:val="00592F8D"/>
    <w:rsid w:val="00594FB8"/>
    <w:rsid w:val="005A49C9"/>
    <w:rsid w:val="005A50A6"/>
    <w:rsid w:val="005B40A7"/>
    <w:rsid w:val="005B5779"/>
    <w:rsid w:val="005C02C9"/>
    <w:rsid w:val="005C7F50"/>
    <w:rsid w:val="005D583C"/>
    <w:rsid w:val="005D59F6"/>
    <w:rsid w:val="005E73CA"/>
    <w:rsid w:val="005E7DA9"/>
    <w:rsid w:val="005F011B"/>
    <w:rsid w:val="005F034A"/>
    <w:rsid w:val="005F18FF"/>
    <w:rsid w:val="005F19F4"/>
    <w:rsid w:val="005F3A43"/>
    <w:rsid w:val="005F5541"/>
    <w:rsid w:val="00602430"/>
    <w:rsid w:val="00606592"/>
    <w:rsid w:val="00612F44"/>
    <w:rsid w:val="00613436"/>
    <w:rsid w:val="00614E49"/>
    <w:rsid w:val="006155D7"/>
    <w:rsid w:val="00616B41"/>
    <w:rsid w:val="00617B05"/>
    <w:rsid w:val="00623520"/>
    <w:rsid w:val="006333B7"/>
    <w:rsid w:val="0063532A"/>
    <w:rsid w:val="006357AA"/>
    <w:rsid w:val="00637DA0"/>
    <w:rsid w:val="00640054"/>
    <w:rsid w:val="00642B00"/>
    <w:rsid w:val="00642C78"/>
    <w:rsid w:val="0065065D"/>
    <w:rsid w:val="00652E67"/>
    <w:rsid w:val="006560DF"/>
    <w:rsid w:val="006609D4"/>
    <w:rsid w:val="00664276"/>
    <w:rsid w:val="00665098"/>
    <w:rsid w:val="00666D79"/>
    <w:rsid w:val="006726BE"/>
    <w:rsid w:val="00673B4F"/>
    <w:rsid w:val="00673BBA"/>
    <w:rsid w:val="00673D6B"/>
    <w:rsid w:val="00675196"/>
    <w:rsid w:val="00681905"/>
    <w:rsid w:val="00682BB5"/>
    <w:rsid w:val="0068455B"/>
    <w:rsid w:val="0068489C"/>
    <w:rsid w:val="00685178"/>
    <w:rsid w:val="00691A5D"/>
    <w:rsid w:val="006933ED"/>
    <w:rsid w:val="00693614"/>
    <w:rsid w:val="006969EA"/>
    <w:rsid w:val="006A05E0"/>
    <w:rsid w:val="006A170E"/>
    <w:rsid w:val="006A1D76"/>
    <w:rsid w:val="006A2906"/>
    <w:rsid w:val="006A29E6"/>
    <w:rsid w:val="006A336C"/>
    <w:rsid w:val="006A4A2F"/>
    <w:rsid w:val="006A4A89"/>
    <w:rsid w:val="006B68FE"/>
    <w:rsid w:val="006C03ED"/>
    <w:rsid w:val="006C2158"/>
    <w:rsid w:val="006C3424"/>
    <w:rsid w:val="006C4FB9"/>
    <w:rsid w:val="006C5DE1"/>
    <w:rsid w:val="006C74E9"/>
    <w:rsid w:val="006E0BAB"/>
    <w:rsid w:val="006E301B"/>
    <w:rsid w:val="006E451B"/>
    <w:rsid w:val="006F1F1D"/>
    <w:rsid w:val="006F3A28"/>
    <w:rsid w:val="006F3FDB"/>
    <w:rsid w:val="006F4F69"/>
    <w:rsid w:val="006F78E6"/>
    <w:rsid w:val="0070132B"/>
    <w:rsid w:val="00701D54"/>
    <w:rsid w:val="007047DD"/>
    <w:rsid w:val="007073A4"/>
    <w:rsid w:val="0070750A"/>
    <w:rsid w:val="007110A9"/>
    <w:rsid w:val="007125C8"/>
    <w:rsid w:val="00713A63"/>
    <w:rsid w:val="00713C96"/>
    <w:rsid w:val="00715E80"/>
    <w:rsid w:val="00717868"/>
    <w:rsid w:val="00720350"/>
    <w:rsid w:val="00720EAC"/>
    <w:rsid w:val="0072263C"/>
    <w:rsid w:val="007229C0"/>
    <w:rsid w:val="007232FC"/>
    <w:rsid w:val="0072662D"/>
    <w:rsid w:val="007278B4"/>
    <w:rsid w:val="0073058C"/>
    <w:rsid w:val="007331DF"/>
    <w:rsid w:val="00736020"/>
    <w:rsid w:val="00737538"/>
    <w:rsid w:val="00737F59"/>
    <w:rsid w:val="00744C16"/>
    <w:rsid w:val="00745A30"/>
    <w:rsid w:val="00753317"/>
    <w:rsid w:val="00753DF4"/>
    <w:rsid w:val="00756C44"/>
    <w:rsid w:val="00757F3A"/>
    <w:rsid w:val="007606E6"/>
    <w:rsid w:val="00760930"/>
    <w:rsid w:val="007704B0"/>
    <w:rsid w:val="007756B0"/>
    <w:rsid w:val="00777600"/>
    <w:rsid w:val="00777971"/>
    <w:rsid w:val="00780FAC"/>
    <w:rsid w:val="0078173B"/>
    <w:rsid w:val="00785D04"/>
    <w:rsid w:val="007867BD"/>
    <w:rsid w:val="00786BC0"/>
    <w:rsid w:val="00792448"/>
    <w:rsid w:val="007A1B58"/>
    <w:rsid w:val="007A307D"/>
    <w:rsid w:val="007A6428"/>
    <w:rsid w:val="007A7CE4"/>
    <w:rsid w:val="007B1E99"/>
    <w:rsid w:val="007B54DD"/>
    <w:rsid w:val="007C40FC"/>
    <w:rsid w:val="007C6CB8"/>
    <w:rsid w:val="007D3595"/>
    <w:rsid w:val="007E07E9"/>
    <w:rsid w:val="007F3EAB"/>
    <w:rsid w:val="007F3F79"/>
    <w:rsid w:val="007F528B"/>
    <w:rsid w:val="0080500B"/>
    <w:rsid w:val="00805A55"/>
    <w:rsid w:val="00807142"/>
    <w:rsid w:val="00811AC6"/>
    <w:rsid w:val="00812231"/>
    <w:rsid w:val="00814FED"/>
    <w:rsid w:val="0081754F"/>
    <w:rsid w:val="0082161C"/>
    <w:rsid w:val="00821A63"/>
    <w:rsid w:val="00823BA8"/>
    <w:rsid w:val="00823CC5"/>
    <w:rsid w:val="008270C0"/>
    <w:rsid w:val="00827A0A"/>
    <w:rsid w:val="00830D87"/>
    <w:rsid w:val="00830E35"/>
    <w:rsid w:val="00832C61"/>
    <w:rsid w:val="00837F9B"/>
    <w:rsid w:val="0084041F"/>
    <w:rsid w:val="00842D90"/>
    <w:rsid w:val="00843C02"/>
    <w:rsid w:val="00844905"/>
    <w:rsid w:val="008460E7"/>
    <w:rsid w:val="00852919"/>
    <w:rsid w:val="00861D81"/>
    <w:rsid w:val="00874B29"/>
    <w:rsid w:val="008750DA"/>
    <w:rsid w:val="0087724E"/>
    <w:rsid w:val="00877748"/>
    <w:rsid w:val="00880BDB"/>
    <w:rsid w:val="0088131B"/>
    <w:rsid w:val="00884B6D"/>
    <w:rsid w:val="00891BD3"/>
    <w:rsid w:val="008921A5"/>
    <w:rsid w:val="00895963"/>
    <w:rsid w:val="008960FB"/>
    <w:rsid w:val="00897FFD"/>
    <w:rsid w:val="008A4183"/>
    <w:rsid w:val="008A507F"/>
    <w:rsid w:val="008B085A"/>
    <w:rsid w:val="008B16C1"/>
    <w:rsid w:val="008B21EA"/>
    <w:rsid w:val="008B410B"/>
    <w:rsid w:val="008B60A8"/>
    <w:rsid w:val="008B74C5"/>
    <w:rsid w:val="008B7699"/>
    <w:rsid w:val="008C10C6"/>
    <w:rsid w:val="008C208A"/>
    <w:rsid w:val="008C3064"/>
    <w:rsid w:val="008C3C3E"/>
    <w:rsid w:val="008C42B6"/>
    <w:rsid w:val="008C690D"/>
    <w:rsid w:val="008D6D1F"/>
    <w:rsid w:val="008E0DE9"/>
    <w:rsid w:val="008E1905"/>
    <w:rsid w:val="008E2791"/>
    <w:rsid w:val="008F0512"/>
    <w:rsid w:val="008F107F"/>
    <w:rsid w:val="008F47BC"/>
    <w:rsid w:val="008F4B83"/>
    <w:rsid w:val="008F6330"/>
    <w:rsid w:val="009003F7"/>
    <w:rsid w:val="00900924"/>
    <w:rsid w:val="00901707"/>
    <w:rsid w:val="00905362"/>
    <w:rsid w:val="0090681A"/>
    <w:rsid w:val="00911A34"/>
    <w:rsid w:val="00913387"/>
    <w:rsid w:val="00915650"/>
    <w:rsid w:val="00916829"/>
    <w:rsid w:val="009176D1"/>
    <w:rsid w:val="00917B37"/>
    <w:rsid w:val="00917BF2"/>
    <w:rsid w:val="00917FB1"/>
    <w:rsid w:val="00921D9C"/>
    <w:rsid w:val="009246E4"/>
    <w:rsid w:val="00924DE5"/>
    <w:rsid w:val="0092513A"/>
    <w:rsid w:val="009300BC"/>
    <w:rsid w:val="009377EA"/>
    <w:rsid w:val="0094046A"/>
    <w:rsid w:val="00943555"/>
    <w:rsid w:val="00943648"/>
    <w:rsid w:val="00943B90"/>
    <w:rsid w:val="00944AC4"/>
    <w:rsid w:val="00945689"/>
    <w:rsid w:val="00950A9B"/>
    <w:rsid w:val="0095121E"/>
    <w:rsid w:val="00951252"/>
    <w:rsid w:val="00951BC9"/>
    <w:rsid w:val="00954981"/>
    <w:rsid w:val="009626CD"/>
    <w:rsid w:val="009653F5"/>
    <w:rsid w:val="00971EEC"/>
    <w:rsid w:val="00973559"/>
    <w:rsid w:val="00977517"/>
    <w:rsid w:val="00984EA0"/>
    <w:rsid w:val="00984FDC"/>
    <w:rsid w:val="00985487"/>
    <w:rsid w:val="00986227"/>
    <w:rsid w:val="00987A7A"/>
    <w:rsid w:val="00990A8F"/>
    <w:rsid w:val="009951B3"/>
    <w:rsid w:val="00995351"/>
    <w:rsid w:val="009967C6"/>
    <w:rsid w:val="009A36F9"/>
    <w:rsid w:val="009A3CC7"/>
    <w:rsid w:val="009B0047"/>
    <w:rsid w:val="009B04B6"/>
    <w:rsid w:val="009B09A7"/>
    <w:rsid w:val="009B17BF"/>
    <w:rsid w:val="009B1D2A"/>
    <w:rsid w:val="009B2937"/>
    <w:rsid w:val="009B5E96"/>
    <w:rsid w:val="009B6656"/>
    <w:rsid w:val="009B7781"/>
    <w:rsid w:val="009C3463"/>
    <w:rsid w:val="009C3624"/>
    <w:rsid w:val="009C7440"/>
    <w:rsid w:val="009D4551"/>
    <w:rsid w:val="009D76C9"/>
    <w:rsid w:val="009E4F45"/>
    <w:rsid w:val="009F0EA8"/>
    <w:rsid w:val="009F1137"/>
    <w:rsid w:val="009F401B"/>
    <w:rsid w:val="009F7C65"/>
    <w:rsid w:val="00A01184"/>
    <w:rsid w:val="00A13D0A"/>
    <w:rsid w:val="00A13D99"/>
    <w:rsid w:val="00A14B8A"/>
    <w:rsid w:val="00A218D1"/>
    <w:rsid w:val="00A2197E"/>
    <w:rsid w:val="00A2306D"/>
    <w:rsid w:val="00A23129"/>
    <w:rsid w:val="00A26D7D"/>
    <w:rsid w:val="00A275C3"/>
    <w:rsid w:val="00A3027C"/>
    <w:rsid w:val="00A30920"/>
    <w:rsid w:val="00A30FEF"/>
    <w:rsid w:val="00A3343B"/>
    <w:rsid w:val="00A355A2"/>
    <w:rsid w:val="00A40A19"/>
    <w:rsid w:val="00A41C7F"/>
    <w:rsid w:val="00A43DEE"/>
    <w:rsid w:val="00A47B21"/>
    <w:rsid w:val="00A502B0"/>
    <w:rsid w:val="00A50849"/>
    <w:rsid w:val="00A50E0F"/>
    <w:rsid w:val="00A57FFC"/>
    <w:rsid w:val="00A60CF8"/>
    <w:rsid w:val="00A65C65"/>
    <w:rsid w:val="00A73762"/>
    <w:rsid w:val="00A83942"/>
    <w:rsid w:val="00A84999"/>
    <w:rsid w:val="00A94A9B"/>
    <w:rsid w:val="00A95A33"/>
    <w:rsid w:val="00A95B86"/>
    <w:rsid w:val="00A96ABC"/>
    <w:rsid w:val="00A97438"/>
    <w:rsid w:val="00AA2D87"/>
    <w:rsid w:val="00AA6005"/>
    <w:rsid w:val="00AA76B5"/>
    <w:rsid w:val="00AA7A77"/>
    <w:rsid w:val="00AB09D5"/>
    <w:rsid w:val="00AB2827"/>
    <w:rsid w:val="00AB3241"/>
    <w:rsid w:val="00AB5B29"/>
    <w:rsid w:val="00AB5F5D"/>
    <w:rsid w:val="00AB7114"/>
    <w:rsid w:val="00AC10A8"/>
    <w:rsid w:val="00AC552B"/>
    <w:rsid w:val="00AC62B8"/>
    <w:rsid w:val="00AD002E"/>
    <w:rsid w:val="00AD423C"/>
    <w:rsid w:val="00AD4F40"/>
    <w:rsid w:val="00AD75C3"/>
    <w:rsid w:val="00AE205E"/>
    <w:rsid w:val="00AE2493"/>
    <w:rsid w:val="00AE71FB"/>
    <w:rsid w:val="00AE7724"/>
    <w:rsid w:val="00AF339C"/>
    <w:rsid w:val="00B016F0"/>
    <w:rsid w:val="00B0325F"/>
    <w:rsid w:val="00B06002"/>
    <w:rsid w:val="00B10B2B"/>
    <w:rsid w:val="00B113CD"/>
    <w:rsid w:val="00B1210F"/>
    <w:rsid w:val="00B25143"/>
    <w:rsid w:val="00B322F5"/>
    <w:rsid w:val="00B32BD8"/>
    <w:rsid w:val="00B37CC4"/>
    <w:rsid w:val="00B4199D"/>
    <w:rsid w:val="00B41E47"/>
    <w:rsid w:val="00B467D6"/>
    <w:rsid w:val="00B5180E"/>
    <w:rsid w:val="00B5198C"/>
    <w:rsid w:val="00B52F20"/>
    <w:rsid w:val="00B530F1"/>
    <w:rsid w:val="00B56FCA"/>
    <w:rsid w:val="00B61FC4"/>
    <w:rsid w:val="00B6433F"/>
    <w:rsid w:val="00B6500A"/>
    <w:rsid w:val="00B65666"/>
    <w:rsid w:val="00B6759C"/>
    <w:rsid w:val="00B679AA"/>
    <w:rsid w:val="00B7146F"/>
    <w:rsid w:val="00B7194E"/>
    <w:rsid w:val="00B71983"/>
    <w:rsid w:val="00B8107C"/>
    <w:rsid w:val="00B82507"/>
    <w:rsid w:val="00B86BE8"/>
    <w:rsid w:val="00B91FCB"/>
    <w:rsid w:val="00B955BB"/>
    <w:rsid w:val="00B97FBA"/>
    <w:rsid w:val="00BA20A1"/>
    <w:rsid w:val="00BA29B5"/>
    <w:rsid w:val="00BA5FAD"/>
    <w:rsid w:val="00BA7407"/>
    <w:rsid w:val="00BB3EDF"/>
    <w:rsid w:val="00BC0504"/>
    <w:rsid w:val="00BC1354"/>
    <w:rsid w:val="00BC2168"/>
    <w:rsid w:val="00BC3253"/>
    <w:rsid w:val="00BC75A2"/>
    <w:rsid w:val="00BD30DF"/>
    <w:rsid w:val="00BD5199"/>
    <w:rsid w:val="00BD56C1"/>
    <w:rsid w:val="00BD6534"/>
    <w:rsid w:val="00BD7AA6"/>
    <w:rsid w:val="00BE0CF1"/>
    <w:rsid w:val="00BE1286"/>
    <w:rsid w:val="00BE14B3"/>
    <w:rsid w:val="00BE1E44"/>
    <w:rsid w:val="00BE6FF6"/>
    <w:rsid w:val="00BE7058"/>
    <w:rsid w:val="00BF1C41"/>
    <w:rsid w:val="00BF2879"/>
    <w:rsid w:val="00BF29A3"/>
    <w:rsid w:val="00BF52F0"/>
    <w:rsid w:val="00BF5821"/>
    <w:rsid w:val="00BF606A"/>
    <w:rsid w:val="00BF60AB"/>
    <w:rsid w:val="00BF7250"/>
    <w:rsid w:val="00BF72E6"/>
    <w:rsid w:val="00C02A76"/>
    <w:rsid w:val="00C060EE"/>
    <w:rsid w:val="00C129F1"/>
    <w:rsid w:val="00C156D9"/>
    <w:rsid w:val="00C160FF"/>
    <w:rsid w:val="00C175EB"/>
    <w:rsid w:val="00C225AB"/>
    <w:rsid w:val="00C23681"/>
    <w:rsid w:val="00C24425"/>
    <w:rsid w:val="00C24CB1"/>
    <w:rsid w:val="00C2616B"/>
    <w:rsid w:val="00C27CD3"/>
    <w:rsid w:val="00C303E2"/>
    <w:rsid w:val="00C5168F"/>
    <w:rsid w:val="00C61EB5"/>
    <w:rsid w:val="00C64D89"/>
    <w:rsid w:val="00C64E73"/>
    <w:rsid w:val="00C72BA6"/>
    <w:rsid w:val="00C73B5C"/>
    <w:rsid w:val="00C7657D"/>
    <w:rsid w:val="00C82983"/>
    <w:rsid w:val="00C91906"/>
    <w:rsid w:val="00C945F7"/>
    <w:rsid w:val="00C9509A"/>
    <w:rsid w:val="00C950F4"/>
    <w:rsid w:val="00CA0228"/>
    <w:rsid w:val="00CA08D6"/>
    <w:rsid w:val="00CA11C6"/>
    <w:rsid w:val="00CB244A"/>
    <w:rsid w:val="00CC6A74"/>
    <w:rsid w:val="00CC72D9"/>
    <w:rsid w:val="00CC7309"/>
    <w:rsid w:val="00CC78E3"/>
    <w:rsid w:val="00CD0306"/>
    <w:rsid w:val="00CD2D8D"/>
    <w:rsid w:val="00CD4B59"/>
    <w:rsid w:val="00CD600C"/>
    <w:rsid w:val="00CE1267"/>
    <w:rsid w:val="00CE2CC0"/>
    <w:rsid w:val="00CE313B"/>
    <w:rsid w:val="00CE3FBB"/>
    <w:rsid w:val="00CE40D3"/>
    <w:rsid w:val="00CE61EF"/>
    <w:rsid w:val="00CF0EA3"/>
    <w:rsid w:val="00CF11F9"/>
    <w:rsid w:val="00CF1413"/>
    <w:rsid w:val="00CF37B1"/>
    <w:rsid w:val="00CF425D"/>
    <w:rsid w:val="00CF5B28"/>
    <w:rsid w:val="00CF5C4E"/>
    <w:rsid w:val="00CF6FA1"/>
    <w:rsid w:val="00D01323"/>
    <w:rsid w:val="00D01E6B"/>
    <w:rsid w:val="00D058AB"/>
    <w:rsid w:val="00D14805"/>
    <w:rsid w:val="00D241A7"/>
    <w:rsid w:val="00D3120E"/>
    <w:rsid w:val="00D320C7"/>
    <w:rsid w:val="00D34E8F"/>
    <w:rsid w:val="00D3641D"/>
    <w:rsid w:val="00D41DC1"/>
    <w:rsid w:val="00D4563D"/>
    <w:rsid w:val="00D50ADC"/>
    <w:rsid w:val="00D510D2"/>
    <w:rsid w:val="00D511DE"/>
    <w:rsid w:val="00D51314"/>
    <w:rsid w:val="00D5193D"/>
    <w:rsid w:val="00D529D1"/>
    <w:rsid w:val="00D56FDE"/>
    <w:rsid w:val="00D604C1"/>
    <w:rsid w:val="00D6192D"/>
    <w:rsid w:val="00D61E11"/>
    <w:rsid w:val="00D75B55"/>
    <w:rsid w:val="00D90A8E"/>
    <w:rsid w:val="00D94F89"/>
    <w:rsid w:val="00D977D2"/>
    <w:rsid w:val="00DA0C75"/>
    <w:rsid w:val="00DA2B33"/>
    <w:rsid w:val="00DA2E45"/>
    <w:rsid w:val="00DA3886"/>
    <w:rsid w:val="00DB03B5"/>
    <w:rsid w:val="00DB42DC"/>
    <w:rsid w:val="00DB6806"/>
    <w:rsid w:val="00DC1260"/>
    <w:rsid w:val="00DD06AD"/>
    <w:rsid w:val="00DD2023"/>
    <w:rsid w:val="00DD2C97"/>
    <w:rsid w:val="00DD36D4"/>
    <w:rsid w:val="00DD54A2"/>
    <w:rsid w:val="00DE177E"/>
    <w:rsid w:val="00DE1D48"/>
    <w:rsid w:val="00DF06CC"/>
    <w:rsid w:val="00DF0C17"/>
    <w:rsid w:val="00E04804"/>
    <w:rsid w:val="00E06590"/>
    <w:rsid w:val="00E11C16"/>
    <w:rsid w:val="00E12546"/>
    <w:rsid w:val="00E140BD"/>
    <w:rsid w:val="00E144E2"/>
    <w:rsid w:val="00E1508A"/>
    <w:rsid w:val="00E154EF"/>
    <w:rsid w:val="00E225ED"/>
    <w:rsid w:val="00E2359E"/>
    <w:rsid w:val="00E27788"/>
    <w:rsid w:val="00E30C57"/>
    <w:rsid w:val="00E42FD2"/>
    <w:rsid w:val="00E44F02"/>
    <w:rsid w:val="00E55453"/>
    <w:rsid w:val="00E566B8"/>
    <w:rsid w:val="00E605FA"/>
    <w:rsid w:val="00E60EF5"/>
    <w:rsid w:val="00E61794"/>
    <w:rsid w:val="00E66E0A"/>
    <w:rsid w:val="00E671B2"/>
    <w:rsid w:val="00E74167"/>
    <w:rsid w:val="00E76D9C"/>
    <w:rsid w:val="00E771DA"/>
    <w:rsid w:val="00E807C2"/>
    <w:rsid w:val="00E825BD"/>
    <w:rsid w:val="00E84ED6"/>
    <w:rsid w:val="00E85DB4"/>
    <w:rsid w:val="00E927FF"/>
    <w:rsid w:val="00E92C44"/>
    <w:rsid w:val="00E94F63"/>
    <w:rsid w:val="00E97134"/>
    <w:rsid w:val="00EA0228"/>
    <w:rsid w:val="00EA2B46"/>
    <w:rsid w:val="00EA4A14"/>
    <w:rsid w:val="00EC1B1F"/>
    <w:rsid w:val="00EC1E5A"/>
    <w:rsid w:val="00EC23E4"/>
    <w:rsid w:val="00EC25D6"/>
    <w:rsid w:val="00EC3B04"/>
    <w:rsid w:val="00EC4694"/>
    <w:rsid w:val="00EC7CEA"/>
    <w:rsid w:val="00EC7EB8"/>
    <w:rsid w:val="00ED1568"/>
    <w:rsid w:val="00ED2F27"/>
    <w:rsid w:val="00ED66E9"/>
    <w:rsid w:val="00ED7413"/>
    <w:rsid w:val="00EE0A69"/>
    <w:rsid w:val="00EE3582"/>
    <w:rsid w:val="00EE36AE"/>
    <w:rsid w:val="00EE4C15"/>
    <w:rsid w:val="00EF0D3C"/>
    <w:rsid w:val="00EF3420"/>
    <w:rsid w:val="00EF41AE"/>
    <w:rsid w:val="00EF6FA6"/>
    <w:rsid w:val="00F014D2"/>
    <w:rsid w:val="00F01C5D"/>
    <w:rsid w:val="00F10C54"/>
    <w:rsid w:val="00F1326C"/>
    <w:rsid w:val="00F15123"/>
    <w:rsid w:val="00F17051"/>
    <w:rsid w:val="00F1712C"/>
    <w:rsid w:val="00F20147"/>
    <w:rsid w:val="00F21AE9"/>
    <w:rsid w:val="00F23FC1"/>
    <w:rsid w:val="00F26C2F"/>
    <w:rsid w:val="00F32634"/>
    <w:rsid w:val="00F348CA"/>
    <w:rsid w:val="00F34FF0"/>
    <w:rsid w:val="00F36597"/>
    <w:rsid w:val="00F37609"/>
    <w:rsid w:val="00F4083C"/>
    <w:rsid w:val="00F43309"/>
    <w:rsid w:val="00F4733D"/>
    <w:rsid w:val="00F50311"/>
    <w:rsid w:val="00F508E0"/>
    <w:rsid w:val="00F50A83"/>
    <w:rsid w:val="00F52A90"/>
    <w:rsid w:val="00F5454E"/>
    <w:rsid w:val="00F56513"/>
    <w:rsid w:val="00F56922"/>
    <w:rsid w:val="00F57AEE"/>
    <w:rsid w:val="00F73217"/>
    <w:rsid w:val="00F763AC"/>
    <w:rsid w:val="00F81DDA"/>
    <w:rsid w:val="00F83942"/>
    <w:rsid w:val="00F85378"/>
    <w:rsid w:val="00F87A7B"/>
    <w:rsid w:val="00F95B3D"/>
    <w:rsid w:val="00F97249"/>
    <w:rsid w:val="00FA0676"/>
    <w:rsid w:val="00FA2D2E"/>
    <w:rsid w:val="00FA43E5"/>
    <w:rsid w:val="00FA4CF0"/>
    <w:rsid w:val="00FA78E0"/>
    <w:rsid w:val="00FA7BC4"/>
    <w:rsid w:val="00FB354B"/>
    <w:rsid w:val="00FB6FE4"/>
    <w:rsid w:val="00FC0E8D"/>
    <w:rsid w:val="00FC3928"/>
    <w:rsid w:val="00FC7012"/>
    <w:rsid w:val="00FD41DD"/>
    <w:rsid w:val="00FE215F"/>
    <w:rsid w:val="00FE56A5"/>
    <w:rsid w:val="00FE5728"/>
    <w:rsid w:val="00FE6876"/>
    <w:rsid w:val="00FF2569"/>
    <w:rsid w:val="00FF6E64"/>
    <w:rsid w:val="00FF7412"/>
    <w:rsid w:val="00FF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2FA147"/>
  <w15:chartTrackingRefBased/>
  <w15:docId w15:val="{2438C11B-6187-4506-BF82-CCF7F056D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971"/>
    <w:rPr>
      <w:rFonts w:ascii="Univers (WN)" w:hAnsi="Univers (WN)"/>
    </w:rPr>
  </w:style>
  <w:style w:type="paragraph" w:styleId="Titre1">
    <w:name w:val="heading 1"/>
    <w:basedOn w:val="Normal"/>
    <w:next w:val="Normal"/>
    <w:qFormat/>
    <w:rsid w:val="0036715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styleId="Titre2">
    <w:name w:val="heading 2"/>
    <w:basedOn w:val="Normal"/>
    <w:next w:val="Normal"/>
    <w:qFormat/>
    <w:rsid w:val="0036715A"/>
    <w:pPr>
      <w:keepNext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paragraph" w:styleId="Titre3">
    <w:name w:val="heading 3"/>
    <w:basedOn w:val="Normal"/>
    <w:next w:val="Normal"/>
    <w:qFormat/>
    <w:rsid w:val="0036715A"/>
    <w:pPr>
      <w:keepNext/>
      <w:jc w:val="center"/>
      <w:outlineLvl w:val="2"/>
    </w:pPr>
    <w:rPr>
      <w:rFonts w:ascii="Times New Roman" w:hAnsi="Times New Roman"/>
      <w:sz w:val="24"/>
      <w:szCs w:val="24"/>
    </w:rPr>
  </w:style>
  <w:style w:type="paragraph" w:styleId="Titre4">
    <w:name w:val="heading 4"/>
    <w:basedOn w:val="Normal"/>
    <w:next w:val="Normal"/>
    <w:qFormat/>
    <w:rsid w:val="0036715A"/>
    <w:pPr>
      <w:keepNext/>
      <w:jc w:val="right"/>
      <w:outlineLvl w:val="3"/>
    </w:pPr>
    <w:rPr>
      <w:rFonts w:ascii="Times New Roman" w:hAnsi="Times New Roman"/>
      <w:sz w:val="24"/>
      <w:szCs w:val="24"/>
    </w:rPr>
  </w:style>
  <w:style w:type="paragraph" w:styleId="Titre5">
    <w:name w:val="heading 5"/>
    <w:basedOn w:val="Normal"/>
    <w:next w:val="Normal"/>
    <w:qFormat/>
    <w:rsid w:val="0036715A"/>
    <w:pPr>
      <w:keepNext/>
      <w:outlineLvl w:val="4"/>
    </w:pPr>
    <w:rPr>
      <w:rFonts w:ascii="Times New Roman" w:hAnsi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paragraph" w:styleId="Corpsdetexte">
    <w:name w:val="Body Text"/>
    <w:basedOn w:val="Normal"/>
    <w:rsid w:val="00324AEE"/>
    <w:pPr>
      <w:widowControl w:val="0"/>
      <w:jc w:val="both"/>
    </w:pPr>
    <w:rPr>
      <w:rFonts w:ascii="Arial" w:hAnsi="Arial" w:cs="Arial"/>
    </w:rPr>
  </w:style>
  <w:style w:type="paragraph" w:styleId="Textedebulles">
    <w:name w:val="Balloon Text"/>
    <w:basedOn w:val="Normal"/>
    <w:semiHidden/>
    <w:rsid w:val="0088131B"/>
    <w:rPr>
      <w:rFonts w:ascii="Tahoma" w:hAnsi="Tahoma" w:cs="Tahoma"/>
      <w:sz w:val="16"/>
      <w:szCs w:val="16"/>
    </w:rPr>
  </w:style>
  <w:style w:type="paragraph" w:customStyle="1" w:styleId="Corpsdetextesolidaire">
    <w:name w:val="Corps de texte solidaire"/>
    <w:basedOn w:val="Corpsdetexte"/>
    <w:rsid w:val="0045315A"/>
    <w:pPr>
      <w:keepNext/>
      <w:widowControl/>
      <w:spacing w:after="160"/>
      <w:jc w:val="left"/>
    </w:pPr>
    <w:rPr>
      <w:rFonts w:ascii="Times New Roman" w:hAnsi="Times New Roman" w:cs="Times New Roman"/>
    </w:rPr>
  </w:style>
  <w:style w:type="table" w:styleId="Grilledutableau">
    <w:name w:val="Table Grid"/>
    <w:basedOn w:val="TableauNormal"/>
    <w:rsid w:val="00415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qFormat/>
    <w:rsid w:val="0036715A"/>
    <w:pPr>
      <w:jc w:val="center"/>
    </w:pPr>
    <w:rPr>
      <w:rFonts w:ascii="Arial" w:hAnsi="Arial" w:cs="Arial"/>
      <w:b/>
      <w:bCs/>
      <w:sz w:val="28"/>
      <w:szCs w:val="28"/>
    </w:rPr>
  </w:style>
  <w:style w:type="paragraph" w:styleId="Sous-titre">
    <w:name w:val="Subtitle"/>
    <w:basedOn w:val="Normal"/>
    <w:qFormat/>
    <w:rsid w:val="0036715A"/>
    <w:pPr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Style1">
    <w:name w:val="Style1"/>
    <w:basedOn w:val="Normal"/>
    <w:rsid w:val="0044334B"/>
    <w:pPr>
      <w:tabs>
        <w:tab w:val="left" w:pos="4536"/>
      </w:tabs>
      <w:jc w:val="both"/>
    </w:pPr>
    <w:rPr>
      <w:rFonts w:ascii="Times New Roman" w:hAnsi="Times New Roman"/>
      <w:sz w:val="24"/>
      <w:szCs w:val="24"/>
    </w:rPr>
  </w:style>
  <w:style w:type="paragraph" w:customStyle="1" w:styleId="Normal2">
    <w:name w:val="Normal2"/>
    <w:basedOn w:val="Normal"/>
    <w:rsid w:val="00582FA3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rFonts w:ascii="Times New Roman" w:hAnsi="Times New Roman"/>
      <w:sz w:val="22"/>
    </w:rPr>
  </w:style>
  <w:style w:type="paragraph" w:customStyle="1" w:styleId="TexteCarCarCar1CarCar">
    <w:name w:val="Texte Car Car Car1 Car Car"/>
    <w:basedOn w:val="Normal"/>
    <w:rsid w:val="009B0047"/>
    <w:pPr>
      <w:spacing w:before="120"/>
      <w:ind w:left="2268"/>
    </w:pPr>
    <w:rPr>
      <w:rFonts w:ascii="Times New Roman" w:hAnsi="Times New Roman"/>
      <w:sz w:val="24"/>
    </w:rPr>
  </w:style>
  <w:style w:type="paragraph" w:styleId="Paragraphedeliste">
    <w:name w:val="List Paragraph"/>
    <w:basedOn w:val="Normal"/>
    <w:uiPriority w:val="34"/>
    <w:qFormat/>
    <w:rsid w:val="00012215"/>
    <w:pPr>
      <w:ind w:left="708"/>
    </w:pPr>
  </w:style>
  <w:style w:type="paragraph" w:styleId="Rvision">
    <w:name w:val="Revision"/>
    <w:hidden/>
    <w:uiPriority w:val="99"/>
    <w:semiHidden/>
    <w:rsid w:val="00D01323"/>
    <w:rPr>
      <w:rFonts w:ascii="Univers (WN)" w:hAnsi="Univers (WN)"/>
    </w:rPr>
  </w:style>
  <w:style w:type="paragraph" w:customStyle="1" w:styleId="TableParagraph">
    <w:name w:val="Table Paragraph"/>
    <w:basedOn w:val="Normal"/>
    <w:uiPriority w:val="1"/>
    <w:qFormat/>
    <w:rsid w:val="007D3595"/>
    <w:pPr>
      <w:widowControl w:val="0"/>
      <w:autoSpaceDE w:val="0"/>
      <w:autoSpaceDN w:val="0"/>
      <w:spacing w:before="102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0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95</TotalTime>
  <Pages>5</Pages>
  <Words>684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recommandé : le service peut l’adapter le cas échéant	DC1</vt:lpstr>
    </vt:vector>
  </TitlesOfParts>
  <Company>CCM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recommandé : le service peut l’adapter le cas échéant	DC1</dc:title>
  <dc:subject/>
  <dc:creator>francois</dc:creator>
  <cp:keywords/>
  <cp:lastModifiedBy>Christine NGONDO-BITA</cp:lastModifiedBy>
  <cp:revision>16</cp:revision>
  <cp:lastPrinted>2015-01-23T09:23:00Z</cp:lastPrinted>
  <dcterms:created xsi:type="dcterms:W3CDTF">2026-07-22T14:05:00Z</dcterms:created>
  <dcterms:modified xsi:type="dcterms:W3CDTF">2026-07-30T12:14:00Z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-248164778</vt:i4>
  </property>
  <property fmtid="{D5CDD505-2E9C-101B-9397-08002B2CF9AE}" pid="3" name="_EmailSubject">
    <vt:lpwstr>RE : </vt:lpwstr>
  </property>
  <property fmtid="{D5CDD505-2E9C-101B-9397-08002B2CF9AE}" pid="4" name="_AuthorEmail">
    <vt:lpwstr>alexandre.pereira@crous-creteil.fr</vt:lpwstr>
  </property>
  <property fmtid="{D5CDD505-2E9C-101B-9397-08002B2CF9AE}" pid="5" name="_AuthorEmailDisplayName">
    <vt:lpwstr>Alexandre Pereira</vt:lpwstr>
  </property>
  <property fmtid="{D5CDD505-2E9C-101B-9397-08002B2CF9AE}" pid="6" name="_ReviewingToolsShownOnce">
    <vt:lpwstr/>
  </property>
</Properties>
</file>