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93" w:type="dxa"/>
        <w:tblInd w:w="-56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5670"/>
      </w:tblGrid>
      <w:tr w:rsidR="00C1636A" w:rsidRPr="00132DE9" w:rsidTr="00B0034D">
        <w:tc>
          <w:tcPr>
            <w:tcW w:w="4323" w:type="dxa"/>
          </w:tcPr>
          <w:p w:rsidR="00C1636A" w:rsidRPr="00132DE9" w:rsidRDefault="00C1636A" w:rsidP="00B0034D">
            <w:pPr>
              <w:tabs>
                <w:tab w:val="left" w:pos="5670"/>
              </w:tabs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5670" w:type="dxa"/>
          </w:tcPr>
          <w:p w:rsidR="00C1636A" w:rsidRPr="00132DE9" w:rsidRDefault="00C1636A" w:rsidP="00B0034D">
            <w:pPr>
              <w:ind w:left="1064"/>
              <w:rPr>
                <w:rFonts w:ascii="Arial" w:hAnsi="Arial"/>
                <w:sz w:val="22"/>
              </w:rPr>
            </w:pPr>
          </w:p>
        </w:tc>
      </w:tr>
    </w:tbl>
    <w:p w:rsidR="00CD609C" w:rsidRDefault="00E22BE3" w:rsidP="00FF4B95">
      <w:pPr>
        <w:tabs>
          <w:tab w:val="left" w:pos="5103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53E18">
        <w:rPr>
          <w:rFonts w:ascii="Arial" w:hAnsi="Arial" w:cs="Arial"/>
          <w:sz w:val="22"/>
          <w:szCs w:val="22"/>
        </w:rPr>
        <w:t xml:space="preserve">Je certifie avoir reçu ce jour </w:t>
      </w:r>
      <w:r w:rsidR="00E410DD">
        <w:rPr>
          <w:rFonts w:ascii="Arial" w:hAnsi="Arial" w:cs="Arial"/>
          <w:sz w:val="22"/>
          <w:szCs w:val="22"/>
        </w:rPr>
        <w:t>les échantillons relatifs</w:t>
      </w:r>
      <w:r w:rsidRPr="00853E18">
        <w:rPr>
          <w:rFonts w:ascii="Arial" w:hAnsi="Arial" w:cs="Arial"/>
          <w:sz w:val="22"/>
          <w:szCs w:val="22"/>
        </w:rPr>
        <w:t xml:space="preserve"> à l’affaire n</w:t>
      </w:r>
      <w:r w:rsidR="00EA7C25" w:rsidRPr="00853E18">
        <w:rPr>
          <w:rFonts w:ascii="Arial" w:hAnsi="Arial" w:cs="Arial"/>
          <w:sz w:val="22"/>
          <w:szCs w:val="22"/>
        </w:rPr>
        <w:t>°</w:t>
      </w:r>
      <w:r w:rsidR="00B923C2">
        <w:rPr>
          <w:rFonts w:ascii="Arial" w:hAnsi="Arial" w:cs="Arial"/>
          <w:b/>
          <w:sz w:val="22"/>
          <w:szCs w:val="22"/>
        </w:rPr>
        <w:t>2</w:t>
      </w:r>
      <w:r w:rsidR="00F43BBE">
        <w:rPr>
          <w:rFonts w:ascii="Arial" w:hAnsi="Arial" w:cs="Arial"/>
          <w:b/>
          <w:sz w:val="22"/>
          <w:szCs w:val="22"/>
        </w:rPr>
        <w:t>6S032</w:t>
      </w:r>
      <w:r w:rsidR="00E410DD" w:rsidRPr="00FF4B95">
        <w:rPr>
          <w:rFonts w:ascii="Arial" w:hAnsi="Arial" w:cs="Arial"/>
          <w:b/>
          <w:sz w:val="22"/>
          <w:szCs w:val="22"/>
        </w:rPr>
        <w:t> : « </w:t>
      </w:r>
      <w:r w:rsidR="00F43BBE">
        <w:rPr>
          <w:rFonts w:ascii="Arial" w:hAnsi="Arial" w:cs="Arial"/>
          <w:b/>
          <w:bCs/>
          <w:sz w:val="22"/>
        </w:rPr>
        <w:t xml:space="preserve">Réhabilitation du balisage de l’hélistation sur le site de la Milétrie du CHU de Poitiers </w:t>
      </w:r>
      <w:r w:rsidR="00E410DD" w:rsidRPr="00FF4B95">
        <w:rPr>
          <w:rFonts w:ascii="Arial" w:hAnsi="Arial" w:cs="Arial"/>
          <w:b/>
          <w:sz w:val="22"/>
          <w:szCs w:val="22"/>
        </w:rPr>
        <w:t>»</w:t>
      </w:r>
      <w:r w:rsidR="00FF4B95">
        <w:rPr>
          <w:rFonts w:ascii="Arial" w:hAnsi="Arial" w:cs="Arial"/>
          <w:b/>
          <w:sz w:val="22"/>
          <w:szCs w:val="22"/>
        </w:rPr>
        <w:t xml:space="preserve"> - </w:t>
      </w:r>
      <w:r w:rsidR="00FF4B95">
        <w:rPr>
          <w:rFonts w:ascii="Arial" w:hAnsi="Arial" w:cs="Arial"/>
          <w:sz w:val="22"/>
          <w:szCs w:val="22"/>
        </w:rPr>
        <w:t xml:space="preserve">Lot 1 </w:t>
      </w:r>
      <w:r w:rsidR="00F43BBE">
        <w:rPr>
          <w:rFonts w:ascii="Arial" w:hAnsi="Arial" w:cs="Arial"/>
          <w:sz w:val="22"/>
          <w:szCs w:val="22"/>
        </w:rPr>
        <w:t>– Voiries et Réseaux Divers</w:t>
      </w:r>
    </w:p>
    <w:p w:rsidR="00E410DD" w:rsidRPr="00853E18" w:rsidRDefault="00E410DD" w:rsidP="00B0034D">
      <w:pPr>
        <w:tabs>
          <w:tab w:val="left" w:pos="5103"/>
        </w:tabs>
        <w:jc w:val="both"/>
        <w:rPr>
          <w:rFonts w:ascii="Arial" w:hAnsi="Arial" w:cs="Arial"/>
          <w:sz w:val="22"/>
          <w:szCs w:val="22"/>
        </w:rPr>
      </w:pPr>
    </w:p>
    <w:p w:rsidR="00CD609C" w:rsidRPr="00853E18" w:rsidRDefault="00FE09C5" w:rsidP="00CD609C">
      <w:pPr>
        <w:tabs>
          <w:tab w:val="left" w:pos="1418"/>
          <w:tab w:val="left" w:leader="dot" w:pos="4678"/>
          <w:tab w:val="left" w:leader="dot" w:pos="8505"/>
        </w:tabs>
        <w:jc w:val="both"/>
        <w:rPr>
          <w:rFonts w:ascii="Arial" w:hAnsi="Arial" w:cs="Arial"/>
          <w:sz w:val="22"/>
          <w:szCs w:val="22"/>
        </w:rPr>
      </w:pPr>
      <w:r w:rsidRPr="00853E18">
        <w:rPr>
          <w:rFonts w:ascii="Arial" w:hAnsi="Arial" w:cs="Arial"/>
          <w:sz w:val="22"/>
          <w:szCs w:val="22"/>
        </w:rPr>
        <w:t xml:space="preserve">De la société : </w:t>
      </w:r>
      <w:r w:rsidRPr="00BC1901">
        <w:rPr>
          <w:rFonts w:ascii="Arial" w:hAnsi="Arial" w:cs="Arial"/>
          <w:b/>
          <w:sz w:val="22"/>
          <w:szCs w:val="22"/>
        </w:rPr>
        <w:tab/>
      </w:r>
    </w:p>
    <w:p w:rsidR="00CD609C" w:rsidRPr="00853E18" w:rsidRDefault="00CD609C" w:rsidP="00CD609C">
      <w:pPr>
        <w:tabs>
          <w:tab w:val="left" w:pos="1418"/>
          <w:tab w:val="left" w:leader="dot" w:pos="4678"/>
          <w:tab w:val="left" w:leader="dot" w:pos="8505"/>
        </w:tabs>
        <w:jc w:val="both"/>
        <w:rPr>
          <w:rFonts w:ascii="Arial" w:hAnsi="Arial" w:cs="Arial"/>
          <w:sz w:val="22"/>
          <w:szCs w:val="22"/>
        </w:rPr>
      </w:pPr>
    </w:p>
    <w:p w:rsidR="00CD609C" w:rsidRPr="00853E18" w:rsidRDefault="00CD609C" w:rsidP="00CD609C">
      <w:pPr>
        <w:tabs>
          <w:tab w:val="left" w:pos="1418"/>
          <w:tab w:val="left" w:leader="dot" w:pos="4536"/>
          <w:tab w:val="left" w:leader="dot" w:pos="5812"/>
          <w:tab w:val="left" w:leader="dot" w:pos="6521"/>
        </w:tabs>
        <w:jc w:val="both"/>
        <w:rPr>
          <w:rFonts w:ascii="Arial" w:hAnsi="Arial" w:cs="Arial"/>
          <w:sz w:val="22"/>
          <w:szCs w:val="22"/>
        </w:rPr>
      </w:pPr>
      <w:r w:rsidRPr="00853E18">
        <w:rPr>
          <w:rFonts w:ascii="Arial" w:hAnsi="Arial" w:cs="Arial"/>
          <w:sz w:val="22"/>
          <w:szCs w:val="22"/>
        </w:rPr>
        <w:t xml:space="preserve">Fait à Poitiers, </w:t>
      </w:r>
      <w:r w:rsidR="00E97774">
        <w:rPr>
          <w:rFonts w:ascii="Arial" w:hAnsi="Arial" w:cs="Arial"/>
          <w:sz w:val="22"/>
          <w:szCs w:val="22"/>
        </w:rPr>
        <w:t xml:space="preserve">le </w:t>
      </w:r>
    </w:p>
    <w:p w:rsidR="00CD609C" w:rsidRDefault="00CD609C" w:rsidP="00CD609C">
      <w:pPr>
        <w:tabs>
          <w:tab w:val="left" w:pos="1418"/>
          <w:tab w:val="left" w:leader="dot" w:pos="4536"/>
          <w:tab w:val="left" w:leader="dot" w:pos="5812"/>
          <w:tab w:val="left" w:leader="dot" w:pos="6521"/>
        </w:tabs>
        <w:jc w:val="both"/>
        <w:rPr>
          <w:rFonts w:ascii="Arial" w:hAnsi="Arial" w:cs="Arial"/>
          <w:sz w:val="22"/>
          <w:szCs w:val="22"/>
        </w:rPr>
      </w:pPr>
    </w:p>
    <w:p w:rsidR="00292CA2" w:rsidRPr="00853E18" w:rsidRDefault="00292CA2" w:rsidP="00CD609C">
      <w:pPr>
        <w:tabs>
          <w:tab w:val="left" w:pos="1418"/>
          <w:tab w:val="left" w:leader="dot" w:pos="4536"/>
          <w:tab w:val="left" w:leader="dot" w:pos="5812"/>
          <w:tab w:val="left" w:leader="dot" w:pos="6521"/>
        </w:tabs>
        <w:jc w:val="both"/>
        <w:rPr>
          <w:rFonts w:ascii="Arial" w:hAnsi="Arial" w:cs="Arial"/>
          <w:sz w:val="22"/>
          <w:szCs w:val="22"/>
        </w:rPr>
      </w:pPr>
    </w:p>
    <w:p w:rsidR="00CD609C" w:rsidRPr="00853E18" w:rsidRDefault="00CD609C" w:rsidP="001A153F">
      <w:pPr>
        <w:tabs>
          <w:tab w:val="left" w:pos="1418"/>
          <w:tab w:val="left" w:pos="5670"/>
        </w:tabs>
        <w:jc w:val="both"/>
        <w:rPr>
          <w:rFonts w:ascii="Arial" w:hAnsi="Arial" w:cs="Arial"/>
          <w:sz w:val="22"/>
          <w:szCs w:val="22"/>
        </w:rPr>
      </w:pPr>
      <w:r w:rsidRPr="00853E18">
        <w:rPr>
          <w:rFonts w:ascii="Arial" w:hAnsi="Arial" w:cs="Arial"/>
          <w:sz w:val="22"/>
          <w:szCs w:val="22"/>
        </w:rPr>
        <w:t>Pou</w:t>
      </w:r>
      <w:r w:rsidR="001A153F" w:rsidRPr="00853E18">
        <w:rPr>
          <w:rFonts w:ascii="Arial" w:hAnsi="Arial" w:cs="Arial"/>
          <w:sz w:val="22"/>
          <w:szCs w:val="22"/>
        </w:rPr>
        <w:t xml:space="preserve">r le Directeur des </w:t>
      </w:r>
      <w:r w:rsidRPr="00853E18">
        <w:rPr>
          <w:rFonts w:ascii="Arial" w:hAnsi="Arial" w:cs="Arial"/>
          <w:sz w:val="22"/>
          <w:szCs w:val="22"/>
        </w:rPr>
        <w:tab/>
        <w:t>Pour la Société</w:t>
      </w:r>
    </w:p>
    <w:p w:rsidR="00B923C2" w:rsidRDefault="00B923C2" w:rsidP="00BC1901">
      <w:pPr>
        <w:tabs>
          <w:tab w:val="left" w:pos="5670"/>
          <w:tab w:val="left" w:leader="dot" w:pos="7797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Constructions, </w:t>
      </w:r>
      <w:r w:rsidR="00CD609C" w:rsidRPr="00853E18">
        <w:rPr>
          <w:rFonts w:ascii="Arial" w:hAnsi="Arial" w:cs="Arial"/>
          <w:sz w:val="22"/>
          <w:szCs w:val="22"/>
        </w:rPr>
        <w:t>du Patrimoine</w:t>
      </w:r>
    </w:p>
    <w:p w:rsidR="00CD609C" w:rsidRPr="00853E18" w:rsidRDefault="00B923C2" w:rsidP="00BC1901">
      <w:pPr>
        <w:tabs>
          <w:tab w:val="left" w:pos="5670"/>
          <w:tab w:val="left" w:leader="dot" w:pos="7797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Et de la Transition Ecologique</w:t>
      </w:r>
      <w:r w:rsidR="00CD609C" w:rsidRPr="00853E18">
        <w:rPr>
          <w:rFonts w:ascii="Arial" w:hAnsi="Arial" w:cs="Arial"/>
          <w:sz w:val="22"/>
          <w:szCs w:val="22"/>
        </w:rPr>
        <w:tab/>
      </w:r>
      <w:r w:rsidR="00DA3EC9" w:rsidRPr="00853E18">
        <w:rPr>
          <w:rFonts w:ascii="Arial" w:hAnsi="Arial" w:cs="Arial"/>
          <w:sz w:val="22"/>
          <w:szCs w:val="22"/>
        </w:rPr>
        <w:t>M.</w:t>
      </w:r>
      <w:r w:rsidR="00853E18">
        <w:rPr>
          <w:rFonts w:ascii="Arial" w:hAnsi="Arial" w:cs="Arial"/>
          <w:sz w:val="22"/>
          <w:szCs w:val="22"/>
        </w:rPr>
        <w:t xml:space="preserve"> </w:t>
      </w:r>
    </w:p>
    <w:p w:rsidR="00DA3EC9" w:rsidRPr="00853E18" w:rsidRDefault="00DA3EC9" w:rsidP="00CD609C">
      <w:pPr>
        <w:tabs>
          <w:tab w:val="left" w:pos="5670"/>
          <w:tab w:val="left" w:leader="dot" w:pos="7797"/>
        </w:tabs>
        <w:jc w:val="both"/>
        <w:rPr>
          <w:rFonts w:ascii="Arial" w:hAnsi="Arial" w:cs="Arial"/>
          <w:sz w:val="22"/>
          <w:szCs w:val="22"/>
        </w:rPr>
      </w:pPr>
    </w:p>
    <w:p w:rsidR="00DA3EC9" w:rsidRDefault="00DA3EC9" w:rsidP="00CD609C">
      <w:pPr>
        <w:tabs>
          <w:tab w:val="left" w:pos="5670"/>
          <w:tab w:val="left" w:leader="dot" w:pos="7797"/>
        </w:tabs>
        <w:jc w:val="both"/>
        <w:rPr>
          <w:sz w:val="22"/>
          <w:szCs w:val="22"/>
        </w:rPr>
      </w:pPr>
    </w:p>
    <w:p w:rsidR="00B649A8" w:rsidRDefault="00B649A8" w:rsidP="00CD609C">
      <w:pPr>
        <w:tabs>
          <w:tab w:val="left" w:pos="5670"/>
          <w:tab w:val="left" w:leader="dot" w:pos="7797"/>
        </w:tabs>
        <w:jc w:val="both"/>
        <w:rPr>
          <w:sz w:val="22"/>
          <w:szCs w:val="22"/>
        </w:rPr>
      </w:pPr>
    </w:p>
    <w:p w:rsidR="00292CA2" w:rsidRDefault="00292CA2" w:rsidP="00CD609C">
      <w:pPr>
        <w:tabs>
          <w:tab w:val="left" w:pos="5670"/>
          <w:tab w:val="left" w:leader="dot" w:pos="7797"/>
        </w:tabs>
        <w:jc w:val="both"/>
        <w:rPr>
          <w:sz w:val="22"/>
          <w:szCs w:val="22"/>
        </w:rPr>
      </w:pPr>
    </w:p>
    <w:p w:rsidR="00292CA2" w:rsidRDefault="00292CA2" w:rsidP="00CD609C">
      <w:pPr>
        <w:tabs>
          <w:tab w:val="left" w:pos="5670"/>
          <w:tab w:val="left" w:leader="dot" w:pos="7797"/>
        </w:tabs>
        <w:jc w:val="both"/>
        <w:rPr>
          <w:sz w:val="22"/>
          <w:szCs w:val="22"/>
        </w:rPr>
      </w:pPr>
    </w:p>
    <w:p w:rsidR="00292CA2" w:rsidRDefault="00292CA2" w:rsidP="00CD609C">
      <w:pPr>
        <w:tabs>
          <w:tab w:val="left" w:pos="5670"/>
          <w:tab w:val="left" w:leader="dot" w:pos="7797"/>
        </w:tabs>
        <w:jc w:val="both"/>
        <w:rPr>
          <w:sz w:val="22"/>
          <w:szCs w:val="22"/>
        </w:rPr>
      </w:pPr>
    </w:p>
    <w:p w:rsidR="00BC1901" w:rsidRPr="00853E18" w:rsidRDefault="00BC1901" w:rsidP="00BC1901">
      <w:pPr>
        <w:tabs>
          <w:tab w:val="left" w:pos="5670"/>
          <w:tab w:val="left" w:leader="dot" w:pos="7797"/>
        </w:tabs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292CA2" w:rsidRDefault="00292CA2" w:rsidP="00292CA2">
      <w:pPr>
        <w:tabs>
          <w:tab w:val="left" w:pos="5670"/>
          <w:tab w:val="left" w:leader="dot" w:pos="7797"/>
        </w:tabs>
        <w:jc w:val="both"/>
        <w:rPr>
          <w:sz w:val="22"/>
          <w:szCs w:val="22"/>
        </w:rPr>
      </w:pPr>
    </w:p>
    <w:p w:rsidR="00DA3EC9" w:rsidRPr="00B0034D" w:rsidRDefault="00DA3EC9" w:rsidP="00292CA2">
      <w:pPr>
        <w:tabs>
          <w:tab w:val="left" w:pos="5103"/>
        </w:tabs>
        <w:rPr>
          <w:sz w:val="22"/>
          <w:szCs w:val="22"/>
        </w:rPr>
      </w:pPr>
    </w:p>
    <w:sectPr w:rsidR="00DA3EC9" w:rsidRPr="00B0034D" w:rsidSect="002B0902">
      <w:footerReference w:type="default" r:id="rId7"/>
      <w:headerReference w:type="first" r:id="rId8"/>
      <w:pgSz w:w="11906" w:h="16838" w:code="9"/>
      <w:pgMar w:top="1418" w:right="1134" w:bottom="1418" w:left="1418" w:header="68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49A8" w:rsidRDefault="00B649A8">
      <w:r>
        <w:separator/>
      </w:r>
    </w:p>
  </w:endnote>
  <w:endnote w:type="continuationSeparator" w:id="0">
    <w:p w:rsidR="00B649A8" w:rsidRDefault="00B64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9A8" w:rsidRDefault="00B649A8" w:rsidP="00993399">
    <w:pPr>
      <w:pStyle w:val="Pieddepage"/>
      <w:ind w:left="1418"/>
      <w:jc w:val="both"/>
      <w:rPr>
        <w:rFonts w:ascii="Arial Narrow" w:hAnsi="Arial Narrow"/>
        <w:spacing w:val="40"/>
        <w:kern w:val="22"/>
        <w:sz w:val="18"/>
        <w:u w:val="single"/>
      </w:rPr>
    </w:pPr>
    <w:r>
      <w:rPr>
        <w:rFonts w:ascii="Arial Narrow" w:hAnsi="Arial Narrow"/>
        <w:spacing w:val="40"/>
        <w:kern w:val="22"/>
        <w:sz w:val="18"/>
        <w:u w:val="single"/>
      </w:rPr>
      <w:t>CENTRE HOSPITALIER UNIVERSITAIRE DE POITIERS</w:t>
    </w:r>
  </w:p>
  <w:p w:rsidR="00B649A8" w:rsidRDefault="00B649A8" w:rsidP="00993399">
    <w:pPr>
      <w:pStyle w:val="Pieddepage"/>
      <w:ind w:left="1418"/>
      <w:jc w:val="both"/>
      <w:rPr>
        <w:rFonts w:ascii="Arial Narrow" w:hAnsi="Arial Narrow"/>
        <w:b/>
        <w:bCs/>
        <w:spacing w:val="20"/>
        <w:sz w:val="18"/>
      </w:rPr>
    </w:pPr>
    <w:r>
      <w:rPr>
        <w:rFonts w:ascii="Arial Narrow" w:hAnsi="Arial Narrow"/>
        <w:spacing w:val="20"/>
        <w:sz w:val="16"/>
      </w:rPr>
      <w:t xml:space="preserve">DIRECTION CONSTRUCTIONS - PATRIMOINE </w:t>
    </w:r>
  </w:p>
  <w:p w:rsidR="00B649A8" w:rsidRDefault="00B649A8" w:rsidP="00993399">
    <w:pPr>
      <w:pStyle w:val="Pieddepage"/>
      <w:ind w:left="1418"/>
      <w:jc w:val="both"/>
      <w:rPr>
        <w:rFonts w:ascii="Arial Narrow" w:hAnsi="Arial Narrow"/>
        <w:spacing w:val="20"/>
        <w:sz w:val="18"/>
      </w:rPr>
    </w:pPr>
    <w:r>
      <w:rPr>
        <w:rFonts w:ascii="Arial Narrow" w:hAnsi="Arial Narrow"/>
        <w:spacing w:val="20"/>
        <w:sz w:val="18"/>
      </w:rPr>
      <w:t>René LE BLAYE – 1</w:t>
    </w:r>
    <w:r>
      <w:rPr>
        <w:rFonts w:ascii="Arial Narrow" w:hAnsi="Arial Narrow"/>
        <w:spacing w:val="20"/>
        <w:sz w:val="18"/>
        <w:vertAlign w:val="superscript"/>
      </w:rPr>
      <w:t>er</w:t>
    </w:r>
    <w:r>
      <w:rPr>
        <w:rFonts w:ascii="Arial Narrow" w:hAnsi="Arial Narrow"/>
        <w:spacing w:val="20"/>
        <w:sz w:val="18"/>
      </w:rPr>
      <w:t xml:space="preserve"> étage – 2 Rue de la </w:t>
    </w:r>
    <w:proofErr w:type="spellStart"/>
    <w:r>
      <w:rPr>
        <w:rFonts w:ascii="Arial Narrow" w:hAnsi="Arial Narrow"/>
        <w:spacing w:val="20"/>
        <w:sz w:val="18"/>
      </w:rPr>
      <w:t>Milètrie</w:t>
    </w:r>
    <w:proofErr w:type="spellEnd"/>
    <w:r>
      <w:rPr>
        <w:rFonts w:ascii="Arial Narrow" w:hAnsi="Arial Narrow"/>
        <w:spacing w:val="20"/>
        <w:sz w:val="18"/>
      </w:rPr>
      <w:t xml:space="preserve"> – CS 90577 - 86021 POITIERS CÉDEX</w:t>
    </w:r>
  </w:p>
  <w:p w:rsidR="00B649A8" w:rsidRPr="00993399" w:rsidRDefault="00B649A8" w:rsidP="00993399">
    <w:pPr>
      <w:pStyle w:val="Pieddepage"/>
      <w:tabs>
        <w:tab w:val="clear" w:pos="4536"/>
        <w:tab w:val="clear" w:pos="9072"/>
        <w:tab w:val="left" w:pos="2835"/>
      </w:tabs>
      <w:ind w:left="1418"/>
      <w:jc w:val="both"/>
      <w:rPr>
        <w:rFonts w:ascii="Arial Narrow" w:hAnsi="Arial Narrow"/>
        <w:sz w:val="16"/>
      </w:rPr>
    </w:pPr>
    <w:r>
      <w:rPr>
        <w:rFonts w:ascii="Arial Narrow" w:hAnsi="Arial Narrow"/>
        <w:sz w:val="16"/>
      </w:rPr>
      <w:t xml:space="preserve">Secrétariat  </w:t>
    </w:r>
    <w:r>
      <w:rPr>
        <w:rFonts w:ascii="Arial Narrow" w:hAnsi="Arial Narrow"/>
        <w:sz w:val="16"/>
      </w:rPr>
      <w:sym w:font="Wingdings" w:char="F028"/>
    </w:r>
    <w:r>
      <w:rPr>
        <w:rFonts w:ascii="Arial Narrow" w:hAnsi="Arial Narrow"/>
        <w:sz w:val="16"/>
      </w:rPr>
      <w:t xml:space="preserve"> : 05 49 44 43 81- télécopie : 05 49 44 39 74.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49A8" w:rsidRDefault="00B649A8">
      <w:r>
        <w:separator/>
      </w:r>
    </w:p>
  </w:footnote>
  <w:footnote w:type="continuationSeparator" w:id="0">
    <w:p w:rsidR="00B649A8" w:rsidRDefault="00B649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3C2" w:rsidRPr="00993800" w:rsidRDefault="00B923C2" w:rsidP="00B923C2">
    <w:pPr>
      <w:pStyle w:val="En-tte"/>
      <w:jc w:val="center"/>
    </w:pPr>
    <w:r w:rsidRPr="00993800">
      <w:rPr>
        <w:noProof/>
        <w:sz w:val="24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2960F299" wp14:editId="0747A703">
              <wp:simplePos x="0" y="0"/>
              <wp:positionH relativeFrom="leftMargin">
                <wp:posOffset>266593</wp:posOffset>
              </wp:positionH>
              <wp:positionV relativeFrom="page">
                <wp:posOffset>292392</wp:posOffset>
              </wp:positionV>
              <wp:extent cx="516606" cy="841248"/>
              <wp:effectExtent l="0" t="0" r="0" b="0"/>
              <wp:wrapNone/>
              <wp:docPr id="48" name="Groupe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16606" cy="841248"/>
                        <a:chOff x="0" y="0"/>
                        <a:chExt cx="922655" cy="1412410"/>
                      </a:xfrm>
                    </wpg:grpSpPr>
                    <wpg:grpSp>
                      <wpg:cNvPr id="13" name="docshapegroup22"/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922655" cy="911225"/>
                          <a:chOff x="905" y="-307"/>
                          <a:chExt cx="1453" cy="1435"/>
                        </a:xfrm>
                      </wpg:grpSpPr>
                      <wps:wsp>
                        <wps:cNvPr id="14" name="docshape23"/>
                        <wps:cNvSpPr>
                          <a:spLocks noChangeAspect="1" noEditPoints="1" noChangeArrowheads="1" noChangeShapeType="1" noTextEdit="1"/>
                        </wps:cNvSpPr>
                        <wps:spPr bwMode="auto">
                          <a:xfrm>
                            <a:off x="1584" y="403"/>
                            <a:ext cx="774" cy="724"/>
                          </a:xfrm>
                          <a:custGeom>
                            <a:avLst/>
                            <a:gdLst>
                              <a:gd name="T0" fmla="+- 0 1679 1584"/>
                              <a:gd name="T1" fmla="*/ T0 w 774"/>
                              <a:gd name="T2" fmla="+- 0 827 404"/>
                              <a:gd name="T3" fmla="*/ 827 h 724"/>
                              <a:gd name="T4" fmla="+- 0 1675 1584"/>
                              <a:gd name="T5" fmla="*/ T4 w 774"/>
                              <a:gd name="T6" fmla="+- 0 713 404"/>
                              <a:gd name="T7" fmla="*/ 713 h 724"/>
                              <a:gd name="T8" fmla="+- 0 1665 1584"/>
                              <a:gd name="T9" fmla="*/ T8 w 774"/>
                              <a:gd name="T10" fmla="+- 0 617 404"/>
                              <a:gd name="T11" fmla="*/ 617 h 724"/>
                              <a:gd name="T12" fmla="+- 0 1650 1584"/>
                              <a:gd name="T13" fmla="*/ T12 w 774"/>
                              <a:gd name="T14" fmla="+- 0 550 404"/>
                              <a:gd name="T15" fmla="*/ 550 h 724"/>
                              <a:gd name="T16" fmla="+- 0 1632 1584"/>
                              <a:gd name="T17" fmla="*/ T16 w 774"/>
                              <a:gd name="T18" fmla="+- 0 526 404"/>
                              <a:gd name="T19" fmla="*/ 526 h 724"/>
                              <a:gd name="T20" fmla="+- 0 1613 1584"/>
                              <a:gd name="T21" fmla="*/ T20 w 774"/>
                              <a:gd name="T22" fmla="+- 0 550 404"/>
                              <a:gd name="T23" fmla="*/ 550 h 724"/>
                              <a:gd name="T24" fmla="+- 0 1598 1584"/>
                              <a:gd name="T25" fmla="*/ T24 w 774"/>
                              <a:gd name="T26" fmla="+- 0 617 404"/>
                              <a:gd name="T27" fmla="*/ 617 h 724"/>
                              <a:gd name="T28" fmla="+- 0 1588 1584"/>
                              <a:gd name="T29" fmla="*/ T28 w 774"/>
                              <a:gd name="T30" fmla="+- 0 713 404"/>
                              <a:gd name="T31" fmla="*/ 713 h 724"/>
                              <a:gd name="T32" fmla="+- 0 1584 1584"/>
                              <a:gd name="T33" fmla="*/ T32 w 774"/>
                              <a:gd name="T34" fmla="+- 0 827 404"/>
                              <a:gd name="T35" fmla="*/ 827 h 724"/>
                              <a:gd name="T36" fmla="+- 0 1588 1584"/>
                              <a:gd name="T37" fmla="*/ T36 w 774"/>
                              <a:gd name="T38" fmla="+- 0 940 404"/>
                              <a:gd name="T39" fmla="*/ 940 h 724"/>
                              <a:gd name="T40" fmla="+- 0 1598 1584"/>
                              <a:gd name="T41" fmla="*/ T40 w 774"/>
                              <a:gd name="T42" fmla="+- 0 1036 404"/>
                              <a:gd name="T43" fmla="*/ 1036 h 724"/>
                              <a:gd name="T44" fmla="+- 0 1613 1584"/>
                              <a:gd name="T45" fmla="*/ T44 w 774"/>
                              <a:gd name="T46" fmla="+- 0 1103 404"/>
                              <a:gd name="T47" fmla="*/ 1103 h 724"/>
                              <a:gd name="T48" fmla="+- 0 1632 1584"/>
                              <a:gd name="T49" fmla="*/ T48 w 774"/>
                              <a:gd name="T50" fmla="+- 0 1128 404"/>
                              <a:gd name="T51" fmla="*/ 1128 h 724"/>
                              <a:gd name="T52" fmla="+- 0 1650 1584"/>
                              <a:gd name="T53" fmla="*/ T52 w 774"/>
                              <a:gd name="T54" fmla="+- 0 1103 404"/>
                              <a:gd name="T55" fmla="*/ 1103 h 724"/>
                              <a:gd name="T56" fmla="+- 0 1665 1584"/>
                              <a:gd name="T57" fmla="*/ T56 w 774"/>
                              <a:gd name="T58" fmla="+- 0 1036 404"/>
                              <a:gd name="T59" fmla="*/ 1036 h 724"/>
                              <a:gd name="T60" fmla="+- 0 1675 1584"/>
                              <a:gd name="T61" fmla="*/ T60 w 774"/>
                              <a:gd name="T62" fmla="+- 0 940 404"/>
                              <a:gd name="T63" fmla="*/ 940 h 724"/>
                              <a:gd name="T64" fmla="+- 0 1679 1584"/>
                              <a:gd name="T65" fmla="*/ T64 w 774"/>
                              <a:gd name="T66" fmla="+- 0 827 404"/>
                              <a:gd name="T67" fmla="*/ 827 h 724"/>
                              <a:gd name="T68" fmla="+- 0 2358 1584"/>
                              <a:gd name="T69" fmla="*/ T68 w 774"/>
                              <a:gd name="T70" fmla="+- 0 600 404"/>
                              <a:gd name="T71" fmla="*/ 600 h 724"/>
                              <a:gd name="T72" fmla="+- 0 2340 1584"/>
                              <a:gd name="T73" fmla="*/ T72 w 774"/>
                              <a:gd name="T74" fmla="+- 0 575 404"/>
                              <a:gd name="T75" fmla="*/ 575 h 724"/>
                              <a:gd name="T76" fmla="+- 0 2281 1584"/>
                              <a:gd name="T77" fmla="*/ T76 w 774"/>
                              <a:gd name="T78" fmla="+- 0 540 404"/>
                              <a:gd name="T79" fmla="*/ 540 h 724"/>
                              <a:gd name="T80" fmla="+- 0 2193 1584"/>
                              <a:gd name="T81" fmla="*/ T80 w 774"/>
                              <a:gd name="T82" fmla="+- 0 500 404"/>
                              <a:gd name="T83" fmla="*/ 500 h 724"/>
                              <a:gd name="T84" fmla="+- 0 2087 1584"/>
                              <a:gd name="T85" fmla="*/ T84 w 774"/>
                              <a:gd name="T86" fmla="+- 0 462 404"/>
                              <a:gd name="T87" fmla="*/ 462 h 724"/>
                              <a:gd name="T88" fmla="+- 0 1978 1584"/>
                              <a:gd name="T89" fmla="*/ T88 w 774"/>
                              <a:gd name="T90" fmla="+- 0 430 404"/>
                              <a:gd name="T91" fmla="*/ 430 h 724"/>
                              <a:gd name="T92" fmla="+- 0 1883 1584"/>
                              <a:gd name="T93" fmla="*/ T92 w 774"/>
                              <a:gd name="T94" fmla="+- 0 410 404"/>
                              <a:gd name="T95" fmla="*/ 410 h 724"/>
                              <a:gd name="T96" fmla="+- 0 1815 1584"/>
                              <a:gd name="T97" fmla="*/ T96 w 774"/>
                              <a:gd name="T98" fmla="+- 0 404 404"/>
                              <a:gd name="T99" fmla="*/ 404 h 724"/>
                              <a:gd name="T100" fmla="+- 0 1786 1584"/>
                              <a:gd name="T101" fmla="*/ T100 w 774"/>
                              <a:gd name="T102" fmla="+- 0 414 404"/>
                              <a:gd name="T103" fmla="*/ 414 h 724"/>
                              <a:gd name="T104" fmla="+- 0 1804 1584"/>
                              <a:gd name="T105" fmla="*/ T104 w 774"/>
                              <a:gd name="T106" fmla="+- 0 439 404"/>
                              <a:gd name="T107" fmla="*/ 439 h 724"/>
                              <a:gd name="T108" fmla="+- 0 1862 1584"/>
                              <a:gd name="T109" fmla="*/ T108 w 774"/>
                              <a:gd name="T110" fmla="+- 0 474 404"/>
                              <a:gd name="T111" fmla="*/ 474 h 724"/>
                              <a:gd name="T112" fmla="+- 0 1951 1584"/>
                              <a:gd name="T113" fmla="*/ T112 w 774"/>
                              <a:gd name="T114" fmla="+- 0 513 404"/>
                              <a:gd name="T115" fmla="*/ 513 h 724"/>
                              <a:gd name="T116" fmla="+- 0 2057 1584"/>
                              <a:gd name="T117" fmla="*/ T116 w 774"/>
                              <a:gd name="T118" fmla="+- 0 552 404"/>
                              <a:gd name="T119" fmla="*/ 552 h 724"/>
                              <a:gd name="T120" fmla="+- 0 2166 1584"/>
                              <a:gd name="T121" fmla="*/ T120 w 774"/>
                              <a:gd name="T122" fmla="+- 0 583 404"/>
                              <a:gd name="T123" fmla="*/ 583 h 724"/>
                              <a:gd name="T124" fmla="+- 0 2261 1584"/>
                              <a:gd name="T125" fmla="*/ T124 w 774"/>
                              <a:gd name="T126" fmla="+- 0 603 404"/>
                              <a:gd name="T127" fmla="*/ 603 h 724"/>
                              <a:gd name="T128" fmla="+- 0 2329 1584"/>
                              <a:gd name="T129" fmla="*/ T128 w 774"/>
                              <a:gd name="T130" fmla="+- 0 610 404"/>
                              <a:gd name="T131" fmla="*/ 610 h 724"/>
                              <a:gd name="T132" fmla="+- 0 2358 1584"/>
                              <a:gd name="T133" fmla="*/ T132 w 774"/>
                              <a:gd name="T134" fmla="+- 0 600 404"/>
                              <a:gd name="T135" fmla="*/ 600 h 7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774" h="724">
                                <a:moveTo>
                                  <a:pt x="95" y="423"/>
                                </a:moveTo>
                                <a:lnTo>
                                  <a:pt x="91" y="309"/>
                                </a:lnTo>
                                <a:lnTo>
                                  <a:pt x="81" y="213"/>
                                </a:lnTo>
                                <a:lnTo>
                                  <a:pt x="66" y="146"/>
                                </a:lnTo>
                                <a:lnTo>
                                  <a:pt x="48" y="122"/>
                                </a:lnTo>
                                <a:lnTo>
                                  <a:pt x="29" y="146"/>
                                </a:lnTo>
                                <a:lnTo>
                                  <a:pt x="14" y="213"/>
                                </a:lnTo>
                                <a:lnTo>
                                  <a:pt x="4" y="309"/>
                                </a:lnTo>
                                <a:lnTo>
                                  <a:pt x="0" y="423"/>
                                </a:lnTo>
                                <a:lnTo>
                                  <a:pt x="4" y="536"/>
                                </a:lnTo>
                                <a:lnTo>
                                  <a:pt x="14" y="632"/>
                                </a:lnTo>
                                <a:lnTo>
                                  <a:pt x="29" y="699"/>
                                </a:lnTo>
                                <a:lnTo>
                                  <a:pt x="48" y="724"/>
                                </a:lnTo>
                                <a:lnTo>
                                  <a:pt x="66" y="699"/>
                                </a:lnTo>
                                <a:lnTo>
                                  <a:pt x="81" y="632"/>
                                </a:lnTo>
                                <a:lnTo>
                                  <a:pt x="91" y="536"/>
                                </a:lnTo>
                                <a:lnTo>
                                  <a:pt x="95" y="423"/>
                                </a:lnTo>
                                <a:close/>
                                <a:moveTo>
                                  <a:pt x="774" y="196"/>
                                </a:moveTo>
                                <a:lnTo>
                                  <a:pt x="756" y="171"/>
                                </a:lnTo>
                                <a:lnTo>
                                  <a:pt x="697" y="136"/>
                                </a:lnTo>
                                <a:lnTo>
                                  <a:pt x="609" y="96"/>
                                </a:lnTo>
                                <a:lnTo>
                                  <a:pt x="503" y="58"/>
                                </a:lnTo>
                                <a:lnTo>
                                  <a:pt x="394" y="26"/>
                                </a:lnTo>
                                <a:lnTo>
                                  <a:pt x="299" y="6"/>
                                </a:lnTo>
                                <a:lnTo>
                                  <a:pt x="231" y="0"/>
                                </a:lnTo>
                                <a:lnTo>
                                  <a:pt x="202" y="10"/>
                                </a:lnTo>
                                <a:lnTo>
                                  <a:pt x="220" y="35"/>
                                </a:lnTo>
                                <a:lnTo>
                                  <a:pt x="278" y="70"/>
                                </a:lnTo>
                                <a:lnTo>
                                  <a:pt x="367" y="109"/>
                                </a:lnTo>
                                <a:lnTo>
                                  <a:pt x="473" y="148"/>
                                </a:lnTo>
                                <a:lnTo>
                                  <a:pt x="582" y="179"/>
                                </a:lnTo>
                                <a:lnTo>
                                  <a:pt x="677" y="199"/>
                                </a:lnTo>
                                <a:lnTo>
                                  <a:pt x="745" y="206"/>
                                </a:lnTo>
                                <a:lnTo>
                                  <a:pt x="774" y="1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5B0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docshape24"/>
                        <wps:cNvSpPr>
                          <a:spLocks noChangeAspect="1" noEditPoints="1" noChangeArrowheads="1" noChangeShapeType="1" noTextEdit="1"/>
                        </wps:cNvSpPr>
                        <wps:spPr bwMode="auto">
                          <a:xfrm>
                            <a:off x="1730" y="500"/>
                            <a:ext cx="237" cy="326"/>
                          </a:xfrm>
                          <a:custGeom>
                            <a:avLst/>
                            <a:gdLst>
                              <a:gd name="T0" fmla="+- 0 1731 1731"/>
                              <a:gd name="T1" fmla="*/ T0 w 237"/>
                              <a:gd name="T2" fmla="+- 0 500 500"/>
                              <a:gd name="T3" fmla="*/ 500 h 326"/>
                              <a:gd name="T4" fmla="+- 0 1825 1731"/>
                              <a:gd name="T5" fmla="*/ T4 w 237"/>
                              <a:gd name="T6" fmla="+- 0 697 500"/>
                              <a:gd name="T7" fmla="*/ 697 h 326"/>
                              <a:gd name="T8" fmla="+- 0 1967 1731"/>
                              <a:gd name="T9" fmla="*/ T8 w 237"/>
                              <a:gd name="T10" fmla="+- 0 826 500"/>
                              <a:gd name="T11" fmla="*/ 826 h 326"/>
                              <a:gd name="T12" fmla="+- 0 1889 1731"/>
                              <a:gd name="T13" fmla="*/ T12 w 237"/>
                              <a:gd name="T14" fmla="+- 0 650 500"/>
                              <a:gd name="T15" fmla="*/ 650 h 326"/>
                              <a:gd name="T16" fmla="+- 0 1731 1731"/>
                              <a:gd name="T17" fmla="*/ T16 w 237"/>
                              <a:gd name="T18" fmla="+- 0 500 500"/>
                              <a:gd name="T19" fmla="*/ 500 h 3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37" h="326">
                                <a:moveTo>
                                  <a:pt x="0" y="0"/>
                                </a:moveTo>
                                <a:lnTo>
                                  <a:pt x="94" y="197"/>
                                </a:lnTo>
                                <a:lnTo>
                                  <a:pt x="236" y="326"/>
                                </a:lnTo>
                                <a:lnTo>
                                  <a:pt x="158" y="1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B09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docshape25"/>
                        <wps:cNvSpPr>
                          <a:spLocks noChangeAspect="1" noEditPoints="1" noChangeArrowheads="1" noChangeShapeType="1" noTextEdit="1"/>
                        </wps:cNvSpPr>
                        <wps:spPr bwMode="auto">
                          <a:xfrm>
                            <a:off x="905" y="403"/>
                            <a:ext cx="573" cy="206"/>
                          </a:xfrm>
                          <a:custGeom>
                            <a:avLst/>
                            <a:gdLst>
                              <a:gd name="T0" fmla="+- 0 1448 905"/>
                              <a:gd name="T1" fmla="*/ T0 w 573"/>
                              <a:gd name="T2" fmla="+- 0 404 404"/>
                              <a:gd name="T3" fmla="*/ 404 h 206"/>
                              <a:gd name="T4" fmla="+- 0 1380 905"/>
                              <a:gd name="T5" fmla="*/ T4 w 573"/>
                              <a:gd name="T6" fmla="+- 0 410 404"/>
                              <a:gd name="T7" fmla="*/ 410 h 206"/>
                              <a:gd name="T8" fmla="+- 0 1286 905"/>
                              <a:gd name="T9" fmla="*/ T8 w 573"/>
                              <a:gd name="T10" fmla="+- 0 430 404"/>
                              <a:gd name="T11" fmla="*/ 430 h 206"/>
                              <a:gd name="T12" fmla="+- 0 1177 905"/>
                              <a:gd name="T13" fmla="*/ T12 w 573"/>
                              <a:gd name="T14" fmla="+- 0 462 404"/>
                              <a:gd name="T15" fmla="*/ 462 h 206"/>
                              <a:gd name="T16" fmla="+- 0 1070 905"/>
                              <a:gd name="T17" fmla="*/ T16 w 573"/>
                              <a:gd name="T18" fmla="+- 0 500 404"/>
                              <a:gd name="T19" fmla="*/ 500 h 206"/>
                              <a:gd name="T20" fmla="+- 0 982 905"/>
                              <a:gd name="T21" fmla="*/ T20 w 573"/>
                              <a:gd name="T22" fmla="+- 0 540 404"/>
                              <a:gd name="T23" fmla="*/ 540 h 206"/>
                              <a:gd name="T24" fmla="+- 0 923 905"/>
                              <a:gd name="T25" fmla="*/ T24 w 573"/>
                              <a:gd name="T26" fmla="+- 0 575 404"/>
                              <a:gd name="T27" fmla="*/ 575 h 206"/>
                              <a:gd name="T28" fmla="+- 0 905 905"/>
                              <a:gd name="T29" fmla="*/ T28 w 573"/>
                              <a:gd name="T30" fmla="+- 0 600 404"/>
                              <a:gd name="T31" fmla="*/ 600 h 206"/>
                              <a:gd name="T32" fmla="+- 0 935 905"/>
                              <a:gd name="T33" fmla="*/ T32 w 573"/>
                              <a:gd name="T34" fmla="+- 0 610 404"/>
                              <a:gd name="T35" fmla="*/ 610 h 206"/>
                              <a:gd name="T36" fmla="+- 0 1003 905"/>
                              <a:gd name="T37" fmla="*/ T36 w 573"/>
                              <a:gd name="T38" fmla="+- 0 603 404"/>
                              <a:gd name="T39" fmla="*/ 603 h 206"/>
                              <a:gd name="T40" fmla="+- 0 1097 905"/>
                              <a:gd name="T41" fmla="*/ T40 w 573"/>
                              <a:gd name="T42" fmla="+- 0 583 404"/>
                              <a:gd name="T43" fmla="*/ 583 h 206"/>
                              <a:gd name="T44" fmla="+- 0 1206 905"/>
                              <a:gd name="T45" fmla="*/ T44 w 573"/>
                              <a:gd name="T46" fmla="+- 0 552 404"/>
                              <a:gd name="T47" fmla="*/ 552 h 206"/>
                              <a:gd name="T48" fmla="+- 0 1313 905"/>
                              <a:gd name="T49" fmla="*/ T48 w 573"/>
                              <a:gd name="T50" fmla="+- 0 513 404"/>
                              <a:gd name="T51" fmla="*/ 513 h 206"/>
                              <a:gd name="T52" fmla="+- 0 1401 905"/>
                              <a:gd name="T53" fmla="*/ T52 w 573"/>
                              <a:gd name="T54" fmla="+- 0 474 404"/>
                              <a:gd name="T55" fmla="*/ 474 h 206"/>
                              <a:gd name="T56" fmla="+- 0 1460 905"/>
                              <a:gd name="T57" fmla="*/ T56 w 573"/>
                              <a:gd name="T58" fmla="+- 0 439 404"/>
                              <a:gd name="T59" fmla="*/ 439 h 206"/>
                              <a:gd name="T60" fmla="+- 0 1478 905"/>
                              <a:gd name="T61" fmla="*/ T60 w 573"/>
                              <a:gd name="T62" fmla="+- 0 414 404"/>
                              <a:gd name="T63" fmla="*/ 414 h 206"/>
                              <a:gd name="T64" fmla="+- 0 1448 905"/>
                              <a:gd name="T65" fmla="*/ T64 w 573"/>
                              <a:gd name="T66" fmla="+- 0 404 404"/>
                              <a:gd name="T67" fmla="*/ 404 h 20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573" h="206">
                                <a:moveTo>
                                  <a:pt x="543" y="0"/>
                                </a:moveTo>
                                <a:lnTo>
                                  <a:pt x="475" y="6"/>
                                </a:lnTo>
                                <a:lnTo>
                                  <a:pt x="381" y="26"/>
                                </a:lnTo>
                                <a:lnTo>
                                  <a:pt x="272" y="58"/>
                                </a:lnTo>
                                <a:lnTo>
                                  <a:pt x="165" y="96"/>
                                </a:lnTo>
                                <a:lnTo>
                                  <a:pt x="77" y="136"/>
                                </a:lnTo>
                                <a:lnTo>
                                  <a:pt x="18" y="171"/>
                                </a:lnTo>
                                <a:lnTo>
                                  <a:pt x="0" y="196"/>
                                </a:lnTo>
                                <a:lnTo>
                                  <a:pt x="30" y="206"/>
                                </a:lnTo>
                                <a:lnTo>
                                  <a:pt x="98" y="199"/>
                                </a:lnTo>
                                <a:lnTo>
                                  <a:pt x="192" y="179"/>
                                </a:lnTo>
                                <a:lnTo>
                                  <a:pt x="301" y="148"/>
                                </a:lnTo>
                                <a:lnTo>
                                  <a:pt x="408" y="109"/>
                                </a:lnTo>
                                <a:lnTo>
                                  <a:pt x="496" y="70"/>
                                </a:lnTo>
                                <a:lnTo>
                                  <a:pt x="555" y="35"/>
                                </a:lnTo>
                                <a:lnTo>
                                  <a:pt x="573" y="10"/>
                                </a:lnTo>
                                <a:lnTo>
                                  <a:pt x="5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5B0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docshape26"/>
                        <wps:cNvSpPr>
                          <a:spLocks noChangeAspect="1" noEditPoints="1" noChangeArrowheads="1" noChangeShapeType="1" noTextEdit="1"/>
                        </wps:cNvSpPr>
                        <wps:spPr bwMode="auto">
                          <a:xfrm>
                            <a:off x="1296" y="500"/>
                            <a:ext cx="237" cy="326"/>
                          </a:xfrm>
                          <a:custGeom>
                            <a:avLst/>
                            <a:gdLst>
                              <a:gd name="T0" fmla="+- 0 1533 1296"/>
                              <a:gd name="T1" fmla="*/ T0 w 237"/>
                              <a:gd name="T2" fmla="+- 0 500 500"/>
                              <a:gd name="T3" fmla="*/ 500 h 326"/>
                              <a:gd name="T4" fmla="+- 0 1375 1296"/>
                              <a:gd name="T5" fmla="*/ T4 w 237"/>
                              <a:gd name="T6" fmla="+- 0 650 500"/>
                              <a:gd name="T7" fmla="*/ 650 h 326"/>
                              <a:gd name="T8" fmla="+- 0 1296 1296"/>
                              <a:gd name="T9" fmla="*/ T8 w 237"/>
                              <a:gd name="T10" fmla="+- 0 826 500"/>
                              <a:gd name="T11" fmla="*/ 826 h 326"/>
                              <a:gd name="T12" fmla="+- 0 1439 1296"/>
                              <a:gd name="T13" fmla="*/ T12 w 237"/>
                              <a:gd name="T14" fmla="+- 0 697 500"/>
                              <a:gd name="T15" fmla="*/ 697 h 326"/>
                              <a:gd name="T16" fmla="+- 0 1533 1296"/>
                              <a:gd name="T17" fmla="*/ T16 w 237"/>
                              <a:gd name="T18" fmla="+- 0 500 500"/>
                              <a:gd name="T19" fmla="*/ 500 h 3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37" h="326">
                                <a:moveTo>
                                  <a:pt x="237" y="0"/>
                                </a:moveTo>
                                <a:lnTo>
                                  <a:pt x="79" y="150"/>
                                </a:lnTo>
                                <a:lnTo>
                                  <a:pt x="0" y="326"/>
                                </a:lnTo>
                                <a:lnTo>
                                  <a:pt x="143" y="197"/>
                                </a:lnTo>
                                <a:lnTo>
                                  <a:pt x="2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B09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docshape27"/>
                        <wps:cNvSpPr>
                          <a:spLocks noChangeAspect="1" noEditPoints="1" noChangeArrowheads="1" noChangeShapeType="1" noTextEdit="1"/>
                        </wps:cNvSpPr>
                        <wps:spPr bwMode="auto">
                          <a:xfrm>
                            <a:off x="1230" y="834"/>
                            <a:ext cx="804" cy="70"/>
                          </a:xfrm>
                          <a:custGeom>
                            <a:avLst/>
                            <a:gdLst>
                              <a:gd name="T0" fmla="+- 0 1299 1230"/>
                              <a:gd name="T1" fmla="*/ T0 w 804"/>
                              <a:gd name="T2" fmla="+- 0 864 835"/>
                              <a:gd name="T3" fmla="*/ 864 h 70"/>
                              <a:gd name="T4" fmla="+- 0 1294 1230"/>
                              <a:gd name="T5" fmla="*/ T4 w 804"/>
                              <a:gd name="T6" fmla="+- 0 852 835"/>
                              <a:gd name="T7" fmla="*/ 852 h 70"/>
                              <a:gd name="T8" fmla="+- 0 1285 1230"/>
                              <a:gd name="T9" fmla="*/ T8 w 804"/>
                              <a:gd name="T10" fmla="+- 0 842 835"/>
                              <a:gd name="T11" fmla="*/ 842 h 70"/>
                              <a:gd name="T12" fmla="+- 0 1273 1230"/>
                              <a:gd name="T13" fmla="*/ T12 w 804"/>
                              <a:gd name="T14" fmla="+- 0 836 835"/>
                              <a:gd name="T15" fmla="*/ 836 h 70"/>
                              <a:gd name="T16" fmla="+- 0 1259 1230"/>
                              <a:gd name="T17" fmla="*/ T16 w 804"/>
                              <a:gd name="T18" fmla="+- 0 835 835"/>
                              <a:gd name="T19" fmla="*/ 835 h 70"/>
                              <a:gd name="T20" fmla="+- 0 1247 1230"/>
                              <a:gd name="T21" fmla="*/ T20 w 804"/>
                              <a:gd name="T22" fmla="+- 0 840 835"/>
                              <a:gd name="T23" fmla="*/ 840 h 70"/>
                              <a:gd name="T24" fmla="+- 0 1237 1230"/>
                              <a:gd name="T25" fmla="*/ T24 w 804"/>
                              <a:gd name="T26" fmla="+- 0 849 835"/>
                              <a:gd name="T27" fmla="*/ 849 h 70"/>
                              <a:gd name="T28" fmla="+- 0 1231 1230"/>
                              <a:gd name="T29" fmla="*/ T28 w 804"/>
                              <a:gd name="T30" fmla="+- 0 862 835"/>
                              <a:gd name="T31" fmla="*/ 862 h 70"/>
                              <a:gd name="T32" fmla="+- 0 1230 1230"/>
                              <a:gd name="T33" fmla="*/ T32 w 804"/>
                              <a:gd name="T34" fmla="+- 0 875 835"/>
                              <a:gd name="T35" fmla="*/ 875 h 70"/>
                              <a:gd name="T36" fmla="+- 0 1235 1230"/>
                              <a:gd name="T37" fmla="*/ T36 w 804"/>
                              <a:gd name="T38" fmla="+- 0 888 835"/>
                              <a:gd name="T39" fmla="*/ 888 h 70"/>
                              <a:gd name="T40" fmla="+- 0 1244 1230"/>
                              <a:gd name="T41" fmla="*/ T40 w 804"/>
                              <a:gd name="T42" fmla="+- 0 898 835"/>
                              <a:gd name="T43" fmla="*/ 898 h 70"/>
                              <a:gd name="T44" fmla="+- 0 1257 1230"/>
                              <a:gd name="T45" fmla="*/ T44 w 804"/>
                              <a:gd name="T46" fmla="+- 0 904 835"/>
                              <a:gd name="T47" fmla="*/ 904 h 70"/>
                              <a:gd name="T48" fmla="+- 0 1270 1230"/>
                              <a:gd name="T49" fmla="*/ T48 w 804"/>
                              <a:gd name="T50" fmla="+- 0 904 835"/>
                              <a:gd name="T51" fmla="*/ 904 h 70"/>
                              <a:gd name="T52" fmla="+- 0 1283 1230"/>
                              <a:gd name="T53" fmla="*/ T52 w 804"/>
                              <a:gd name="T54" fmla="+- 0 899 835"/>
                              <a:gd name="T55" fmla="*/ 899 h 70"/>
                              <a:gd name="T56" fmla="+- 0 1293 1230"/>
                              <a:gd name="T57" fmla="*/ T56 w 804"/>
                              <a:gd name="T58" fmla="+- 0 890 835"/>
                              <a:gd name="T59" fmla="*/ 890 h 70"/>
                              <a:gd name="T60" fmla="+- 0 1299 1230"/>
                              <a:gd name="T61" fmla="*/ T60 w 804"/>
                              <a:gd name="T62" fmla="+- 0 878 835"/>
                              <a:gd name="T63" fmla="*/ 878 h 70"/>
                              <a:gd name="T64" fmla="+- 0 1299 1230"/>
                              <a:gd name="T65" fmla="*/ T64 w 804"/>
                              <a:gd name="T66" fmla="+- 0 864 835"/>
                              <a:gd name="T67" fmla="*/ 864 h 70"/>
                              <a:gd name="T68" fmla="+- 0 2034 1230"/>
                              <a:gd name="T69" fmla="*/ T68 w 804"/>
                              <a:gd name="T70" fmla="+- 0 875 835"/>
                              <a:gd name="T71" fmla="*/ 875 h 70"/>
                              <a:gd name="T72" fmla="+- 0 2033 1230"/>
                              <a:gd name="T73" fmla="*/ T72 w 804"/>
                              <a:gd name="T74" fmla="+- 0 861 835"/>
                              <a:gd name="T75" fmla="*/ 861 h 70"/>
                              <a:gd name="T76" fmla="+- 0 2028 1230"/>
                              <a:gd name="T77" fmla="*/ T76 w 804"/>
                              <a:gd name="T78" fmla="+- 0 849 835"/>
                              <a:gd name="T79" fmla="*/ 849 h 70"/>
                              <a:gd name="T80" fmla="+- 0 2018 1230"/>
                              <a:gd name="T81" fmla="*/ T80 w 804"/>
                              <a:gd name="T82" fmla="+- 0 839 835"/>
                              <a:gd name="T83" fmla="*/ 839 h 70"/>
                              <a:gd name="T84" fmla="+- 0 2005 1230"/>
                              <a:gd name="T85" fmla="*/ T84 w 804"/>
                              <a:gd name="T86" fmla="+- 0 835 835"/>
                              <a:gd name="T87" fmla="*/ 835 h 70"/>
                              <a:gd name="T88" fmla="+- 0 1992 1230"/>
                              <a:gd name="T89" fmla="*/ T88 w 804"/>
                              <a:gd name="T90" fmla="+- 0 835 835"/>
                              <a:gd name="T91" fmla="*/ 835 h 70"/>
                              <a:gd name="T92" fmla="+- 0 1979 1230"/>
                              <a:gd name="T93" fmla="*/ T92 w 804"/>
                              <a:gd name="T94" fmla="+- 0 841 835"/>
                              <a:gd name="T95" fmla="*/ 841 h 70"/>
                              <a:gd name="T96" fmla="+- 0 1970 1230"/>
                              <a:gd name="T97" fmla="*/ T96 w 804"/>
                              <a:gd name="T98" fmla="+- 0 851 835"/>
                              <a:gd name="T99" fmla="*/ 851 h 70"/>
                              <a:gd name="T100" fmla="+- 0 1965 1230"/>
                              <a:gd name="T101" fmla="*/ T100 w 804"/>
                              <a:gd name="T102" fmla="+- 0 864 835"/>
                              <a:gd name="T103" fmla="*/ 864 h 70"/>
                              <a:gd name="T104" fmla="+- 0 1966 1230"/>
                              <a:gd name="T105" fmla="*/ T104 w 804"/>
                              <a:gd name="T106" fmla="+- 0 877 835"/>
                              <a:gd name="T107" fmla="*/ 877 h 70"/>
                              <a:gd name="T108" fmla="+- 0 1971 1230"/>
                              <a:gd name="T109" fmla="*/ T108 w 804"/>
                              <a:gd name="T110" fmla="+- 0 890 835"/>
                              <a:gd name="T111" fmla="*/ 890 h 70"/>
                              <a:gd name="T112" fmla="+- 0 1982 1230"/>
                              <a:gd name="T113" fmla="*/ T112 w 804"/>
                              <a:gd name="T114" fmla="+- 0 899 835"/>
                              <a:gd name="T115" fmla="*/ 899 h 70"/>
                              <a:gd name="T116" fmla="+- 0 1994 1230"/>
                              <a:gd name="T117" fmla="*/ T116 w 804"/>
                              <a:gd name="T118" fmla="+- 0 904 835"/>
                              <a:gd name="T119" fmla="*/ 904 h 70"/>
                              <a:gd name="T120" fmla="+- 0 2007 1230"/>
                              <a:gd name="T121" fmla="*/ T120 w 804"/>
                              <a:gd name="T122" fmla="+- 0 903 835"/>
                              <a:gd name="T123" fmla="*/ 903 h 70"/>
                              <a:gd name="T124" fmla="+- 0 2020 1230"/>
                              <a:gd name="T125" fmla="*/ T124 w 804"/>
                              <a:gd name="T126" fmla="+- 0 897 835"/>
                              <a:gd name="T127" fmla="*/ 897 h 70"/>
                              <a:gd name="T128" fmla="+- 0 2029 1230"/>
                              <a:gd name="T129" fmla="*/ T128 w 804"/>
                              <a:gd name="T130" fmla="+- 0 887 835"/>
                              <a:gd name="T131" fmla="*/ 887 h 70"/>
                              <a:gd name="T132" fmla="+- 0 2034 1230"/>
                              <a:gd name="T133" fmla="*/ T132 w 804"/>
                              <a:gd name="T134" fmla="+- 0 875 835"/>
                              <a:gd name="T135" fmla="*/ 875 h 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804" h="70">
                                <a:moveTo>
                                  <a:pt x="69" y="29"/>
                                </a:moveTo>
                                <a:lnTo>
                                  <a:pt x="64" y="17"/>
                                </a:lnTo>
                                <a:lnTo>
                                  <a:pt x="55" y="7"/>
                                </a:lnTo>
                                <a:lnTo>
                                  <a:pt x="43" y="1"/>
                                </a:lnTo>
                                <a:lnTo>
                                  <a:pt x="29" y="0"/>
                                </a:lnTo>
                                <a:lnTo>
                                  <a:pt x="17" y="5"/>
                                </a:lnTo>
                                <a:lnTo>
                                  <a:pt x="7" y="14"/>
                                </a:lnTo>
                                <a:lnTo>
                                  <a:pt x="1" y="27"/>
                                </a:lnTo>
                                <a:lnTo>
                                  <a:pt x="0" y="40"/>
                                </a:lnTo>
                                <a:lnTo>
                                  <a:pt x="5" y="53"/>
                                </a:lnTo>
                                <a:lnTo>
                                  <a:pt x="14" y="63"/>
                                </a:lnTo>
                                <a:lnTo>
                                  <a:pt x="27" y="69"/>
                                </a:lnTo>
                                <a:lnTo>
                                  <a:pt x="40" y="69"/>
                                </a:lnTo>
                                <a:lnTo>
                                  <a:pt x="53" y="64"/>
                                </a:lnTo>
                                <a:lnTo>
                                  <a:pt x="63" y="55"/>
                                </a:lnTo>
                                <a:lnTo>
                                  <a:pt x="69" y="43"/>
                                </a:lnTo>
                                <a:lnTo>
                                  <a:pt x="69" y="29"/>
                                </a:lnTo>
                                <a:close/>
                                <a:moveTo>
                                  <a:pt x="804" y="40"/>
                                </a:moveTo>
                                <a:lnTo>
                                  <a:pt x="803" y="26"/>
                                </a:lnTo>
                                <a:lnTo>
                                  <a:pt x="798" y="14"/>
                                </a:lnTo>
                                <a:lnTo>
                                  <a:pt x="788" y="4"/>
                                </a:lnTo>
                                <a:lnTo>
                                  <a:pt x="775" y="0"/>
                                </a:lnTo>
                                <a:lnTo>
                                  <a:pt x="762" y="0"/>
                                </a:lnTo>
                                <a:lnTo>
                                  <a:pt x="749" y="6"/>
                                </a:lnTo>
                                <a:lnTo>
                                  <a:pt x="740" y="16"/>
                                </a:lnTo>
                                <a:lnTo>
                                  <a:pt x="735" y="29"/>
                                </a:lnTo>
                                <a:lnTo>
                                  <a:pt x="736" y="42"/>
                                </a:lnTo>
                                <a:lnTo>
                                  <a:pt x="741" y="55"/>
                                </a:lnTo>
                                <a:lnTo>
                                  <a:pt x="752" y="64"/>
                                </a:lnTo>
                                <a:lnTo>
                                  <a:pt x="764" y="69"/>
                                </a:lnTo>
                                <a:lnTo>
                                  <a:pt x="777" y="68"/>
                                </a:lnTo>
                                <a:lnTo>
                                  <a:pt x="790" y="62"/>
                                </a:lnTo>
                                <a:lnTo>
                                  <a:pt x="799" y="52"/>
                                </a:lnTo>
                                <a:lnTo>
                                  <a:pt x="804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2195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docshape28"/>
                        <wps:cNvSpPr>
                          <a:spLocks noChangeAspect="1" noEditPoints="1" noChangeArrowheads="1" noChangeShapeType="1" noTextEdit="1"/>
                        </wps:cNvSpPr>
                        <wps:spPr bwMode="auto">
                          <a:xfrm>
                            <a:off x="982" y="416"/>
                            <a:ext cx="1299" cy="592"/>
                          </a:xfrm>
                          <a:custGeom>
                            <a:avLst/>
                            <a:gdLst>
                              <a:gd name="T0" fmla="+- 0 1200 983"/>
                              <a:gd name="T1" fmla="*/ T0 w 1299"/>
                              <a:gd name="T2" fmla="+- 0 417 417"/>
                              <a:gd name="T3" fmla="*/ 417 h 592"/>
                              <a:gd name="T4" fmla="+- 0 983 983"/>
                              <a:gd name="T5" fmla="*/ T4 w 1299"/>
                              <a:gd name="T6" fmla="+- 0 422 417"/>
                              <a:gd name="T7" fmla="*/ 422 h 592"/>
                              <a:gd name="T8" fmla="+- 0 990 983"/>
                              <a:gd name="T9" fmla="*/ T8 w 1299"/>
                              <a:gd name="T10" fmla="+- 0 470 417"/>
                              <a:gd name="T11" fmla="*/ 470 h 592"/>
                              <a:gd name="T12" fmla="+- 0 1201 983"/>
                              <a:gd name="T13" fmla="*/ T12 w 1299"/>
                              <a:gd name="T14" fmla="+- 0 420 417"/>
                              <a:gd name="T15" fmla="*/ 420 h 592"/>
                              <a:gd name="T16" fmla="+- 0 1250 983"/>
                              <a:gd name="T17" fmla="*/ T16 w 1299"/>
                              <a:gd name="T18" fmla="+- 0 572 417"/>
                              <a:gd name="T19" fmla="*/ 572 h 592"/>
                              <a:gd name="T20" fmla="+- 0 1050 983"/>
                              <a:gd name="T21" fmla="*/ T20 w 1299"/>
                              <a:gd name="T22" fmla="+- 0 655 417"/>
                              <a:gd name="T23" fmla="*/ 655 h 592"/>
                              <a:gd name="T24" fmla="+- 0 1073 983"/>
                              <a:gd name="T25" fmla="*/ T24 w 1299"/>
                              <a:gd name="T26" fmla="+- 0 698 417"/>
                              <a:gd name="T27" fmla="*/ 698 h 592"/>
                              <a:gd name="T28" fmla="+- 0 1251 983"/>
                              <a:gd name="T29" fmla="*/ T28 w 1299"/>
                              <a:gd name="T30" fmla="+- 0 574 417"/>
                              <a:gd name="T31" fmla="*/ 574 h 592"/>
                              <a:gd name="T32" fmla="+- 0 1314 983"/>
                              <a:gd name="T33" fmla="*/ T32 w 1299"/>
                              <a:gd name="T34" fmla="+- 0 660 417"/>
                              <a:gd name="T35" fmla="*/ 660 h 592"/>
                              <a:gd name="T36" fmla="+- 0 1141 983"/>
                              <a:gd name="T37" fmla="*/ T36 w 1299"/>
                              <a:gd name="T38" fmla="+- 0 792 417"/>
                              <a:gd name="T39" fmla="*/ 792 h 592"/>
                              <a:gd name="T40" fmla="+- 0 1175 983"/>
                              <a:gd name="T41" fmla="*/ T40 w 1299"/>
                              <a:gd name="T42" fmla="+- 0 827 417"/>
                              <a:gd name="T43" fmla="*/ 827 h 592"/>
                              <a:gd name="T44" fmla="+- 0 1316 983"/>
                              <a:gd name="T45" fmla="*/ T44 w 1299"/>
                              <a:gd name="T46" fmla="+- 0 663 417"/>
                              <a:gd name="T47" fmla="*/ 663 h 592"/>
                              <a:gd name="T48" fmla="+- 0 1445 983"/>
                              <a:gd name="T49" fmla="*/ T48 w 1299"/>
                              <a:gd name="T50" fmla="+- 0 756 417"/>
                              <a:gd name="T51" fmla="*/ 756 h 592"/>
                              <a:gd name="T52" fmla="+- 0 1332 983"/>
                              <a:gd name="T53" fmla="*/ T52 w 1299"/>
                              <a:gd name="T54" fmla="+- 0 941 417"/>
                              <a:gd name="T55" fmla="*/ 941 h 592"/>
                              <a:gd name="T56" fmla="+- 0 1376 983"/>
                              <a:gd name="T57" fmla="*/ T56 w 1299"/>
                              <a:gd name="T58" fmla="+- 0 963 417"/>
                              <a:gd name="T59" fmla="*/ 963 h 592"/>
                              <a:gd name="T60" fmla="+- 0 1448 983"/>
                              <a:gd name="T61" fmla="*/ T60 w 1299"/>
                              <a:gd name="T62" fmla="+- 0 758 417"/>
                              <a:gd name="T63" fmla="*/ 758 h 592"/>
                              <a:gd name="T64" fmla="+- 0 1549 983"/>
                              <a:gd name="T65" fmla="*/ T64 w 1299"/>
                              <a:gd name="T66" fmla="+- 0 791 417"/>
                              <a:gd name="T67" fmla="*/ 791 h 592"/>
                              <a:gd name="T68" fmla="+- 0 1486 983"/>
                              <a:gd name="T69" fmla="*/ T68 w 1299"/>
                              <a:gd name="T70" fmla="+- 0 999 417"/>
                              <a:gd name="T71" fmla="*/ 999 h 592"/>
                              <a:gd name="T72" fmla="+- 0 1535 983"/>
                              <a:gd name="T73" fmla="*/ T72 w 1299"/>
                              <a:gd name="T74" fmla="+- 0 1007 417"/>
                              <a:gd name="T75" fmla="*/ 1007 h 592"/>
                              <a:gd name="T76" fmla="+- 0 1552 983"/>
                              <a:gd name="T77" fmla="*/ T76 w 1299"/>
                              <a:gd name="T78" fmla="+- 0 791 417"/>
                              <a:gd name="T79" fmla="*/ 791 h 592"/>
                              <a:gd name="T80" fmla="+- 0 1714 983"/>
                              <a:gd name="T81" fmla="*/ T80 w 1299"/>
                              <a:gd name="T82" fmla="+- 0 791 417"/>
                              <a:gd name="T83" fmla="*/ 791 h 592"/>
                              <a:gd name="T84" fmla="+- 0 1729 983"/>
                              <a:gd name="T85" fmla="*/ T84 w 1299"/>
                              <a:gd name="T86" fmla="+- 0 1006 417"/>
                              <a:gd name="T87" fmla="*/ 1006 h 592"/>
                              <a:gd name="T88" fmla="+- 0 1730 983"/>
                              <a:gd name="T89" fmla="*/ T88 w 1299"/>
                              <a:gd name="T90" fmla="+- 0 1008 417"/>
                              <a:gd name="T91" fmla="*/ 1008 h 592"/>
                              <a:gd name="T92" fmla="+- 0 1778 983"/>
                              <a:gd name="T93" fmla="*/ T92 w 1299"/>
                              <a:gd name="T94" fmla="+- 0 998 417"/>
                              <a:gd name="T95" fmla="*/ 998 h 592"/>
                              <a:gd name="T96" fmla="+- 0 1931 983"/>
                              <a:gd name="T97" fmla="*/ T96 w 1299"/>
                              <a:gd name="T98" fmla="+- 0 941 417"/>
                              <a:gd name="T99" fmla="*/ 941 h 592"/>
                              <a:gd name="T100" fmla="+- 0 1816 983"/>
                              <a:gd name="T101" fmla="*/ T100 w 1299"/>
                              <a:gd name="T102" fmla="+- 0 758 417"/>
                              <a:gd name="T103" fmla="*/ 758 h 592"/>
                              <a:gd name="T104" fmla="+- 0 1887 983"/>
                              <a:gd name="T105" fmla="*/ T104 w 1299"/>
                              <a:gd name="T106" fmla="+- 0 963 417"/>
                              <a:gd name="T107" fmla="*/ 963 h 592"/>
                              <a:gd name="T108" fmla="+- 0 1932 983"/>
                              <a:gd name="T109" fmla="*/ T108 w 1299"/>
                              <a:gd name="T110" fmla="+- 0 941 417"/>
                              <a:gd name="T111" fmla="*/ 941 h 592"/>
                              <a:gd name="T112" fmla="+- 0 2123 983"/>
                              <a:gd name="T113" fmla="*/ T112 w 1299"/>
                              <a:gd name="T114" fmla="+- 0 791 417"/>
                              <a:gd name="T115" fmla="*/ 791 h 592"/>
                              <a:gd name="T116" fmla="+- 0 1948 983"/>
                              <a:gd name="T117" fmla="*/ T116 w 1299"/>
                              <a:gd name="T118" fmla="+- 0 663 417"/>
                              <a:gd name="T119" fmla="*/ 663 h 592"/>
                              <a:gd name="T120" fmla="+- 0 2089 983"/>
                              <a:gd name="T121" fmla="*/ T120 w 1299"/>
                              <a:gd name="T122" fmla="+- 0 827 417"/>
                              <a:gd name="T123" fmla="*/ 827 h 592"/>
                              <a:gd name="T124" fmla="+- 0 2123 983"/>
                              <a:gd name="T125" fmla="*/ T124 w 1299"/>
                              <a:gd name="T126" fmla="+- 0 792 417"/>
                              <a:gd name="T127" fmla="*/ 792 h 592"/>
                              <a:gd name="T128" fmla="+- 0 2214 983"/>
                              <a:gd name="T129" fmla="*/ T128 w 1299"/>
                              <a:gd name="T130" fmla="+- 0 655 417"/>
                              <a:gd name="T131" fmla="*/ 655 h 592"/>
                              <a:gd name="T132" fmla="+- 0 2014 983"/>
                              <a:gd name="T133" fmla="*/ T132 w 1299"/>
                              <a:gd name="T134" fmla="+- 0 572 417"/>
                              <a:gd name="T135" fmla="*/ 572 h 592"/>
                              <a:gd name="T136" fmla="+- 0 2190 983"/>
                              <a:gd name="T137" fmla="*/ T136 w 1299"/>
                              <a:gd name="T138" fmla="+- 0 699 417"/>
                              <a:gd name="T139" fmla="*/ 699 h 592"/>
                              <a:gd name="T140" fmla="+- 0 2214 983"/>
                              <a:gd name="T141" fmla="*/ T140 w 1299"/>
                              <a:gd name="T142" fmla="+- 0 656 417"/>
                              <a:gd name="T143" fmla="*/ 656 h 592"/>
                              <a:gd name="T144" fmla="+- 0 2280 983"/>
                              <a:gd name="T145" fmla="*/ T144 w 1299"/>
                              <a:gd name="T146" fmla="+- 0 421 417"/>
                              <a:gd name="T147" fmla="*/ 421 h 592"/>
                              <a:gd name="T148" fmla="+- 0 2063 983"/>
                              <a:gd name="T149" fmla="*/ T148 w 1299"/>
                              <a:gd name="T150" fmla="+- 0 420 417"/>
                              <a:gd name="T151" fmla="*/ 420 h 592"/>
                              <a:gd name="T152" fmla="+- 0 2274 983"/>
                              <a:gd name="T153" fmla="*/ T152 w 1299"/>
                              <a:gd name="T154" fmla="+- 0 470 417"/>
                              <a:gd name="T155" fmla="*/ 470 h 592"/>
                              <a:gd name="T156" fmla="+- 0 2281 983"/>
                              <a:gd name="T157" fmla="*/ T156 w 1299"/>
                              <a:gd name="T158" fmla="+- 0 422 417"/>
                              <a:gd name="T159" fmla="*/ 422 h 59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1299" h="592">
                                <a:moveTo>
                                  <a:pt x="218" y="3"/>
                                </a:moveTo>
                                <a:lnTo>
                                  <a:pt x="217" y="0"/>
                                </a:lnTo>
                                <a:lnTo>
                                  <a:pt x="0" y="4"/>
                                </a:lnTo>
                                <a:lnTo>
                                  <a:pt x="0" y="5"/>
                                </a:lnTo>
                                <a:lnTo>
                                  <a:pt x="6" y="53"/>
                                </a:lnTo>
                                <a:lnTo>
                                  <a:pt x="7" y="53"/>
                                </a:lnTo>
                                <a:lnTo>
                                  <a:pt x="8" y="53"/>
                                </a:lnTo>
                                <a:lnTo>
                                  <a:pt x="218" y="3"/>
                                </a:lnTo>
                                <a:close/>
                                <a:moveTo>
                                  <a:pt x="268" y="157"/>
                                </a:moveTo>
                                <a:lnTo>
                                  <a:pt x="267" y="155"/>
                                </a:lnTo>
                                <a:lnTo>
                                  <a:pt x="68" y="238"/>
                                </a:lnTo>
                                <a:lnTo>
                                  <a:pt x="67" y="238"/>
                                </a:lnTo>
                                <a:lnTo>
                                  <a:pt x="66" y="239"/>
                                </a:lnTo>
                                <a:lnTo>
                                  <a:pt x="90" y="281"/>
                                </a:lnTo>
                                <a:lnTo>
                                  <a:pt x="91" y="282"/>
                                </a:lnTo>
                                <a:lnTo>
                                  <a:pt x="268" y="157"/>
                                </a:lnTo>
                                <a:close/>
                                <a:moveTo>
                                  <a:pt x="333" y="246"/>
                                </a:moveTo>
                                <a:lnTo>
                                  <a:pt x="331" y="243"/>
                                </a:lnTo>
                                <a:lnTo>
                                  <a:pt x="158" y="374"/>
                                </a:lnTo>
                                <a:lnTo>
                                  <a:pt x="158" y="375"/>
                                </a:lnTo>
                                <a:lnTo>
                                  <a:pt x="191" y="410"/>
                                </a:lnTo>
                                <a:lnTo>
                                  <a:pt x="192" y="410"/>
                                </a:lnTo>
                                <a:lnTo>
                                  <a:pt x="193" y="410"/>
                                </a:lnTo>
                                <a:lnTo>
                                  <a:pt x="333" y="246"/>
                                </a:lnTo>
                                <a:close/>
                                <a:moveTo>
                                  <a:pt x="465" y="341"/>
                                </a:moveTo>
                                <a:lnTo>
                                  <a:pt x="462" y="339"/>
                                </a:lnTo>
                                <a:lnTo>
                                  <a:pt x="350" y="524"/>
                                </a:lnTo>
                                <a:lnTo>
                                  <a:pt x="349" y="524"/>
                                </a:lnTo>
                                <a:lnTo>
                                  <a:pt x="349" y="526"/>
                                </a:lnTo>
                                <a:lnTo>
                                  <a:pt x="393" y="546"/>
                                </a:lnTo>
                                <a:lnTo>
                                  <a:pt x="394" y="546"/>
                                </a:lnTo>
                                <a:lnTo>
                                  <a:pt x="465" y="341"/>
                                </a:lnTo>
                                <a:close/>
                                <a:moveTo>
                                  <a:pt x="569" y="374"/>
                                </a:moveTo>
                                <a:lnTo>
                                  <a:pt x="566" y="374"/>
                                </a:lnTo>
                                <a:lnTo>
                                  <a:pt x="503" y="581"/>
                                </a:lnTo>
                                <a:lnTo>
                                  <a:pt x="503" y="582"/>
                                </a:lnTo>
                                <a:lnTo>
                                  <a:pt x="551" y="591"/>
                                </a:lnTo>
                                <a:lnTo>
                                  <a:pt x="552" y="590"/>
                                </a:lnTo>
                                <a:lnTo>
                                  <a:pt x="552" y="589"/>
                                </a:lnTo>
                                <a:lnTo>
                                  <a:pt x="569" y="374"/>
                                </a:lnTo>
                                <a:close/>
                                <a:moveTo>
                                  <a:pt x="795" y="581"/>
                                </a:moveTo>
                                <a:lnTo>
                                  <a:pt x="731" y="374"/>
                                </a:lnTo>
                                <a:lnTo>
                                  <a:pt x="729" y="374"/>
                                </a:lnTo>
                                <a:lnTo>
                                  <a:pt x="746" y="589"/>
                                </a:lnTo>
                                <a:lnTo>
                                  <a:pt x="746" y="590"/>
                                </a:lnTo>
                                <a:lnTo>
                                  <a:pt x="747" y="591"/>
                                </a:lnTo>
                                <a:lnTo>
                                  <a:pt x="794" y="582"/>
                                </a:lnTo>
                                <a:lnTo>
                                  <a:pt x="795" y="581"/>
                                </a:lnTo>
                                <a:close/>
                                <a:moveTo>
                                  <a:pt x="949" y="524"/>
                                </a:moveTo>
                                <a:lnTo>
                                  <a:pt x="948" y="524"/>
                                </a:lnTo>
                                <a:lnTo>
                                  <a:pt x="835" y="339"/>
                                </a:lnTo>
                                <a:lnTo>
                                  <a:pt x="833" y="341"/>
                                </a:lnTo>
                                <a:lnTo>
                                  <a:pt x="903" y="546"/>
                                </a:lnTo>
                                <a:lnTo>
                                  <a:pt x="904" y="546"/>
                                </a:lnTo>
                                <a:lnTo>
                                  <a:pt x="948" y="526"/>
                                </a:lnTo>
                                <a:lnTo>
                                  <a:pt x="949" y="524"/>
                                </a:lnTo>
                                <a:close/>
                                <a:moveTo>
                                  <a:pt x="1140" y="375"/>
                                </a:moveTo>
                                <a:lnTo>
                                  <a:pt x="1140" y="374"/>
                                </a:lnTo>
                                <a:lnTo>
                                  <a:pt x="967" y="243"/>
                                </a:lnTo>
                                <a:lnTo>
                                  <a:pt x="965" y="246"/>
                                </a:lnTo>
                                <a:lnTo>
                                  <a:pt x="1105" y="410"/>
                                </a:lnTo>
                                <a:lnTo>
                                  <a:pt x="1106" y="410"/>
                                </a:lnTo>
                                <a:lnTo>
                                  <a:pt x="1107" y="410"/>
                                </a:lnTo>
                                <a:lnTo>
                                  <a:pt x="1140" y="375"/>
                                </a:lnTo>
                                <a:close/>
                                <a:moveTo>
                                  <a:pt x="1231" y="239"/>
                                </a:moveTo>
                                <a:lnTo>
                                  <a:pt x="1231" y="238"/>
                                </a:lnTo>
                                <a:lnTo>
                                  <a:pt x="1230" y="238"/>
                                </a:lnTo>
                                <a:lnTo>
                                  <a:pt x="1031" y="155"/>
                                </a:lnTo>
                                <a:lnTo>
                                  <a:pt x="1029" y="157"/>
                                </a:lnTo>
                                <a:lnTo>
                                  <a:pt x="1207" y="282"/>
                                </a:lnTo>
                                <a:lnTo>
                                  <a:pt x="1208" y="281"/>
                                </a:lnTo>
                                <a:lnTo>
                                  <a:pt x="1231" y="239"/>
                                </a:lnTo>
                                <a:close/>
                                <a:moveTo>
                                  <a:pt x="1298" y="5"/>
                                </a:moveTo>
                                <a:lnTo>
                                  <a:pt x="1297" y="4"/>
                                </a:lnTo>
                                <a:lnTo>
                                  <a:pt x="1080" y="0"/>
                                </a:lnTo>
                                <a:lnTo>
                                  <a:pt x="1080" y="3"/>
                                </a:lnTo>
                                <a:lnTo>
                                  <a:pt x="1290" y="53"/>
                                </a:lnTo>
                                <a:lnTo>
                                  <a:pt x="1291" y="53"/>
                                </a:lnTo>
                                <a:lnTo>
                                  <a:pt x="1292" y="53"/>
                                </a:lnTo>
                                <a:lnTo>
                                  <a:pt x="1298" y="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B5E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docshape29"/>
                        <wps:cNvSpPr>
                          <a:spLocks noChangeAspect="1" noEditPoints="1" noChangeArrowheads="1" noChangeShapeType="1" noTextEdit="1"/>
                        </wps:cNvSpPr>
                        <wps:spPr bwMode="auto">
                          <a:xfrm>
                            <a:off x="1675" y="453"/>
                            <a:ext cx="529" cy="582"/>
                          </a:xfrm>
                          <a:custGeom>
                            <a:avLst/>
                            <a:gdLst>
                              <a:gd name="T0" fmla="+- 0 1855 1676"/>
                              <a:gd name="T1" fmla="*/ T0 w 529"/>
                              <a:gd name="T2" fmla="+- 0 1031 454"/>
                              <a:gd name="T3" fmla="*/ 1031 h 582"/>
                              <a:gd name="T4" fmla="+- 0 1688 1676"/>
                              <a:gd name="T5" fmla="*/ T4 w 529"/>
                              <a:gd name="T6" fmla="+- 0 516 454"/>
                              <a:gd name="T7" fmla="*/ 516 h 582"/>
                              <a:gd name="T8" fmla="+- 0 1676 1676"/>
                              <a:gd name="T9" fmla="*/ T8 w 529"/>
                              <a:gd name="T10" fmla="+- 0 519 454"/>
                              <a:gd name="T11" fmla="*/ 519 h 582"/>
                              <a:gd name="T12" fmla="+- 0 1843 1676"/>
                              <a:gd name="T13" fmla="*/ T12 w 529"/>
                              <a:gd name="T14" fmla="+- 0 1035 454"/>
                              <a:gd name="T15" fmla="*/ 1035 h 582"/>
                              <a:gd name="T16" fmla="+- 0 1855 1676"/>
                              <a:gd name="T17" fmla="*/ T16 w 529"/>
                              <a:gd name="T18" fmla="+- 0 1031 454"/>
                              <a:gd name="T19" fmla="*/ 1031 h 582"/>
                              <a:gd name="T20" fmla="+- 0 2205 1676"/>
                              <a:gd name="T21" fmla="*/ T20 w 529"/>
                              <a:gd name="T22" fmla="+- 0 772 454"/>
                              <a:gd name="T23" fmla="*/ 772 h 582"/>
                              <a:gd name="T24" fmla="+- 0 1766 1676"/>
                              <a:gd name="T25" fmla="*/ T24 w 529"/>
                              <a:gd name="T26" fmla="+- 0 454 454"/>
                              <a:gd name="T27" fmla="*/ 454 h 582"/>
                              <a:gd name="T28" fmla="+- 0 1759 1676"/>
                              <a:gd name="T29" fmla="*/ T28 w 529"/>
                              <a:gd name="T30" fmla="+- 0 464 454"/>
                              <a:gd name="T31" fmla="*/ 464 h 582"/>
                              <a:gd name="T32" fmla="+- 0 2198 1676"/>
                              <a:gd name="T33" fmla="*/ T32 w 529"/>
                              <a:gd name="T34" fmla="+- 0 782 454"/>
                              <a:gd name="T35" fmla="*/ 782 h 582"/>
                              <a:gd name="T36" fmla="+- 0 2205 1676"/>
                              <a:gd name="T37" fmla="*/ T36 w 529"/>
                              <a:gd name="T38" fmla="+- 0 772 454"/>
                              <a:gd name="T39" fmla="*/ 772 h 58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29" h="582">
                                <a:moveTo>
                                  <a:pt x="179" y="577"/>
                                </a:moveTo>
                                <a:lnTo>
                                  <a:pt x="12" y="62"/>
                                </a:lnTo>
                                <a:lnTo>
                                  <a:pt x="0" y="65"/>
                                </a:lnTo>
                                <a:lnTo>
                                  <a:pt x="167" y="581"/>
                                </a:lnTo>
                                <a:lnTo>
                                  <a:pt x="179" y="577"/>
                                </a:lnTo>
                                <a:close/>
                                <a:moveTo>
                                  <a:pt x="529" y="318"/>
                                </a:moveTo>
                                <a:lnTo>
                                  <a:pt x="90" y="0"/>
                                </a:lnTo>
                                <a:lnTo>
                                  <a:pt x="83" y="10"/>
                                </a:lnTo>
                                <a:lnTo>
                                  <a:pt x="522" y="328"/>
                                </a:lnTo>
                                <a:lnTo>
                                  <a:pt x="529" y="3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71D7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docshape30"/>
                        <wps:cNvSpPr>
                          <a:spLocks noChangeAspect="1" noEditPoints="1" noChangeArrowheads="1" noChangeShapeType="1" noTextEdit="1"/>
                        </wps:cNvSpPr>
                        <wps:spPr bwMode="auto">
                          <a:xfrm>
                            <a:off x="1182" y="-255"/>
                            <a:ext cx="899" cy="487"/>
                          </a:xfrm>
                          <a:custGeom>
                            <a:avLst/>
                            <a:gdLst>
                              <a:gd name="T0" fmla="+- 0 1537 1183"/>
                              <a:gd name="T1" fmla="*/ T0 w 899"/>
                              <a:gd name="T2" fmla="+- 0 202 -254"/>
                              <a:gd name="T3" fmla="*/ 202 h 487"/>
                              <a:gd name="T4" fmla="+- 0 1510 1183"/>
                              <a:gd name="T5" fmla="*/ T4 w 899"/>
                              <a:gd name="T6" fmla="+- 0 139 -254"/>
                              <a:gd name="T7" fmla="*/ 139 h 487"/>
                              <a:gd name="T8" fmla="+- 0 1462 1183"/>
                              <a:gd name="T9" fmla="*/ T8 w 899"/>
                              <a:gd name="T10" fmla="+- 0 55 -254"/>
                              <a:gd name="T11" fmla="*/ 55 h 487"/>
                              <a:gd name="T12" fmla="+- 0 1398 1183"/>
                              <a:gd name="T13" fmla="*/ T12 w 899"/>
                              <a:gd name="T14" fmla="+- 0 -39 -254"/>
                              <a:gd name="T15" fmla="*/ -39 h 487"/>
                              <a:gd name="T16" fmla="+- 0 1328 1183"/>
                              <a:gd name="T17" fmla="*/ T16 w 899"/>
                              <a:gd name="T18" fmla="+- 0 -128 -254"/>
                              <a:gd name="T19" fmla="*/ -128 h 487"/>
                              <a:gd name="T20" fmla="+- 0 1264 1183"/>
                              <a:gd name="T21" fmla="*/ T20 w 899"/>
                              <a:gd name="T22" fmla="+- 0 -200 -254"/>
                              <a:gd name="T23" fmla="*/ -200 h 487"/>
                              <a:gd name="T24" fmla="+- 0 1212 1183"/>
                              <a:gd name="T25" fmla="*/ T24 w 899"/>
                              <a:gd name="T26" fmla="+- 0 -245 -254"/>
                              <a:gd name="T27" fmla="*/ -245 h 487"/>
                              <a:gd name="T28" fmla="+- 0 1183 1183"/>
                              <a:gd name="T29" fmla="*/ T28 w 899"/>
                              <a:gd name="T30" fmla="+- 0 -254 -254"/>
                              <a:gd name="T31" fmla="*/ -254 h 487"/>
                              <a:gd name="T32" fmla="+- 0 1183 1183"/>
                              <a:gd name="T33" fmla="*/ T32 w 899"/>
                              <a:gd name="T34" fmla="+- 0 -223 -254"/>
                              <a:gd name="T35" fmla="*/ -223 h 487"/>
                              <a:gd name="T36" fmla="+- 0 1210 1183"/>
                              <a:gd name="T37" fmla="*/ T36 w 899"/>
                              <a:gd name="T38" fmla="+- 0 -160 -254"/>
                              <a:gd name="T39" fmla="*/ -160 h 487"/>
                              <a:gd name="T40" fmla="+- 0 1258 1183"/>
                              <a:gd name="T41" fmla="*/ T40 w 899"/>
                              <a:gd name="T42" fmla="+- 0 -77 -254"/>
                              <a:gd name="T43" fmla="*/ -77 h 487"/>
                              <a:gd name="T44" fmla="+- 0 1321 1183"/>
                              <a:gd name="T45" fmla="*/ T44 w 899"/>
                              <a:gd name="T46" fmla="+- 0 17 -254"/>
                              <a:gd name="T47" fmla="*/ 17 h 487"/>
                              <a:gd name="T48" fmla="+- 0 1391 1183"/>
                              <a:gd name="T49" fmla="*/ T48 w 899"/>
                              <a:gd name="T50" fmla="+- 0 107 -254"/>
                              <a:gd name="T51" fmla="*/ 107 h 487"/>
                              <a:gd name="T52" fmla="+- 0 1456 1183"/>
                              <a:gd name="T53" fmla="*/ T52 w 899"/>
                              <a:gd name="T54" fmla="+- 0 178 -254"/>
                              <a:gd name="T55" fmla="*/ 178 h 487"/>
                              <a:gd name="T56" fmla="+- 0 1507 1183"/>
                              <a:gd name="T57" fmla="*/ T56 w 899"/>
                              <a:gd name="T58" fmla="+- 0 223 -254"/>
                              <a:gd name="T59" fmla="*/ 223 h 487"/>
                              <a:gd name="T60" fmla="+- 0 1537 1183"/>
                              <a:gd name="T61" fmla="*/ T60 w 899"/>
                              <a:gd name="T62" fmla="+- 0 233 -254"/>
                              <a:gd name="T63" fmla="*/ 233 h 487"/>
                              <a:gd name="T64" fmla="+- 0 1537 1183"/>
                              <a:gd name="T65" fmla="*/ T64 w 899"/>
                              <a:gd name="T66" fmla="+- 0 202 -254"/>
                              <a:gd name="T67" fmla="*/ 202 h 487"/>
                              <a:gd name="T68" fmla="+- 0 2081 1183"/>
                              <a:gd name="T69" fmla="*/ T68 w 899"/>
                              <a:gd name="T70" fmla="+- 0 -223 -254"/>
                              <a:gd name="T71" fmla="*/ -223 h 487"/>
                              <a:gd name="T72" fmla="+- 0 2081 1183"/>
                              <a:gd name="T73" fmla="*/ T72 w 899"/>
                              <a:gd name="T74" fmla="+- 0 -254 -254"/>
                              <a:gd name="T75" fmla="*/ -254 h 487"/>
                              <a:gd name="T76" fmla="+- 0 2051 1183"/>
                              <a:gd name="T77" fmla="*/ T76 w 899"/>
                              <a:gd name="T78" fmla="+- 0 -245 -254"/>
                              <a:gd name="T79" fmla="*/ -245 h 487"/>
                              <a:gd name="T80" fmla="+- 0 2000 1183"/>
                              <a:gd name="T81" fmla="*/ T80 w 899"/>
                              <a:gd name="T82" fmla="+- 0 -200 -254"/>
                              <a:gd name="T83" fmla="*/ -200 h 487"/>
                              <a:gd name="T84" fmla="+- 0 1935 1183"/>
                              <a:gd name="T85" fmla="*/ T84 w 899"/>
                              <a:gd name="T86" fmla="+- 0 -128 -254"/>
                              <a:gd name="T87" fmla="*/ -128 h 487"/>
                              <a:gd name="T88" fmla="+- 0 1866 1183"/>
                              <a:gd name="T89" fmla="*/ T88 w 899"/>
                              <a:gd name="T90" fmla="+- 0 -39 -254"/>
                              <a:gd name="T91" fmla="*/ -39 h 487"/>
                              <a:gd name="T92" fmla="+- 0 1802 1183"/>
                              <a:gd name="T93" fmla="*/ T92 w 899"/>
                              <a:gd name="T94" fmla="+- 0 55 -254"/>
                              <a:gd name="T95" fmla="*/ 55 h 487"/>
                              <a:gd name="T96" fmla="+- 0 1754 1183"/>
                              <a:gd name="T97" fmla="*/ T96 w 899"/>
                              <a:gd name="T98" fmla="+- 0 139 -254"/>
                              <a:gd name="T99" fmla="*/ 139 h 487"/>
                              <a:gd name="T100" fmla="+- 0 1727 1183"/>
                              <a:gd name="T101" fmla="*/ T100 w 899"/>
                              <a:gd name="T102" fmla="+- 0 202 -254"/>
                              <a:gd name="T103" fmla="*/ 202 h 487"/>
                              <a:gd name="T104" fmla="+- 0 1727 1183"/>
                              <a:gd name="T105" fmla="*/ T104 w 899"/>
                              <a:gd name="T106" fmla="+- 0 233 -254"/>
                              <a:gd name="T107" fmla="*/ 233 h 487"/>
                              <a:gd name="T108" fmla="+- 0 1756 1183"/>
                              <a:gd name="T109" fmla="*/ T108 w 899"/>
                              <a:gd name="T110" fmla="+- 0 223 -254"/>
                              <a:gd name="T111" fmla="*/ 223 h 487"/>
                              <a:gd name="T112" fmla="+- 0 1808 1183"/>
                              <a:gd name="T113" fmla="*/ T112 w 899"/>
                              <a:gd name="T114" fmla="+- 0 178 -254"/>
                              <a:gd name="T115" fmla="*/ 178 h 487"/>
                              <a:gd name="T116" fmla="+- 0 1872 1183"/>
                              <a:gd name="T117" fmla="*/ T116 w 899"/>
                              <a:gd name="T118" fmla="+- 0 107 -254"/>
                              <a:gd name="T119" fmla="*/ 107 h 487"/>
                              <a:gd name="T120" fmla="+- 0 1942 1183"/>
                              <a:gd name="T121" fmla="*/ T120 w 899"/>
                              <a:gd name="T122" fmla="+- 0 17 -254"/>
                              <a:gd name="T123" fmla="*/ 17 h 487"/>
                              <a:gd name="T124" fmla="+- 0 2006 1183"/>
                              <a:gd name="T125" fmla="*/ T124 w 899"/>
                              <a:gd name="T126" fmla="+- 0 -77 -254"/>
                              <a:gd name="T127" fmla="*/ -77 h 487"/>
                              <a:gd name="T128" fmla="+- 0 2054 1183"/>
                              <a:gd name="T129" fmla="*/ T128 w 899"/>
                              <a:gd name="T130" fmla="+- 0 -160 -254"/>
                              <a:gd name="T131" fmla="*/ -160 h 487"/>
                              <a:gd name="T132" fmla="+- 0 2081 1183"/>
                              <a:gd name="T133" fmla="*/ T132 w 899"/>
                              <a:gd name="T134" fmla="+- 0 -223 -254"/>
                              <a:gd name="T135" fmla="*/ -223 h 48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899" h="487">
                                <a:moveTo>
                                  <a:pt x="354" y="456"/>
                                </a:moveTo>
                                <a:lnTo>
                                  <a:pt x="327" y="393"/>
                                </a:lnTo>
                                <a:lnTo>
                                  <a:pt x="279" y="309"/>
                                </a:lnTo>
                                <a:lnTo>
                                  <a:pt x="215" y="215"/>
                                </a:lnTo>
                                <a:lnTo>
                                  <a:pt x="145" y="126"/>
                                </a:lnTo>
                                <a:lnTo>
                                  <a:pt x="81" y="54"/>
                                </a:lnTo>
                                <a:lnTo>
                                  <a:pt x="29" y="9"/>
                                </a:lnTo>
                                <a:lnTo>
                                  <a:pt x="0" y="0"/>
                                </a:lnTo>
                                <a:lnTo>
                                  <a:pt x="0" y="31"/>
                                </a:lnTo>
                                <a:lnTo>
                                  <a:pt x="27" y="94"/>
                                </a:lnTo>
                                <a:lnTo>
                                  <a:pt x="75" y="177"/>
                                </a:lnTo>
                                <a:lnTo>
                                  <a:pt x="138" y="271"/>
                                </a:lnTo>
                                <a:lnTo>
                                  <a:pt x="208" y="361"/>
                                </a:lnTo>
                                <a:lnTo>
                                  <a:pt x="273" y="432"/>
                                </a:lnTo>
                                <a:lnTo>
                                  <a:pt x="324" y="477"/>
                                </a:lnTo>
                                <a:lnTo>
                                  <a:pt x="354" y="487"/>
                                </a:lnTo>
                                <a:lnTo>
                                  <a:pt x="354" y="456"/>
                                </a:lnTo>
                                <a:close/>
                                <a:moveTo>
                                  <a:pt x="898" y="31"/>
                                </a:moveTo>
                                <a:lnTo>
                                  <a:pt x="898" y="0"/>
                                </a:lnTo>
                                <a:lnTo>
                                  <a:pt x="868" y="9"/>
                                </a:lnTo>
                                <a:lnTo>
                                  <a:pt x="817" y="54"/>
                                </a:lnTo>
                                <a:lnTo>
                                  <a:pt x="752" y="126"/>
                                </a:lnTo>
                                <a:lnTo>
                                  <a:pt x="683" y="215"/>
                                </a:lnTo>
                                <a:lnTo>
                                  <a:pt x="619" y="309"/>
                                </a:lnTo>
                                <a:lnTo>
                                  <a:pt x="571" y="393"/>
                                </a:lnTo>
                                <a:lnTo>
                                  <a:pt x="544" y="456"/>
                                </a:lnTo>
                                <a:lnTo>
                                  <a:pt x="544" y="487"/>
                                </a:lnTo>
                                <a:lnTo>
                                  <a:pt x="573" y="477"/>
                                </a:lnTo>
                                <a:lnTo>
                                  <a:pt x="625" y="432"/>
                                </a:lnTo>
                                <a:lnTo>
                                  <a:pt x="689" y="361"/>
                                </a:lnTo>
                                <a:lnTo>
                                  <a:pt x="759" y="271"/>
                                </a:lnTo>
                                <a:lnTo>
                                  <a:pt x="823" y="177"/>
                                </a:lnTo>
                                <a:lnTo>
                                  <a:pt x="871" y="94"/>
                                </a:lnTo>
                                <a:lnTo>
                                  <a:pt x="898" y="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5B0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docshape31"/>
                        <wps:cNvSpPr>
                          <a:spLocks noChangeAspect="1" noEditPoints="1" noChangeArrowheads="1" noChangeShapeType="1" noTextEdit="1"/>
                        </wps:cNvSpPr>
                        <wps:spPr bwMode="auto">
                          <a:xfrm>
                            <a:off x="1088" y="-208"/>
                            <a:ext cx="1087" cy="520"/>
                          </a:xfrm>
                          <a:custGeom>
                            <a:avLst/>
                            <a:gdLst>
                              <a:gd name="T0" fmla="+- 0 1472 1089"/>
                              <a:gd name="T1" fmla="*/ T0 w 1087"/>
                              <a:gd name="T2" fmla="+- 0 312 -207"/>
                              <a:gd name="T3" fmla="*/ 312 h 520"/>
                              <a:gd name="T4" fmla="+- 0 1280 1089"/>
                              <a:gd name="T5" fmla="*/ T4 w 1087"/>
                              <a:gd name="T6" fmla="+- 0 208 -207"/>
                              <a:gd name="T7" fmla="*/ 208 h 520"/>
                              <a:gd name="T8" fmla="+- 0 1089 1089"/>
                              <a:gd name="T9" fmla="*/ T8 w 1087"/>
                              <a:gd name="T10" fmla="+- 0 187 -207"/>
                              <a:gd name="T11" fmla="*/ 187 h 520"/>
                              <a:gd name="T12" fmla="+- 0 1255 1089"/>
                              <a:gd name="T13" fmla="*/ T12 w 1087"/>
                              <a:gd name="T14" fmla="+- 0 283 -207"/>
                              <a:gd name="T15" fmla="*/ 283 h 520"/>
                              <a:gd name="T16" fmla="+- 0 1472 1089"/>
                              <a:gd name="T17" fmla="*/ T16 w 1087"/>
                              <a:gd name="T18" fmla="+- 0 312 -207"/>
                              <a:gd name="T19" fmla="*/ 312 h 520"/>
                              <a:gd name="T20" fmla="+- 0 1671 1089"/>
                              <a:gd name="T21" fmla="*/ T20 w 1087"/>
                              <a:gd name="T22" fmla="+- 0 -19 -207"/>
                              <a:gd name="T23" fmla="*/ -19 h 520"/>
                              <a:gd name="T24" fmla="+- 0 1632 1089"/>
                              <a:gd name="T25" fmla="*/ T24 w 1087"/>
                              <a:gd name="T26" fmla="+- 0 -207 -207"/>
                              <a:gd name="T27" fmla="*/ -207 h 520"/>
                              <a:gd name="T28" fmla="+- 0 1592 1089"/>
                              <a:gd name="T29" fmla="*/ T28 w 1087"/>
                              <a:gd name="T30" fmla="+- 0 -19 -207"/>
                              <a:gd name="T31" fmla="*/ -19 h 520"/>
                              <a:gd name="T32" fmla="+- 0 1632 1089"/>
                              <a:gd name="T33" fmla="*/ T32 w 1087"/>
                              <a:gd name="T34" fmla="+- 0 195 -207"/>
                              <a:gd name="T35" fmla="*/ 195 h 520"/>
                              <a:gd name="T36" fmla="+- 0 1671 1089"/>
                              <a:gd name="T37" fmla="*/ T36 w 1087"/>
                              <a:gd name="T38" fmla="+- 0 -19 -207"/>
                              <a:gd name="T39" fmla="*/ -19 h 520"/>
                              <a:gd name="T40" fmla="+- 0 2175 1089"/>
                              <a:gd name="T41" fmla="*/ T40 w 1087"/>
                              <a:gd name="T42" fmla="+- 0 187 -207"/>
                              <a:gd name="T43" fmla="*/ 187 h 520"/>
                              <a:gd name="T44" fmla="+- 0 1984 1089"/>
                              <a:gd name="T45" fmla="*/ T44 w 1087"/>
                              <a:gd name="T46" fmla="+- 0 208 -207"/>
                              <a:gd name="T47" fmla="*/ 208 h 520"/>
                              <a:gd name="T48" fmla="+- 0 1792 1089"/>
                              <a:gd name="T49" fmla="*/ T48 w 1087"/>
                              <a:gd name="T50" fmla="+- 0 312 -207"/>
                              <a:gd name="T51" fmla="*/ 312 h 520"/>
                              <a:gd name="T52" fmla="+- 0 2008 1089"/>
                              <a:gd name="T53" fmla="*/ T52 w 1087"/>
                              <a:gd name="T54" fmla="+- 0 283 -207"/>
                              <a:gd name="T55" fmla="*/ 283 h 520"/>
                              <a:gd name="T56" fmla="+- 0 2175 1089"/>
                              <a:gd name="T57" fmla="*/ T56 w 1087"/>
                              <a:gd name="T58" fmla="+- 0 187 -207"/>
                              <a:gd name="T59" fmla="*/ 187 h 5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087" h="520">
                                <a:moveTo>
                                  <a:pt x="383" y="519"/>
                                </a:moveTo>
                                <a:lnTo>
                                  <a:pt x="191" y="415"/>
                                </a:lnTo>
                                <a:lnTo>
                                  <a:pt x="0" y="394"/>
                                </a:lnTo>
                                <a:lnTo>
                                  <a:pt x="166" y="490"/>
                                </a:lnTo>
                                <a:lnTo>
                                  <a:pt x="383" y="519"/>
                                </a:lnTo>
                                <a:close/>
                                <a:moveTo>
                                  <a:pt x="582" y="188"/>
                                </a:moveTo>
                                <a:lnTo>
                                  <a:pt x="543" y="0"/>
                                </a:lnTo>
                                <a:lnTo>
                                  <a:pt x="503" y="188"/>
                                </a:lnTo>
                                <a:lnTo>
                                  <a:pt x="543" y="402"/>
                                </a:lnTo>
                                <a:lnTo>
                                  <a:pt x="582" y="188"/>
                                </a:lnTo>
                                <a:close/>
                                <a:moveTo>
                                  <a:pt x="1086" y="394"/>
                                </a:moveTo>
                                <a:lnTo>
                                  <a:pt x="895" y="415"/>
                                </a:lnTo>
                                <a:lnTo>
                                  <a:pt x="703" y="519"/>
                                </a:lnTo>
                                <a:lnTo>
                                  <a:pt x="919" y="490"/>
                                </a:lnTo>
                                <a:lnTo>
                                  <a:pt x="1086" y="3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B09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docshape32"/>
                        <wps:cNvSpPr>
                          <a:spLocks noChangeAspect="1" noEditPoints="1" noChangeArrowheads="1" noChangeShapeType="1" noTextEdit="1"/>
                        </wps:cNvSpPr>
                        <wps:spPr bwMode="auto">
                          <a:xfrm>
                            <a:off x="1002" y="-297"/>
                            <a:ext cx="1259" cy="502"/>
                          </a:xfrm>
                          <a:custGeom>
                            <a:avLst/>
                            <a:gdLst>
                              <a:gd name="T0" fmla="+- 0 1072 1003"/>
                              <a:gd name="T1" fmla="*/ T0 w 1259"/>
                              <a:gd name="T2" fmla="+- 0 168 -296"/>
                              <a:gd name="T3" fmla="*/ 168 h 502"/>
                              <a:gd name="T4" fmla="+- 0 1068 1003"/>
                              <a:gd name="T5" fmla="*/ T4 w 1259"/>
                              <a:gd name="T6" fmla="+- 0 155 -296"/>
                              <a:gd name="T7" fmla="*/ 155 h 502"/>
                              <a:gd name="T8" fmla="+- 0 1060 1003"/>
                              <a:gd name="T9" fmla="*/ T8 w 1259"/>
                              <a:gd name="T10" fmla="+- 0 145 -296"/>
                              <a:gd name="T11" fmla="*/ 145 h 502"/>
                              <a:gd name="T12" fmla="+- 0 1048 1003"/>
                              <a:gd name="T13" fmla="*/ T12 w 1259"/>
                              <a:gd name="T14" fmla="+- 0 138 -296"/>
                              <a:gd name="T15" fmla="*/ 138 h 502"/>
                              <a:gd name="T16" fmla="+- 0 1034 1003"/>
                              <a:gd name="T17" fmla="*/ T16 w 1259"/>
                              <a:gd name="T18" fmla="+- 0 136 -296"/>
                              <a:gd name="T19" fmla="*/ 136 h 502"/>
                              <a:gd name="T20" fmla="+- 0 1021 1003"/>
                              <a:gd name="T21" fmla="*/ T20 w 1259"/>
                              <a:gd name="T22" fmla="+- 0 140 -296"/>
                              <a:gd name="T23" fmla="*/ 140 h 502"/>
                              <a:gd name="T24" fmla="+- 0 1011 1003"/>
                              <a:gd name="T25" fmla="*/ T24 w 1259"/>
                              <a:gd name="T26" fmla="+- 0 148 -296"/>
                              <a:gd name="T27" fmla="*/ 148 h 502"/>
                              <a:gd name="T28" fmla="+- 0 1004 1003"/>
                              <a:gd name="T29" fmla="*/ T28 w 1259"/>
                              <a:gd name="T30" fmla="+- 0 160 -296"/>
                              <a:gd name="T31" fmla="*/ 160 h 502"/>
                              <a:gd name="T32" fmla="+- 0 1003 1003"/>
                              <a:gd name="T33" fmla="*/ T32 w 1259"/>
                              <a:gd name="T34" fmla="+- 0 174 -296"/>
                              <a:gd name="T35" fmla="*/ 174 h 502"/>
                              <a:gd name="T36" fmla="+- 0 1006 1003"/>
                              <a:gd name="T37" fmla="*/ T36 w 1259"/>
                              <a:gd name="T38" fmla="+- 0 187 -296"/>
                              <a:gd name="T39" fmla="*/ 187 h 502"/>
                              <a:gd name="T40" fmla="+- 0 1014 1003"/>
                              <a:gd name="T41" fmla="*/ T40 w 1259"/>
                              <a:gd name="T42" fmla="+- 0 197 -296"/>
                              <a:gd name="T43" fmla="*/ 197 h 502"/>
                              <a:gd name="T44" fmla="+- 0 1026 1003"/>
                              <a:gd name="T45" fmla="*/ T44 w 1259"/>
                              <a:gd name="T46" fmla="+- 0 204 -296"/>
                              <a:gd name="T47" fmla="*/ 204 h 502"/>
                              <a:gd name="T48" fmla="+- 0 1040 1003"/>
                              <a:gd name="T49" fmla="*/ T48 w 1259"/>
                              <a:gd name="T50" fmla="+- 0 206 -296"/>
                              <a:gd name="T51" fmla="*/ 206 h 502"/>
                              <a:gd name="T52" fmla="+- 0 1053 1003"/>
                              <a:gd name="T53" fmla="*/ T52 w 1259"/>
                              <a:gd name="T54" fmla="+- 0 202 -296"/>
                              <a:gd name="T55" fmla="*/ 202 h 502"/>
                              <a:gd name="T56" fmla="+- 0 1063 1003"/>
                              <a:gd name="T57" fmla="*/ T56 w 1259"/>
                              <a:gd name="T58" fmla="+- 0 194 -296"/>
                              <a:gd name="T59" fmla="*/ 194 h 502"/>
                              <a:gd name="T60" fmla="+- 0 1070 1003"/>
                              <a:gd name="T61" fmla="*/ T60 w 1259"/>
                              <a:gd name="T62" fmla="+- 0 182 -296"/>
                              <a:gd name="T63" fmla="*/ 182 h 502"/>
                              <a:gd name="T64" fmla="+- 0 1072 1003"/>
                              <a:gd name="T65" fmla="*/ T64 w 1259"/>
                              <a:gd name="T66" fmla="+- 0 168 -296"/>
                              <a:gd name="T67" fmla="*/ 168 h 502"/>
                              <a:gd name="T68" fmla="+- 0 1667 1003"/>
                              <a:gd name="T69" fmla="*/ T68 w 1259"/>
                              <a:gd name="T70" fmla="+- 0 -261 -296"/>
                              <a:gd name="T71" fmla="*/ -261 h 502"/>
                              <a:gd name="T72" fmla="+- 0 1664 1003"/>
                              <a:gd name="T73" fmla="*/ T72 w 1259"/>
                              <a:gd name="T74" fmla="+- 0 -275 -296"/>
                              <a:gd name="T75" fmla="*/ -275 h 502"/>
                              <a:gd name="T76" fmla="+- 0 1657 1003"/>
                              <a:gd name="T77" fmla="*/ T76 w 1259"/>
                              <a:gd name="T78" fmla="+- 0 -286 -296"/>
                              <a:gd name="T79" fmla="*/ -286 h 502"/>
                              <a:gd name="T80" fmla="+- 0 1646 1003"/>
                              <a:gd name="T81" fmla="*/ T80 w 1259"/>
                              <a:gd name="T82" fmla="+- 0 -293 -296"/>
                              <a:gd name="T83" fmla="*/ -293 h 502"/>
                              <a:gd name="T84" fmla="+- 0 1632 1003"/>
                              <a:gd name="T85" fmla="*/ T84 w 1259"/>
                              <a:gd name="T86" fmla="+- 0 -296 -296"/>
                              <a:gd name="T87" fmla="*/ -296 h 502"/>
                              <a:gd name="T88" fmla="+- 0 1619 1003"/>
                              <a:gd name="T89" fmla="*/ T88 w 1259"/>
                              <a:gd name="T90" fmla="+- 0 -293 -296"/>
                              <a:gd name="T91" fmla="*/ -293 h 502"/>
                              <a:gd name="T92" fmla="+- 0 1608 1003"/>
                              <a:gd name="T93" fmla="*/ T92 w 1259"/>
                              <a:gd name="T94" fmla="+- 0 -286 -296"/>
                              <a:gd name="T95" fmla="*/ -286 h 502"/>
                              <a:gd name="T96" fmla="+- 0 1600 1003"/>
                              <a:gd name="T97" fmla="*/ T96 w 1259"/>
                              <a:gd name="T98" fmla="+- 0 -275 -296"/>
                              <a:gd name="T99" fmla="*/ -275 h 502"/>
                              <a:gd name="T100" fmla="+- 0 1597 1003"/>
                              <a:gd name="T101" fmla="*/ T100 w 1259"/>
                              <a:gd name="T102" fmla="+- 0 -261 -296"/>
                              <a:gd name="T103" fmla="*/ -261 h 502"/>
                              <a:gd name="T104" fmla="+- 0 1600 1003"/>
                              <a:gd name="T105" fmla="*/ T104 w 1259"/>
                              <a:gd name="T106" fmla="+- 0 -248 -296"/>
                              <a:gd name="T107" fmla="*/ -248 h 502"/>
                              <a:gd name="T108" fmla="+- 0 1608 1003"/>
                              <a:gd name="T109" fmla="*/ T108 w 1259"/>
                              <a:gd name="T110" fmla="+- 0 -237 -296"/>
                              <a:gd name="T111" fmla="*/ -237 h 502"/>
                              <a:gd name="T112" fmla="+- 0 1619 1003"/>
                              <a:gd name="T113" fmla="*/ T112 w 1259"/>
                              <a:gd name="T114" fmla="+- 0 -229 -296"/>
                              <a:gd name="T115" fmla="*/ -229 h 502"/>
                              <a:gd name="T116" fmla="+- 0 1632 1003"/>
                              <a:gd name="T117" fmla="*/ T116 w 1259"/>
                              <a:gd name="T118" fmla="+- 0 -227 -296"/>
                              <a:gd name="T119" fmla="*/ -227 h 502"/>
                              <a:gd name="T120" fmla="+- 0 1646 1003"/>
                              <a:gd name="T121" fmla="*/ T120 w 1259"/>
                              <a:gd name="T122" fmla="+- 0 -229 -296"/>
                              <a:gd name="T123" fmla="*/ -229 h 502"/>
                              <a:gd name="T124" fmla="+- 0 1657 1003"/>
                              <a:gd name="T125" fmla="*/ T124 w 1259"/>
                              <a:gd name="T126" fmla="+- 0 -237 -296"/>
                              <a:gd name="T127" fmla="*/ -237 h 502"/>
                              <a:gd name="T128" fmla="+- 0 1664 1003"/>
                              <a:gd name="T129" fmla="*/ T128 w 1259"/>
                              <a:gd name="T130" fmla="+- 0 -248 -296"/>
                              <a:gd name="T131" fmla="*/ -248 h 502"/>
                              <a:gd name="T132" fmla="+- 0 1667 1003"/>
                              <a:gd name="T133" fmla="*/ T132 w 1259"/>
                              <a:gd name="T134" fmla="+- 0 -261 -296"/>
                              <a:gd name="T135" fmla="*/ -261 h 502"/>
                              <a:gd name="T136" fmla="+- 0 2261 1003"/>
                              <a:gd name="T137" fmla="*/ T136 w 1259"/>
                              <a:gd name="T138" fmla="+- 0 173 -296"/>
                              <a:gd name="T139" fmla="*/ 173 h 502"/>
                              <a:gd name="T140" fmla="+- 0 2259 1003"/>
                              <a:gd name="T141" fmla="*/ T140 w 1259"/>
                              <a:gd name="T142" fmla="+- 0 159 -296"/>
                              <a:gd name="T143" fmla="*/ 159 h 502"/>
                              <a:gd name="T144" fmla="+- 0 2252 1003"/>
                              <a:gd name="T145" fmla="*/ T144 w 1259"/>
                              <a:gd name="T146" fmla="+- 0 147 -296"/>
                              <a:gd name="T147" fmla="*/ 147 h 502"/>
                              <a:gd name="T148" fmla="+- 0 2242 1003"/>
                              <a:gd name="T149" fmla="*/ T148 w 1259"/>
                              <a:gd name="T150" fmla="+- 0 139 -296"/>
                              <a:gd name="T151" fmla="*/ 139 h 502"/>
                              <a:gd name="T152" fmla="+- 0 2229 1003"/>
                              <a:gd name="T153" fmla="*/ T152 w 1259"/>
                              <a:gd name="T154" fmla="+- 0 136 -296"/>
                              <a:gd name="T155" fmla="*/ 136 h 502"/>
                              <a:gd name="T156" fmla="+- 0 2215 1003"/>
                              <a:gd name="T157" fmla="*/ T156 w 1259"/>
                              <a:gd name="T158" fmla="+- 0 137 -296"/>
                              <a:gd name="T159" fmla="*/ 137 h 502"/>
                              <a:gd name="T160" fmla="+- 0 2203 1003"/>
                              <a:gd name="T161" fmla="*/ T160 w 1259"/>
                              <a:gd name="T162" fmla="+- 0 144 -296"/>
                              <a:gd name="T163" fmla="*/ 144 h 502"/>
                              <a:gd name="T164" fmla="+- 0 2195 1003"/>
                              <a:gd name="T165" fmla="*/ T164 w 1259"/>
                              <a:gd name="T166" fmla="+- 0 154 -296"/>
                              <a:gd name="T167" fmla="*/ 154 h 502"/>
                              <a:gd name="T168" fmla="+- 0 2192 1003"/>
                              <a:gd name="T169" fmla="*/ T168 w 1259"/>
                              <a:gd name="T170" fmla="+- 0 167 -296"/>
                              <a:gd name="T171" fmla="*/ 167 h 502"/>
                              <a:gd name="T172" fmla="+- 0 2193 1003"/>
                              <a:gd name="T173" fmla="*/ T172 w 1259"/>
                              <a:gd name="T174" fmla="+- 0 181 -296"/>
                              <a:gd name="T175" fmla="*/ 181 h 502"/>
                              <a:gd name="T176" fmla="+- 0 2200 1003"/>
                              <a:gd name="T177" fmla="*/ T176 w 1259"/>
                              <a:gd name="T178" fmla="+- 0 193 -296"/>
                              <a:gd name="T179" fmla="*/ 193 h 502"/>
                              <a:gd name="T180" fmla="+- 0 2210 1003"/>
                              <a:gd name="T181" fmla="*/ T180 w 1259"/>
                              <a:gd name="T182" fmla="+- 0 201 -296"/>
                              <a:gd name="T183" fmla="*/ 201 h 502"/>
                              <a:gd name="T184" fmla="+- 0 2223 1003"/>
                              <a:gd name="T185" fmla="*/ T184 w 1259"/>
                              <a:gd name="T186" fmla="+- 0 205 -296"/>
                              <a:gd name="T187" fmla="*/ 205 h 502"/>
                              <a:gd name="T188" fmla="+- 0 2237 1003"/>
                              <a:gd name="T189" fmla="*/ T188 w 1259"/>
                              <a:gd name="T190" fmla="+- 0 203 -296"/>
                              <a:gd name="T191" fmla="*/ 203 h 502"/>
                              <a:gd name="T192" fmla="+- 0 2249 1003"/>
                              <a:gd name="T193" fmla="*/ T192 w 1259"/>
                              <a:gd name="T194" fmla="+- 0 196 -296"/>
                              <a:gd name="T195" fmla="*/ 196 h 502"/>
                              <a:gd name="T196" fmla="+- 0 2257 1003"/>
                              <a:gd name="T197" fmla="*/ T196 w 1259"/>
                              <a:gd name="T198" fmla="+- 0 186 -296"/>
                              <a:gd name="T199" fmla="*/ 186 h 502"/>
                              <a:gd name="T200" fmla="+- 0 2261 1003"/>
                              <a:gd name="T201" fmla="*/ T200 w 1259"/>
                              <a:gd name="T202" fmla="+- 0 173 -296"/>
                              <a:gd name="T203" fmla="*/ 173 h 50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</a:cxnLst>
                            <a:rect l="0" t="0" r="r" b="b"/>
                            <a:pathLst>
                              <a:path w="1259" h="502">
                                <a:moveTo>
                                  <a:pt x="69" y="464"/>
                                </a:moveTo>
                                <a:lnTo>
                                  <a:pt x="65" y="451"/>
                                </a:lnTo>
                                <a:lnTo>
                                  <a:pt x="57" y="441"/>
                                </a:lnTo>
                                <a:lnTo>
                                  <a:pt x="45" y="434"/>
                                </a:lnTo>
                                <a:lnTo>
                                  <a:pt x="31" y="432"/>
                                </a:lnTo>
                                <a:lnTo>
                                  <a:pt x="18" y="436"/>
                                </a:lnTo>
                                <a:lnTo>
                                  <a:pt x="8" y="444"/>
                                </a:lnTo>
                                <a:lnTo>
                                  <a:pt x="1" y="456"/>
                                </a:lnTo>
                                <a:lnTo>
                                  <a:pt x="0" y="470"/>
                                </a:lnTo>
                                <a:lnTo>
                                  <a:pt x="3" y="483"/>
                                </a:lnTo>
                                <a:lnTo>
                                  <a:pt x="11" y="493"/>
                                </a:lnTo>
                                <a:lnTo>
                                  <a:pt x="23" y="500"/>
                                </a:lnTo>
                                <a:lnTo>
                                  <a:pt x="37" y="502"/>
                                </a:lnTo>
                                <a:lnTo>
                                  <a:pt x="50" y="498"/>
                                </a:lnTo>
                                <a:lnTo>
                                  <a:pt x="60" y="490"/>
                                </a:lnTo>
                                <a:lnTo>
                                  <a:pt x="67" y="478"/>
                                </a:lnTo>
                                <a:lnTo>
                                  <a:pt x="69" y="464"/>
                                </a:lnTo>
                                <a:close/>
                                <a:moveTo>
                                  <a:pt x="664" y="35"/>
                                </a:moveTo>
                                <a:lnTo>
                                  <a:pt x="661" y="21"/>
                                </a:lnTo>
                                <a:lnTo>
                                  <a:pt x="654" y="10"/>
                                </a:lnTo>
                                <a:lnTo>
                                  <a:pt x="643" y="3"/>
                                </a:lnTo>
                                <a:lnTo>
                                  <a:pt x="629" y="0"/>
                                </a:lnTo>
                                <a:lnTo>
                                  <a:pt x="616" y="3"/>
                                </a:lnTo>
                                <a:lnTo>
                                  <a:pt x="605" y="10"/>
                                </a:lnTo>
                                <a:lnTo>
                                  <a:pt x="597" y="21"/>
                                </a:lnTo>
                                <a:lnTo>
                                  <a:pt x="594" y="35"/>
                                </a:lnTo>
                                <a:lnTo>
                                  <a:pt x="597" y="48"/>
                                </a:lnTo>
                                <a:lnTo>
                                  <a:pt x="605" y="59"/>
                                </a:lnTo>
                                <a:lnTo>
                                  <a:pt x="616" y="67"/>
                                </a:lnTo>
                                <a:lnTo>
                                  <a:pt x="629" y="69"/>
                                </a:lnTo>
                                <a:lnTo>
                                  <a:pt x="643" y="67"/>
                                </a:lnTo>
                                <a:lnTo>
                                  <a:pt x="654" y="59"/>
                                </a:lnTo>
                                <a:lnTo>
                                  <a:pt x="661" y="48"/>
                                </a:lnTo>
                                <a:lnTo>
                                  <a:pt x="664" y="35"/>
                                </a:lnTo>
                                <a:close/>
                                <a:moveTo>
                                  <a:pt x="1258" y="469"/>
                                </a:moveTo>
                                <a:lnTo>
                                  <a:pt x="1256" y="455"/>
                                </a:lnTo>
                                <a:lnTo>
                                  <a:pt x="1249" y="443"/>
                                </a:lnTo>
                                <a:lnTo>
                                  <a:pt x="1239" y="435"/>
                                </a:lnTo>
                                <a:lnTo>
                                  <a:pt x="1226" y="432"/>
                                </a:lnTo>
                                <a:lnTo>
                                  <a:pt x="1212" y="433"/>
                                </a:lnTo>
                                <a:lnTo>
                                  <a:pt x="1200" y="440"/>
                                </a:lnTo>
                                <a:lnTo>
                                  <a:pt x="1192" y="450"/>
                                </a:lnTo>
                                <a:lnTo>
                                  <a:pt x="1189" y="463"/>
                                </a:lnTo>
                                <a:lnTo>
                                  <a:pt x="1190" y="477"/>
                                </a:lnTo>
                                <a:lnTo>
                                  <a:pt x="1197" y="489"/>
                                </a:lnTo>
                                <a:lnTo>
                                  <a:pt x="1207" y="497"/>
                                </a:lnTo>
                                <a:lnTo>
                                  <a:pt x="1220" y="501"/>
                                </a:lnTo>
                                <a:lnTo>
                                  <a:pt x="1234" y="499"/>
                                </a:lnTo>
                                <a:lnTo>
                                  <a:pt x="1246" y="492"/>
                                </a:lnTo>
                                <a:lnTo>
                                  <a:pt x="1254" y="482"/>
                                </a:lnTo>
                                <a:lnTo>
                                  <a:pt x="1258" y="4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2195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docshape33"/>
                        <wps:cNvSpPr>
                          <a:spLocks noChangeAspect="1" noEditPoints="1" noChangeArrowheads="1" noChangeShapeType="1" noTextEdit="1"/>
                        </wps:cNvSpPr>
                        <wps:spPr bwMode="auto">
                          <a:xfrm>
                            <a:off x="982" y="-281"/>
                            <a:ext cx="1299" cy="592"/>
                          </a:xfrm>
                          <a:custGeom>
                            <a:avLst/>
                            <a:gdLst>
                              <a:gd name="T0" fmla="+- 0 991 983"/>
                              <a:gd name="T1" fmla="*/ T0 w 1299"/>
                              <a:gd name="T2" fmla="+- 0 257 -281"/>
                              <a:gd name="T3" fmla="*/ 257 h 592"/>
                              <a:gd name="T4" fmla="+- 0 989 983"/>
                              <a:gd name="T5" fmla="*/ T4 w 1299"/>
                              <a:gd name="T6" fmla="+- 0 258 -281"/>
                              <a:gd name="T7" fmla="*/ 258 h 592"/>
                              <a:gd name="T8" fmla="+- 0 983 983"/>
                              <a:gd name="T9" fmla="*/ T8 w 1299"/>
                              <a:gd name="T10" fmla="+- 0 307 -281"/>
                              <a:gd name="T11" fmla="*/ 307 h 592"/>
                              <a:gd name="T12" fmla="+- 0 1201 983"/>
                              <a:gd name="T13" fmla="*/ T12 w 1299"/>
                              <a:gd name="T14" fmla="+- 0 308 -281"/>
                              <a:gd name="T15" fmla="*/ 308 h 592"/>
                              <a:gd name="T16" fmla="+- 0 1074 983"/>
                              <a:gd name="T17" fmla="*/ T16 w 1299"/>
                              <a:gd name="T18" fmla="+- 0 29 -281"/>
                              <a:gd name="T19" fmla="*/ 29 h 592"/>
                              <a:gd name="T20" fmla="+- 0 1049 983"/>
                              <a:gd name="T21" fmla="*/ T20 w 1299"/>
                              <a:gd name="T22" fmla="+- 0 71 -281"/>
                              <a:gd name="T23" fmla="*/ 71 h 592"/>
                              <a:gd name="T24" fmla="+- 0 1051 983"/>
                              <a:gd name="T25" fmla="*/ T24 w 1299"/>
                              <a:gd name="T26" fmla="+- 0 73 -281"/>
                              <a:gd name="T27" fmla="*/ 73 h 592"/>
                              <a:gd name="T28" fmla="+- 0 1251 983"/>
                              <a:gd name="T29" fmla="*/ T28 w 1299"/>
                              <a:gd name="T30" fmla="+- 0 153 -281"/>
                              <a:gd name="T31" fmla="*/ 153 h 592"/>
                              <a:gd name="T32" fmla="+- 0 1176 983"/>
                              <a:gd name="T33" fmla="*/ T32 w 1299"/>
                              <a:gd name="T34" fmla="+- 0 -99 -281"/>
                              <a:gd name="T35" fmla="*/ -99 h 592"/>
                              <a:gd name="T36" fmla="+- 0 1174 983"/>
                              <a:gd name="T37" fmla="*/ T36 w 1299"/>
                              <a:gd name="T38" fmla="+- 0 -100 -281"/>
                              <a:gd name="T39" fmla="*/ -100 h 592"/>
                              <a:gd name="T40" fmla="+- 0 1141 983"/>
                              <a:gd name="T41" fmla="*/ T40 w 1299"/>
                              <a:gd name="T42" fmla="+- 0 -64 -281"/>
                              <a:gd name="T43" fmla="*/ -64 h 592"/>
                              <a:gd name="T44" fmla="+- 0 1316 983"/>
                              <a:gd name="T45" fmla="*/ T44 w 1299"/>
                              <a:gd name="T46" fmla="+- 0 65 -281"/>
                              <a:gd name="T47" fmla="*/ 65 h 592"/>
                              <a:gd name="T48" fmla="+- 0 1377 983"/>
                              <a:gd name="T49" fmla="*/ T48 w 1299"/>
                              <a:gd name="T50" fmla="+- 0 -235 -281"/>
                              <a:gd name="T51" fmla="*/ -235 h 592"/>
                              <a:gd name="T52" fmla="+- 0 1332 983"/>
                              <a:gd name="T53" fmla="*/ T52 w 1299"/>
                              <a:gd name="T54" fmla="+- 0 -215 -281"/>
                              <a:gd name="T55" fmla="*/ -215 h 592"/>
                              <a:gd name="T56" fmla="+- 0 1333 983"/>
                              <a:gd name="T57" fmla="*/ T56 w 1299"/>
                              <a:gd name="T58" fmla="+- 0 -213 -281"/>
                              <a:gd name="T59" fmla="*/ -213 h 592"/>
                              <a:gd name="T60" fmla="+- 0 1448 983"/>
                              <a:gd name="T61" fmla="*/ T60 w 1299"/>
                              <a:gd name="T62" fmla="+- 0 -30 -281"/>
                              <a:gd name="T63" fmla="*/ -30 h 592"/>
                              <a:gd name="T64" fmla="+- 0 1535 983"/>
                              <a:gd name="T65" fmla="*/ T64 w 1299"/>
                              <a:gd name="T66" fmla="+- 0 -279 -281"/>
                              <a:gd name="T67" fmla="*/ -279 h 592"/>
                              <a:gd name="T68" fmla="+- 0 1534 983"/>
                              <a:gd name="T69" fmla="*/ T68 w 1299"/>
                              <a:gd name="T70" fmla="+- 0 -281 -281"/>
                              <a:gd name="T71" fmla="*/ -281 h 592"/>
                              <a:gd name="T72" fmla="+- 0 1486 983"/>
                              <a:gd name="T73" fmla="*/ T72 w 1299"/>
                              <a:gd name="T74" fmla="+- 0 -271 -281"/>
                              <a:gd name="T75" fmla="*/ -271 h 592"/>
                              <a:gd name="T76" fmla="+- 0 1552 983"/>
                              <a:gd name="T77" fmla="*/ T76 w 1299"/>
                              <a:gd name="T78" fmla="+- 0 -64 -281"/>
                              <a:gd name="T79" fmla="*/ -64 h 592"/>
                              <a:gd name="T80" fmla="+- 0 1777 983"/>
                              <a:gd name="T81" fmla="*/ T80 w 1299"/>
                              <a:gd name="T82" fmla="+- 0 -272 -281"/>
                              <a:gd name="T83" fmla="*/ -272 h 592"/>
                              <a:gd name="T84" fmla="+- 0 1729 983"/>
                              <a:gd name="T85" fmla="*/ T84 w 1299"/>
                              <a:gd name="T86" fmla="+- 0 -280 -281"/>
                              <a:gd name="T87" fmla="*/ -280 h 592"/>
                              <a:gd name="T88" fmla="+- 0 1712 983"/>
                              <a:gd name="T89" fmla="*/ T88 w 1299"/>
                              <a:gd name="T90" fmla="+- 0 -64 -281"/>
                              <a:gd name="T91" fmla="*/ -64 h 592"/>
                              <a:gd name="T92" fmla="+- 0 1778 983"/>
                              <a:gd name="T93" fmla="*/ T92 w 1299"/>
                              <a:gd name="T94" fmla="+- 0 -271 -281"/>
                              <a:gd name="T95" fmla="*/ -271 h 592"/>
                              <a:gd name="T96" fmla="+- 0 1931 983"/>
                              <a:gd name="T97" fmla="*/ T96 w 1299"/>
                              <a:gd name="T98" fmla="+- 0 -215 -281"/>
                              <a:gd name="T99" fmla="*/ -215 h 592"/>
                              <a:gd name="T100" fmla="+- 0 1886 983"/>
                              <a:gd name="T101" fmla="*/ T100 w 1299"/>
                              <a:gd name="T102" fmla="+- 0 -235 -281"/>
                              <a:gd name="T103" fmla="*/ -235 h 592"/>
                              <a:gd name="T104" fmla="+- 0 1818 983"/>
                              <a:gd name="T105" fmla="*/ T104 w 1299"/>
                              <a:gd name="T106" fmla="+- 0 -29 -281"/>
                              <a:gd name="T107" fmla="*/ -29 h 592"/>
                              <a:gd name="T108" fmla="+- 0 1932 983"/>
                              <a:gd name="T109" fmla="*/ T108 w 1299"/>
                              <a:gd name="T110" fmla="+- 0 -214 -281"/>
                              <a:gd name="T111" fmla="*/ -214 h 592"/>
                              <a:gd name="T112" fmla="+- 0 2090 983"/>
                              <a:gd name="T113" fmla="*/ T112 w 1299"/>
                              <a:gd name="T114" fmla="+- 0 -100 -281"/>
                              <a:gd name="T115" fmla="*/ -100 h 592"/>
                              <a:gd name="T116" fmla="+- 0 2088 983"/>
                              <a:gd name="T117" fmla="*/ T116 w 1299"/>
                              <a:gd name="T118" fmla="+- 0 -99 -281"/>
                              <a:gd name="T119" fmla="*/ -99 h 592"/>
                              <a:gd name="T120" fmla="+- 0 1950 983"/>
                              <a:gd name="T121" fmla="*/ T120 w 1299"/>
                              <a:gd name="T122" fmla="+- 0 67 -281"/>
                              <a:gd name="T123" fmla="*/ 67 h 592"/>
                              <a:gd name="T124" fmla="+- 0 2123 983"/>
                              <a:gd name="T125" fmla="*/ T124 w 1299"/>
                              <a:gd name="T126" fmla="+- 0 -65 -281"/>
                              <a:gd name="T127" fmla="*/ -65 h 592"/>
                              <a:gd name="T128" fmla="+- 0 2191 983"/>
                              <a:gd name="T129" fmla="*/ T128 w 1299"/>
                              <a:gd name="T130" fmla="+- 0 29 -281"/>
                              <a:gd name="T131" fmla="*/ 29 h 592"/>
                              <a:gd name="T132" fmla="+- 0 2012 983"/>
                              <a:gd name="T133" fmla="*/ T132 w 1299"/>
                              <a:gd name="T134" fmla="+- 0 153 -281"/>
                              <a:gd name="T135" fmla="*/ 153 h 592"/>
                              <a:gd name="T136" fmla="+- 0 2213 983"/>
                              <a:gd name="T137" fmla="*/ T136 w 1299"/>
                              <a:gd name="T138" fmla="+- 0 73 -281"/>
                              <a:gd name="T139" fmla="*/ 73 h 592"/>
                              <a:gd name="T140" fmla="+- 0 2214 983"/>
                              <a:gd name="T141" fmla="*/ T140 w 1299"/>
                              <a:gd name="T142" fmla="+- 0 71 -281"/>
                              <a:gd name="T143" fmla="*/ 71 h 592"/>
                              <a:gd name="T144" fmla="+- 0 2275 983"/>
                              <a:gd name="T145" fmla="*/ T144 w 1299"/>
                              <a:gd name="T146" fmla="+- 0 258 -281"/>
                              <a:gd name="T147" fmla="*/ 258 h 592"/>
                              <a:gd name="T148" fmla="+- 0 2273 983"/>
                              <a:gd name="T149" fmla="*/ T148 w 1299"/>
                              <a:gd name="T150" fmla="+- 0 257 -281"/>
                              <a:gd name="T151" fmla="*/ 257 h 592"/>
                              <a:gd name="T152" fmla="+- 0 2063 983"/>
                              <a:gd name="T153" fmla="*/ T152 w 1299"/>
                              <a:gd name="T154" fmla="+- 0 310 -281"/>
                              <a:gd name="T155" fmla="*/ 310 h 592"/>
                              <a:gd name="T156" fmla="+- 0 2281 983"/>
                              <a:gd name="T157" fmla="*/ T156 w 1299"/>
                              <a:gd name="T158" fmla="+- 0 306 -281"/>
                              <a:gd name="T159" fmla="*/ 306 h 59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1299" h="592">
                                <a:moveTo>
                                  <a:pt x="218" y="589"/>
                                </a:moveTo>
                                <a:lnTo>
                                  <a:pt x="8" y="538"/>
                                </a:lnTo>
                                <a:lnTo>
                                  <a:pt x="7" y="538"/>
                                </a:lnTo>
                                <a:lnTo>
                                  <a:pt x="6" y="539"/>
                                </a:lnTo>
                                <a:lnTo>
                                  <a:pt x="0" y="587"/>
                                </a:lnTo>
                                <a:lnTo>
                                  <a:pt x="0" y="588"/>
                                </a:lnTo>
                                <a:lnTo>
                                  <a:pt x="217" y="591"/>
                                </a:lnTo>
                                <a:lnTo>
                                  <a:pt x="218" y="589"/>
                                </a:lnTo>
                                <a:close/>
                                <a:moveTo>
                                  <a:pt x="268" y="434"/>
                                </a:moveTo>
                                <a:lnTo>
                                  <a:pt x="91" y="310"/>
                                </a:lnTo>
                                <a:lnTo>
                                  <a:pt x="90" y="310"/>
                                </a:lnTo>
                                <a:lnTo>
                                  <a:pt x="66" y="352"/>
                                </a:lnTo>
                                <a:lnTo>
                                  <a:pt x="67" y="354"/>
                                </a:lnTo>
                                <a:lnTo>
                                  <a:pt x="68" y="354"/>
                                </a:lnTo>
                                <a:lnTo>
                                  <a:pt x="267" y="437"/>
                                </a:lnTo>
                                <a:lnTo>
                                  <a:pt x="268" y="434"/>
                                </a:lnTo>
                                <a:close/>
                                <a:moveTo>
                                  <a:pt x="333" y="346"/>
                                </a:moveTo>
                                <a:lnTo>
                                  <a:pt x="193" y="182"/>
                                </a:lnTo>
                                <a:lnTo>
                                  <a:pt x="192" y="181"/>
                                </a:lnTo>
                                <a:lnTo>
                                  <a:pt x="191" y="181"/>
                                </a:lnTo>
                                <a:lnTo>
                                  <a:pt x="158" y="216"/>
                                </a:lnTo>
                                <a:lnTo>
                                  <a:pt x="158" y="217"/>
                                </a:lnTo>
                                <a:lnTo>
                                  <a:pt x="331" y="348"/>
                                </a:lnTo>
                                <a:lnTo>
                                  <a:pt x="333" y="346"/>
                                </a:lnTo>
                                <a:close/>
                                <a:moveTo>
                                  <a:pt x="465" y="251"/>
                                </a:moveTo>
                                <a:lnTo>
                                  <a:pt x="394" y="46"/>
                                </a:lnTo>
                                <a:lnTo>
                                  <a:pt x="393" y="45"/>
                                </a:lnTo>
                                <a:lnTo>
                                  <a:pt x="349" y="66"/>
                                </a:lnTo>
                                <a:lnTo>
                                  <a:pt x="349" y="67"/>
                                </a:lnTo>
                                <a:lnTo>
                                  <a:pt x="350" y="68"/>
                                </a:lnTo>
                                <a:lnTo>
                                  <a:pt x="462" y="252"/>
                                </a:lnTo>
                                <a:lnTo>
                                  <a:pt x="465" y="251"/>
                                </a:lnTo>
                                <a:close/>
                                <a:moveTo>
                                  <a:pt x="569" y="217"/>
                                </a:moveTo>
                                <a:lnTo>
                                  <a:pt x="552" y="2"/>
                                </a:lnTo>
                                <a:lnTo>
                                  <a:pt x="552" y="1"/>
                                </a:lnTo>
                                <a:lnTo>
                                  <a:pt x="551" y="0"/>
                                </a:lnTo>
                                <a:lnTo>
                                  <a:pt x="503" y="9"/>
                                </a:lnTo>
                                <a:lnTo>
                                  <a:pt x="503" y="10"/>
                                </a:lnTo>
                                <a:lnTo>
                                  <a:pt x="566" y="218"/>
                                </a:lnTo>
                                <a:lnTo>
                                  <a:pt x="569" y="217"/>
                                </a:lnTo>
                                <a:close/>
                                <a:moveTo>
                                  <a:pt x="795" y="10"/>
                                </a:moveTo>
                                <a:lnTo>
                                  <a:pt x="794" y="9"/>
                                </a:lnTo>
                                <a:lnTo>
                                  <a:pt x="747" y="0"/>
                                </a:lnTo>
                                <a:lnTo>
                                  <a:pt x="746" y="1"/>
                                </a:lnTo>
                                <a:lnTo>
                                  <a:pt x="746" y="2"/>
                                </a:lnTo>
                                <a:lnTo>
                                  <a:pt x="729" y="217"/>
                                </a:lnTo>
                                <a:lnTo>
                                  <a:pt x="731" y="218"/>
                                </a:lnTo>
                                <a:lnTo>
                                  <a:pt x="795" y="10"/>
                                </a:lnTo>
                                <a:close/>
                                <a:moveTo>
                                  <a:pt x="949" y="67"/>
                                </a:moveTo>
                                <a:lnTo>
                                  <a:pt x="948" y="66"/>
                                </a:lnTo>
                                <a:lnTo>
                                  <a:pt x="904" y="45"/>
                                </a:lnTo>
                                <a:lnTo>
                                  <a:pt x="903" y="46"/>
                                </a:lnTo>
                                <a:lnTo>
                                  <a:pt x="833" y="251"/>
                                </a:lnTo>
                                <a:lnTo>
                                  <a:pt x="835" y="252"/>
                                </a:lnTo>
                                <a:lnTo>
                                  <a:pt x="948" y="68"/>
                                </a:lnTo>
                                <a:lnTo>
                                  <a:pt x="949" y="67"/>
                                </a:lnTo>
                                <a:close/>
                                <a:moveTo>
                                  <a:pt x="1140" y="216"/>
                                </a:moveTo>
                                <a:lnTo>
                                  <a:pt x="1107" y="181"/>
                                </a:lnTo>
                                <a:lnTo>
                                  <a:pt x="1106" y="181"/>
                                </a:lnTo>
                                <a:lnTo>
                                  <a:pt x="1105" y="182"/>
                                </a:lnTo>
                                <a:lnTo>
                                  <a:pt x="965" y="346"/>
                                </a:lnTo>
                                <a:lnTo>
                                  <a:pt x="967" y="348"/>
                                </a:lnTo>
                                <a:lnTo>
                                  <a:pt x="1140" y="217"/>
                                </a:lnTo>
                                <a:lnTo>
                                  <a:pt x="1140" y="216"/>
                                </a:lnTo>
                                <a:close/>
                                <a:moveTo>
                                  <a:pt x="1231" y="352"/>
                                </a:moveTo>
                                <a:lnTo>
                                  <a:pt x="1208" y="310"/>
                                </a:lnTo>
                                <a:lnTo>
                                  <a:pt x="1207" y="310"/>
                                </a:lnTo>
                                <a:lnTo>
                                  <a:pt x="1029" y="434"/>
                                </a:lnTo>
                                <a:lnTo>
                                  <a:pt x="1031" y="437"/>
                                </a:lnTo>
                                <a:lnTo>
                                  <a:pt x="1230" y="354"/>
                                </a:lnTo>
                                <a:lnTo>
                                  <a:pt x="1231" y="354"/>
                                </a:lnTo>
                                <a:lnTo>
                                  <a:pt x="1231" y="352"/>
                                </a:lnTo>
                                <a:close/>
                                <a:moveTo>
                                  <a:pt x="1298" y="587"/>
                                </a:moveTo>
                                <a:lnTo>
                                  <a:pt x="1292" y="539"/>
                                </a:lnTo>
                                <a:lnTo>
                                  <a:pt x="1291" y="538"/>
                                </a:lnTo>
                                <a:lnTo>
                                  <a:pt x="1290" y="538"/>
                                </a:lnTo>
                                <a:lnTo>
                                  <a:pt x="1080" y="589"/>
                                </a:lnTo>
                                <a:lnTo>
                                  <a:pt x="1080" y="591"/>
                                </a:lnTo>
                                <a:lnTo>
                                  <a:pt x="1297" y="588"/>
                                </a:lnTo>
                                <a:lnTo>
                                  <a:pt x="1298" y="58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B5E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docshape34"/>
                        <wps:cNvSpPr>
                          <a:spLocks noChangeAspect="1" noEditPoints="1" noChangeArrowheads="1" noChangeShapeType="1" noTextEdit="1"/>
                        </wps:cNvSpPr>
                        <wps:spPr bwMode="auto">
                          <a:xfrm>
                            <a:off x="928" y="-308"/>
                            <a:ext cx="1408" cy="1343"/>
                          </a:xfrm>
                          <a:custGeom>
                            <a:avLst/>
                            <a:gdLst>
                              <a:gd name="T0" fmla="+- 0 1470 928"/>
                              <a:gd name="T1" fmla="*/ T0 w 1408"/>
                              <a:gd name="T2" fmla="+- 0 358 -307"/>
                              <a:gd name="T3" fmla="*/ 358 h 1343"/>
                              <a:gd name="T4" fmla="+- 0 928 928"/>
                              <a:gd name="T5" fmla="*/ T4 w 1408"/>
                              <a:gd name="T6" fmla="+- 0 358 -307"/>
                              <a:gd name="T7" fmla="*/ 358 h 1343"/>
                              <a:gd name="T8" fmla="+- 0 928 928"/>
                              <a:gd name="T9" fmla="*/ T8 w 1408"/>
                              <a:gd name="T10" fmla="+- 0 370 -307"/>
                              <a:gd name="T11" fmla="*/ 370 h 1343"/>
                              <a:gd name="T12" fmla="+- 0 1470 928"/>
                              <a:gd name="T13" fmla="*/ T12 w 1408"/>
                              <a:gd name="T14" fmla="+- 0 370 -307"/>
                              <a:gd name="T15" fmla="*/ 370 h 1343"/>
                              <a:gd name="T16" fmla="+- 0 1470 928"/>
                              <a:gd name="T17" fmla="*/ T16 w 1408"/>
                              <a:gd name="T18" fmla="+- 0 358 -307"/>
                              <a:gd name="T19" fmla="*/ 358 h 1343"/>
                              <a:gd name="T20" fmla="+- 0 1505 928"/>
                              <a:gd name="T21" fmla="*/ T20 w 1408"/>
                              <a:gd name="T22" fmla="+- 0 464 -307"/>
                              <a:gd name="T23" fmla="*/ 464 h 1343"/>
                              <a:gd name="T24" fmla="+- 0 1497 928"/>
                              <a:gd name="T25" fmla="*/ T24 w 1408"/>
                              <a:gd name="T26" fmla="+- 0 454 -307"/>
                              <a:gd name="T27" fmla="*/ 454 h 1343"/>
                              <a:gd name="T28" fmla="+- 0 1059 928"/>
                              <a:gd name="T29" fmla="*/ T28 w 1408"/>
                              <a:gd name="T30" fmla="+- 0 772 -307"/>
                              <a:gd name="T31" fmla="*/ 772 h 1343"/>
                              <a:gd name="T32" fmla="+- 0 1066 928"/>
                              <a:gd name="T33" fmla="*/ T32 w 1408"/>
                              <a:gd name="T34" fmla="+- 0 782 -307"/>
                              <a:gd name="T35" fmla="*/ 782 h 1343"/>
                              <a:gd name="T36" fmla="+- 0 1505 928"/>
                              <a:gd name="T37" fmla="*/ T36 w 1408"/>
                              <a:gd name="T38" fmla="+- 0 464 -307"/>
                              <a:gd name="T39" fmla="*/ 464 h 1343"/>
                              <a:gd name="T40" fmla="+- 0 1505 928"/>
                              <a:gd name="T41" fmla="*/ T40 w 1408"/>
                              <a:gd name="T42" fmla="+- 0 264 -307"/>
                              <a:gd name="T43" fmla="*/ 264 h 1343"/>
                              <a:gd name="T44" fmla="+- 0 1066 928"/>
                              <a:gd name="T45" fmla="*/ T44 w 1408"/>
                              <a:gd name="T46" fmla="+- 0 -55 -307"/>
                              <a:gd name="T47" fmla="*/ -55 h 1343"/>
                              <a:gd name="T48" fmla="+- 0 1059 928"/>
                              <a:gd name="T49" fmla="*/ T48 w 1408"/>
                              <a:gd name="T50" fmla="+- 0 -45 -307"/>
                              <a:gd name="T51" fmla="*/ -45 h 1343"/>
                              <a:gd name="T52" fmla="+- 0 1497 928"/>
                              <a:gd name="T53" fmla="*/ T52 w 1408"/>
                              <a:gd name="T54" fmla="+- 0 274 -307"/>
                              <a:gd name="T55" fmla="*/ 274 h 1343"/>
                              <a:gd name="T56" fmla="+- 0 1505 928"/>
                              <a:gd name="T57" fmla="*/ T56 w 1408"/>
                              <a:gd name="T58" fmla="+- 0 264 -307"/>
                              <a:gd name="T59" fmla="*/ 264 h 1343"/>
                              <a:gd name="T60" fmla="+- 0 1588 928"/>
                              <a:gd name="T61" fmla="*/ T60 w 1408"/>
                              <a:gd name="T62" fmla="+- 0 208 -307"/>
                              <a:gd name="T63" fmla="*/ 208 h 1343"/>
                              <a:gd name="T64" fmla="+- 0 1420 928"/>
                              <a:gd name="T65" fmla="*/ T64 w 1408"/>
                              <a:gd name="T66" fmla="+- 0 -307 -307"/>
                              <a:gd name="T67" fmla="*/ -307 h 1343"/>
                              <a:gd name="T68" fmla="+- 0 1409 928"/>
                              <a:gd name="T69" fmla="*/ T68 w 1408"/>
                              <a:gd name="T70" fmla="+- 0 -304 -307"/>
                              <a:gd name="T71" fmla="*/ -304 h 1343"/>
                              <a:gd name="T72" fmla="+- 0 1576 928"/>
                              <a:gd name="T73" fmla="*/ T72 w 1408"/>
                              <a:gd name="T74" fmla="+- 0 212 -307"/>
                              <a:gd name="T75" fmla="*/ 212 h 1343"/>
                              <a:gd name="T76" fmla="+- 0 1588 928"/>
                              <a:gd name="T77" fmla="*/ T76 w 1408"/>
                              <a:gd name="T78" fmla="+- 0 208 -307"/>
                              <a:gd name="T79" fmla="*/ 208 h 1343"/>
                              <a:gd name="T80" fmla="+- 0 1588 928"/>
                              <a:gd name="T81" fmla="*/ T80 w 1408"/>
                              <a:gd name="T82" fmla="+- 0 519 -307"/>
                              <a:gd name="T83" fmla="*/ 519 h 1343"/>
                              <a:gd name="T84" fmla="+- 0 1576 928"/>
                              <a:gd name="T85" fmla="*/ T84 w 1408"/>
                              <a:gd name="T86" fmla="+- 0 516 -307"/>
                              <a:gd name="T87" fmla="*/ 516 h 1343"/>
                              <a:gd name="T88" fmla="+- 0 1409 928"/>
                              <a:gd name="T89" fmla="*/ T88 w 1408"/>
                              <a:gd name="T90" fmla="+- 0 1031 -307"/>
                              <a:gd name="T91" fmla="*/ 1031 h 1343"/>
                              <a:gd name="T92" fmla="+- 0 1420 928"/>
                              <a:gd name="T93" fmla="*/ T92 w 1408"/>
                              <a:gd name="T94" fmla="+- 0 1035 -307"/>
                              <a:gd name="T95" fmla="*/ 1035 h 1343"/>
                              <a:gd name="T96" fmla="+- 0 1588 928"/>
                              <a:gd name="T97" fmla="*/ T96 w 1408"/>
                              <a:gd name="T98" fmla="+- 0 519 -307"/>
                              <a:gd name="T99" fmla="*/ 519 h 1343"/>
                              <a:gd name="T100" fmla="+- 0 1855 928"/>
                              <a:gd name="T101" fmla="*/ T100 w 1408"/>
                              <a:gd name="T102" fmla="+- 0 -304 -307"/>
                              <a:gd name="T103" fmla="*/ -304 h 1343"/>
                              <a:gd name="T104" fmla="+- 0 1843 928"/>
                              <a:gd name="T105" fmla="*/ T104 w 1408"/>
                              <a:gd name="T106" fmla="+- 0 -307 -307"/>
                              <a:gd name="T107" fmla="*/ -307 h 1343"/>
                              <a:gd name="T108" fmla="+- 0 1676 928"/>
                              <a:gd name="T109" fmla="*/ T108 w 1408"/>
                              <a:gd name="T110" fmla="+- 0 208 -307"/>
                              <a:gd name="T111" fmla="*/ 208 h 1343"/>
                              <a:gd name="T112" fmla="+- 0 1688 928"/>
                              <a:gd name="T113" fmla="*/ T112 w 1408"/>
                              <a:gd name="T114" fmla="+- 0 212 -307"/>
                              <a:gd name="T115" fmla="*/ 212 h 1343"/>
                              <a:gd name="T116" fmla="+- 0 1855 928"/>
                              <a:gd name="T117" fmla="*/ T116 w 1408"/>
                              <a:gd name="T118" fmla="+- 0 -304 -307"/>
                              <a:gd name="T119" fmla="*/ -304 h 1343"/>
                              <a:gd name="T120" fmla="+- 0 2205 928"/>
                              <a:gd name="T121" fmla="*/ T120 w 1408"/>
                              <a:gd name="T122" fmla="+- 0 -45 -307"/>
                              <a:gd name="T123" fmla="*/ -45 h 1343"/>
                              <a:gd name="T124" fmla="+- 0 2198 928"/>
                              <a:gd name="T125" fmla="*/ T124 w 1408"/>
                              <a:gd name="T126" fmla="+- 0 -55 -307"/>
                              <a:gd name="T127" fmla="*/ -55 h 1343"/>
                              <a:gd name="T128" fmla="+- 0 1759 928"/>
                              <a:gd name="T129" fmla="*/ T128 w 1408"/>
                              <a:gd name="T130" fmla="+- 0 264 -307"/>
                              <a:gd name="T131" fmla="*/ 264 h 1343"/>
                              <a:gd name="T132" fmla="+- 0 1766 928"/>
                              <a:gd name="T133" fmla="*/ T132 w 1408"/>
                              <a:gd name="T134" fmla="+- 0 274 -307"/>
                              <a:gd name="T135" fmla="*/ 274 h 1343"/>
                              <a:gd name="T136" fmla="+- 0 2205 928"/>
                              <a:gd name="T137" fmla="*/ T136 w 1408"/>
                              <a:gd name="T138" fmla="+- 0 -45 -307"/>
                              <a:gd name="T139" fmla="*/ -45 h 1343"/>
                              <a:gd name="T140" fmla="+- 0 2336 928"/>
                              <a:gd name="T141" fmla="*/ T140 w 1408"/>
                              <a:gd name="T142" fmla="+- 0 358 -307"/>
                              <a:gd name="T143" fmla="*/ 358 h 1343"/>
                              <a:gd name="T144" fmla="+- 0 1793 928"/>
                              <a:gd name="T145" fmla="*/ T144 w 1408"/>
                              <a:gd name="T146" fmla="+- 0 358 -307"/>
                              <a:gd name="T147" fmla="*/ 358 h 1343"/>
                              <a:gd name="T148" fmla="+- 0 1793 928"/>
                              <a:gd name="T149" fmla="*/ T148 w 1408"/>
                              <a:gd name="T150" fmla="+- 0 370 -307"/>
                              <a:gd name="T151" fmla="*/ 370 h 1343"/>
                              <a:gd name="T152" fmla="+- 0 2336 928"/>
                              <a:gd name="T153" fmla="*/ T152 w 1408"/>
                              <a:gd name="T154" fmla="+- 0 370 -307"/>
                              <a:gd name="T155" fmla="*/ 370 h 1343"/>
                              <a:gd name="T156" fmla="+- 0 2336 928"/>
                              <a:gd name="T157" fmla="*/ T156 w 1408"/>
                              <a:gd name="T158" fmla="+- 0 358 -307"/>
                              <a:gd name="T159" fmla="*/ 358 h 134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1408" h="1343">
                                <a:moveTo>
                                  <a:pt x="542" y="665"/>
                                </a:moveTo>
                                <a:lnTo>
                                  <a:pt x="0" y="665"/>
                                </a:lnTo>
                                <a:lnTo>
                                  <a:pt x="0" y="677"/>
                                </a:lnTo>
                                <a:lnTo>
                                  <a:pt x="542" y="677"/>
                                </a:lnTo>
                                <a:lnTo>
                                  <a:pt x="542" y="665"/>
                                </a:lnTo>
                                <a:close/>
                                <a:moveTo>
                                  <a:pt x="577" y="771"/>
                                </a:moveTo>
                                <a:lnTo>
                                  <a:pt x="569" y="761"/>
                                </a:lnTo>
                                <a:lnTo>
                                  <a:pt x="131" y="1079"/>
                                </a:lnTo>
                                <a:lnTo>
                                  <a:pt x="138" y="1089"/>
                                </a:lnTo>
                                <a:lnTo>
                                  <a:pt x="577" y="771"/>
                                </a:lnTo>
                                <a:close/>
                                <a:moveTo>
                                  <a:pt x="577" y="571"/>
                                </a:moveTo>
                                <a:lnTo>
                                  <a:pt x="138" y="252"/>
                                </a:lnTo>
                                <a:lnTo>
                                  <a:pt x="131" y="262"/>
                                </a:lnTo>
                                <a:lnTo>
                                  <a:pt x="569" y="581"/>
                                </a:lnTo>
                                <a:lnTo>
                                  <a:pt x="577" y="571"/>
                                </a:lnTo>
                                <a:close/>
                                <a:moveTo>
                                  <a:pt x="660" y="515"/>
                                </a:moveTo>
                                <a:lnTo>
                                  <a:pt x="492" y="0"/>
                                </a:lnTo>
                                <a:lnTo>
                                  <a:pt x="481" y="3"/>
                                </a:lnTo>
                                <a:lnTo>
                                  <a:pt x="648" y="519"/>
                                </a:lnTo>
                                <a:lnTo>
                                  <a:pt x="660" y="515"/>
                                </a:lnTo>
                                <a:close/>
                                <a:moveTo>
                                  <a:pt x="660" y="826"/>
                                </a:moveTo>
                                <a:lnTo>
                                  <a:pt x="648" y="823"/>
                                </a:lnTo>
                                <a:lnTo>
                                  <a:pt x="481" y="1338"/>
                                </a:lnTo>
                                <a:lnTo>
                                  <a:pt x="492" y="1342"/>
                                </a:lnTo>
                                <a:lnTo>
                                  <a:pt x="660" y="826"/>
                                </a:lnTo>
                                <a:close/>
                                <a:moveTo>
                                  <a:pt x="927" y="3"/>
                                </a:moveTo>
                                <a:lnTo>
                                  <a:pt x="915" y="0"/>
                                </a:lnTo>
                                <a:lnTo>
                                  <a:pt x="748" y="515"/>
                                </a:lnTo>
                                <a:lnTo>
                                  <a:pt x="760" y="519"/>
                                </a:lnTo>
                                <a:lnTo>
                                  <a:pt x="927" y="3"/>
                                </a:lnTo>
                                <a:close/>
                                <a:moveTo>
                                  <a:pt x="1277" y="262"/>
                                </a:moveTo>
                                <a:lnTo>
                                  <a:pt x="1270" y="252"/>
                                </a:lnTo>
                                <a:lnTo>
                                  <a:pt x="831" y="571"/>
                                </a:lnTo>
                                <a:lnTo>
                                  <a:pt x="838" y="581"/>
                                </a:lnTo>
                                <a:lnTo>
                                  <a:pt x="1277" y="262"/>
                                </a:lnTo>
                                <a:close/>
                                <a:moveTo>
                                  <a:pt x="1408" y="665"/>
                                </a:moveTo>
                                <a:lnTo>
                                  <a:pt x="865" y="665"/>
                                </a:lnTo>
                                <a:lnTo>
                                  <a:pt x="865" y="677"/>
                                </a:lnTo>
                                <a:lnTo>
                                  <a:pt x="1408" y="677"/>
                                </a:lnTo>
                                <a:lnTo>
                                  <a:pt x="1408" y="6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71D7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7" name="docshapegroup35"/>
                      <wpg:cNvGrpSpPr>
                        <a:grpSpLocks noChangeAspect="1"/>
                      </wpg:cNvGrpSpPr>
                      <wpg:grpSpPr bwMode="auto">
                        <a:xfrm>
                          <a:off x="117492" y="945050"/>
                          <a:ext cx="689610" cy="467360"/>
                          <a:chOff x="1089" y="288"/>
                          <a:chExt cx="1086" cy="736"/>
                        </a:xfrm>
                      </wpg:grpSpPr>
                      <wps:wsp>
                        <wps:cNvPr id="8" name="docshape36"/>
                        <wps:cNvSpPr>
                          <a:spLocks noChangeAspect="1" noEditPoints="1" noChangeArrowheads="1" noChangeShapeType="1" noTextEdit="1"/>
                        </wps:cNvSpPr>
                        <wps:spPr bwMode="auto">
                          <a:xfrm>
                            <a:off x="1088" y="287"/>
                            <a:ext cx="687" cy="433"/>
                          </a:xfrm>
                          <a:custGeom>
                            <a:avLst/>
                            <a:gdLst>
                              <a:gd name="T0" fmla="+- 0 1411 1089"/>
                              <a:gd name="T1" fmla="*/ T0 w 687"/>
                              <a:gd name="T2" fmla="+- 0 329 288"/>
                              <a:gd name="T3" fmla="*/ 329 h 433"/>
                              <a:gd name="T4" fmla="+- 0 1383 1089"/>
                              <a:gd name="T5" fmla="*/ T4 w 687"/>
                              <a:gd name="T6" fmla="+- 0 313 288"/>
                              <a:gd name="T7" fmla="*/ 313 h 433"/>
                              <a:gd name="T8" fmla="+- 0 1353 1089"/>
                              <a:gd name="T9" fmla="*/ T8 w 687"/>
                              <a:gd name="T10" fmla="+- 0 300 288"/>
                              <a:gd name="T11" fmla="*/ 300 h 433"/>
                              <a:gd name="T12" fmla="+- 0 1317 1089"/>
                              <a:gd name="T13" fmla="*/ T12 w 687"/>
                              <a:gd name="T14" fmla="+- 0 291 288"/>
                              <a:gd name="T15" fmla="*/ 291 h 433"/>
                              <a:gd name="T16" fmla="+- 0 1277 1089"/>
                              <a:gd name="T17" fmla="*/ T16 w 687"/>
                              <a:gd name="T18" fmla="+- 0 288 288"/>
                              <a:gd name="T19" fmla="*/ 288 h 433"/>
                              <a:gd name="T20" fmla="+- 0 1201 1089"/>
                              <a:gd name="T21" fmla="*/ T20 w 687"/>
                              <a:gd name="T22" fmla="+- 0 299 288"/>
                              <a:gd name="T23" fmla="*/ 299 h 433"/>
                              <a:gd name="T24" fmla="+- 0 1142 1089"/>
                              <a:gd name="T25" fmla="*/ T24 w 687"/>
                              <a:gd name="T26" fmla="+- 0 335 288"/>
                              <a:gd name="T27" fmla="*/ 335 h 433"/>
                              <a:gd name="T28" fmla="+- 0 1103 1089"/>
                              <a:gd name="T29" fmla="*/ T28 w 687"/>
                              <a:gd name="T30" fmla="+- 0 397 288"/>
                              <a:gd name="T31" fmla="*/ 397 h 433"/>
                              <a:gd name="T32" fmla="+- 0 1089 1089"/>
                              <a:gd name="T33" fmla="*/ T32 w 687"/>
                              <a:gd name="T34" fmla="+- 0 489 288"/>
                              <a:gd name="T35" fmla="*/ 489 h 433"/>
                              <a:gd name="T36" fmla="+- 0 1089 1089"/>
                              <a:gd name="T37" fmla="*/ T36 w 687"/>
                              <a:gd name="T38" fmla="+- 0 520 288"/>
                              <a:gd name="T39" fmla="*/ 520 h 433"/>
                              <a:gd name="T40" fmla="+- 0 1103 1089"/>
                              <a:gd name="T41" fmla="*/ T40 w 687"/>
                              <a:gd name="T42" fmla="+- 0 612 288"/>
                              <a:gd name="T43" fmla="*/ 612 h 433"/>
                              <a:gd name="T44" fmla="+- 0 1142 1089"/>
                              <a:gd name="T45" fmla="*/ T44 w 687"/>
                              <a:gd name="T46" fmla="+- 0 674 288"/>
                              <a:gd name="T47" fmla="*/ 674 h 433"/>
                              <a:gd name="T48" fmla="+- 0 1201 1089"/>
                              <a:gd name="T49" fmla="*/ T48 w 687"/>
                              <a:gd name="T50" fmla="+- 0 710 288"/>
                              <a:gd name="T51" fmla="*/ 710 h 433"/>
                              <a:gd name="T52" fmla="+- 0 1277 1089"/>
                              <a:gd name="T53" fmla="*/ T52 w 687"/>
                              <a:gd name="T54" fmla="+- 0 721 288"/>
                              <a:gd name="T55" fmla="*/ 721 h 433"/>
                              <a:gd name="T56" fmla="+- 0 1321 1089"/>
                              <a:gd name="T57" fmla="*/ T56 w 687"/>
                              <a:gd name="T58" fmla="+- 0 717 288"/>
                              <a:gd name="T59" fmla="*/ 717 h 433"/>
                              <a:gd name="T60" fmla="+- 0 1357 1089"/>
                              <a:gd name="T61" fmla="*/ T60 w 687"/>
                              <a:gd name="T62" fmla="+- 0 707 288"/>
                              <a:gd name="T63" fmla="*/ 707 h 433"/>
                              <a:gd name="T64" fmla="+- 0 1387 1089"/>
                              <a:gd name="T65" fmla="*/ T64 w 687"/>
                              <a:gd name="T66" fmla="+- 0 694 288"/>
                              <a:gd name="T67" fmla="*/ 694 h 433"/>
                              <a:gd name="T68" fmla="+- 0 1411 1089"/>
                              <a:gd name="T69" fmla="*/ T68 w 687"/>
                              <a:gd name="T70" fmla="+- 0 680 288"/>
                              <a:gd name="T71" fmla="*/ 680 h 433"/>
                              <a:gd name="T72" fmla="+- 0 1382 1089"/>
                              <a:gd name="T73" fmla="*/ T72 w 687"/>
                              <a:gd name="T74" fmla="+- 0 614 288"/>
                              <a:gd name="T75" fmla="*/ 614 h 433"/>
                              <a:gd name="T76" fmla="+- 0 1365 1089"/>
                              <a:gd name="T77" fmla="*/ T76 w 687"/>
                              <a:gd name="T78" fmla="+- 0 626 288"/>
                              <a:gd name="T79" fmla="*/ 626 h 433"/>
                              <a:gd name="T80" fmla="+- 0 1340 1089"/>
                              <a:gd name="T81" fmla="*/ T80 w 687"/>
                              <a:gd name="T82" fmla="+- 0 638 288"/>
                              <a:gd name="T83" fmla="*/ 638 h 433"/>
                              <a:gd name="T84" fmla="+- 0 1310 1089"/>
                              <a:gd name="T85" fmla="*/ T84 w 687"/>
                              <a:gd name="T86" fmla="+- 0 646 288"/>
                              <a:gd name="T87" fmla="*/ 646 h 433"/>
                              <a:gd name="T88" fmla="+- 0 1277 1089"/>
                              <a:gd name="T89" fmla="*/ T88 w 687"/>
                              <a:gd name="T90" fmla="+- 0 650 288"/>
                              <a:gd name="T91" fmla="*/ 650 h 433"/>
                              <a:gd name="T92" fmla="+- 0 1231 1089"/>
                              <a:gd name="T93" fmla="*/ T92 w 687"/>
                              <a:gd name="T94" fmla="+- 0 643 288"/>
                              <a:gd name="T95" fmla="*/ 643 h 433"/>
                              <a:gd name="T96" fmla="+- 0 1196 1089"/>
                              <a:gd name="T97" fmla="*/ T96 w 687"/>
                              <a:gd name="T98" fmla="+- 0 621 288"/>
                              <a:gd name="T99" fmla="*/ 621 h 433"/>
                              <a:gd name="T100" fmla="+- 0 1173 1089"/>
                              <a:gd name="T101" fmla="*/ T100 w 687"/>
                              <a:gd name="T102" fmla="+- 0 581 288"/>
                              <a:gd name="T103" fmla="*/ 581 h 433"/>
                              <a:gd name="T104" fmla="+- 0 1165 1089"/>
                              <a:gd name="T105" fmla="*/ T104 w 687"/>
                              <a:gd name="T106" fmla="+- 0 520 288"/>
                              <a:gd name="T107" fmla="*/ 520 h 433"/>
                              <a:gd name="T108" fmla="+- 0 1165 1089"/>
                              <a:gd name="T109" fmla="*/ T108 w 687"/>
                              <a:gd name="T110" fmla="+- 0 489 288"/>
                              <a:gd name="T111" fmla="*/ 489 h 433"/>
                              <a:gd name="T112" fmla="+- 0 1173 1089"/>
                              <a:gd name="T113" fmla="*/ T112 w 687"/>
                              <a:gd name="T114" fmla="+- 0 429 288"/>
                              <a:gd name="T115" fmla="*/ 429 h 433"/>
                              <a:gd name="T116" fmla="+- 0 1196 1089"/>
                              <a:gd name="T117" fmla="*/ T116 w 687"/>
                              <a:gd name="T118" fmla="+- 0 388 288"/>
                              <a:gd name="T119" fmla="*/ 388 h 433"/>
                              <a:gd name="T120" fmla="+- 0 1231 1089"/>
                              <a:gd name="T121" fmla="*/ T120 w 687"/>
                              <a:gd name="T122" fmla="+- 0 366 288"/>
                              <a:gd name="T123" fmla="*/ 366 h 433"/>
                              <a:gd name="T124" fmla="+- 0 1277 1089"/>
                              <a:gd name="T125" fmla="*/ T124 w 687"/>
                              <a:gd name="T126" fmla="+- 0 359 288"/>
                              <a:gd name="T127" fmla="*/ 359 h 433"/>
                              <a:gd name="T128" fmla="+- 0 1306 1089"/>
                              <a:gd name="T129" fmla="*/ T128 w 687"/>
                              <a:gd name="T130" fmla="+- 0 362 288"/>
                              <a:gd name="T131" fmla="*/ 362 h 433"/>
                              <a:gd name="T132" fmla="+- 0 1335 1089"/>
                              <a:gd name="T133" fmla="*/ T132 w 687"/>
                              <a:gd name="T134" fmla="+- 0 370 288"/>
                              <a:gd name="T135" fmla="*/ 370 h 433"/>
                              <a:gd name="T136" fmla="+- 0 1361 1089"/>
                              <a:gd name="T137" fmla="*/ T136 w 687"/>
                              <a:gd name="T138" fmla="+- 0 381 288"/>
                              <a:gd name="T139" fmla="*/ 381 h 433"/>
                              <a:gd name="T140" fmla="+- 0 1382 1089"/>
                              <a:gd name="T141" fmla="*/ T140 w 687"/>
                              <a:gd name="T142" fmla="+- 0 394 288"/>
                              <a:gd name="T143" fmla="*/ 394 h 433"/>
                              <a:gd name="T144" fmla="+- 0 1411 1089"/>
                              <a:gd name="T145" fmla="*/ T144 w 687"/>
                              <a:gd name="T146" fmla="+- 0 329 288"/>
                              <a:gd name="T147" fmla="*/ 329 h 433"/>
                              <a:gd name="T148" fmla="+- 0 1775 1089"/>
                              <a:gd name="T149" fmla="*/ T148 w 687"/>
                              <a:gd name="T150" fmla="+- 0 297 288"/>
                              <a:gd name="T151" fmla="*/ 297 h 433"/>
                              <a:gd name="T152" fmla="+- 0 1698 1089"/>
                              <a:gd name="T153" fmla="*/ T152 w 687"/>
                              <a:gd name="T154" fmla="+- 0 297 288"/>
                              <a:gd name="T155" fmla="*/ 297 h 433"/>
                              <a:gd name="T156" fmla="+- 0 1698 1089"/>
                              <a:gd name="T157" fmla="*/ T156 w 687"/>
                              <a:gd name="T158" fmla="+- 0 457 288"/>
                              <a:gd name="T159" fmla="*/ 457 h 433"/>
                              <a:gd name="T160" fmla="+- 0 1537 1089"/>
                              <a:gd name="T161" fmla="*/ T160 w 687"/>
                              <a:gd name="T162" fmla="+- 0 457 288"/>
                              <a:gd name="T163" fmla="*/ 457 h 433"/>
                              <a:gd name="T164" fmla="+- 0 1537 1089"/>
                              <a:gd name="T165" fmla="*/ T164 w 687"/>
                              <a:gd name="T166" fmla="+- 0 297 288"/>
                              <a:gd name="T167" fmla="*/ 297 h 433"/>
                              <a:gd name="T168" fmla="+- 0 1460 1089"/>
                              <a:gd name="T169" fmla="*/ T168 w 687"/>
                              <a:gd name="T170" fmla="+- 0 297 288"/>
                              <a:gd name="T171" fmla="*/ 297 h 433"/>
                              <a:gd name="T172" fmla="+- 0 1460 1089"/>
                              <a:gd name="T173" fmla="*/ T172 w 687"/>
                              <a:gd name="T174" fmla="+- 0 457 288"/>
                              <a:gd name="T175" fmla="*/ 457 h 433"/>
                              <a:gd name="T176" fmla="+- 0 1460 1089"/>
                              <a:gd name="T177" fmla="*/ T176 w 687"/>
                              <a:gd name="T178" fmla="+- 0 529 288"/>
                              <a:gd name="T179" fmla="*/ 529 h 433"/>
                              <a:gd name="T180" fmla="+- 0 1460 1089"/>
                              <a:gd name="T181" fmla="*/ T180 w 687"/>
                              <a:gd name="T182" fmla="+- 0 711 288"/>
                              <a:gd name="T183" fmla="*/ 711 h 433"/>
                              <a:gd name="T184" fmla="+- 0 1537 1089"/>
                              <a:gd name="T185" fmla="*/ T184 w 687"/>
                              <a:gd name="T186" fmla="+- 0 711 288"/>
                              <a:gd name="T187" fmla="*/ 711 h 433"/>
                              <a:gd name="T188" fmla="+- 0 1537 1089"/>
                              <a:gd name="T189" fmla="*/ T188 w 687"/>
                              <a:gd name="T190" fmla="+- 0 529 288"/>
                              <a:gd name="T191" fmla="*/ 529 h 433"/>
                              <a:gd name="T192" fmla="+- 0 1698 1089"/>
                              <a:gd name="T193" fmla="*/ T192 w 687"/>
                              <a:gd name="T194" fmla="+- 0 529 288"/>
                              <a:gd name="T195" fmla="*/ 529 h 433"/>
                              <a:gd name="T196" fmla="+- 0 1698 1089"/>
                              <a:gd name="T197" fmla="*/ T196 w 687"/>
                              <a:gd name="T198" fmla="+- 0 711 288"/>
                              <a:gd name="T199" fmla="*/ 711 h 433"/>
                              <a:gd name="T200" fmla="+- 0 1775 1089"/>
                              <a:gd name="T201" fmla="*/ T200 w 687"/>
                              <a:gd name="T202" fmla="+- 0 711 288"/>
                              <a:gd name="T203" fmla="*/ 711 h 433"/>
                              <a:gd name="T204" fmla="+- 0 1775 1089"/>
                              <a:gd name="T205" fmla="*/ T204 w 687"/>
                              <a:gd name="T206" fmla="+- 0 529 288"/>
                              <a:gd name="T207" fmla="*/ 529 h 433"/>
                              <a:gd name="T208" fmla="+- 0 1775 1089"/>
                              <a:gd name="T209" fmla="*/ T208 w 687"/>
                              <a:gd name="T210" fmla="+- 0 457 288"/>
                              <a:gd name="T211" fmla="*/ 457 h 433"/>
                              <a:gd name="T212" fmla="+- 0 1775 1089"/>
                              <a:gd name="T213" fmla="*/ T212 w 687"/>
                              <a:gd name="T214" fmla="+- 0 297 288"/>
                              <a:gd name="T215" fmla="*/ 297 h 43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</a:cxnLst>
                            <a:rect l="0" t="0" r="r" b="b"/>
                            <a:pathLst>
                              <a:path w="687" h="433">
                                <a:moveTo>
                                  <a:pt x="322" y="41"/>
                                </a:moveTo>
                                <a:lnTo>
                                  <a:pt x="294" y="25"/>
                                </a:lnTo>
                                <a:lnTo>
                                  <a:pt x="264" y="12"/>
                                </a:lnTo>
                                <a:lnTo>
                                  <a:pt x="228" y="3"/>
                                </a:lnTo>
                                <a:lnTo>
                                  <a:pt x="188" y="0"/>
                                </a:lnTo>
                                <a:lnTo>
                                  <a:pt x="112" y="11"/>
                                </a:lnTo>
                                <a:lnTo>
                                  <a:pt x="53" y="47"/>
                                </a:lnTo>
                                <a:lnTo>
                                  <a:pt x="14" y="109"/>
                                </a:lnTo>
                                <a:lnTo>
                                  <a:pt x="0" y="201"/>
                                </a:lnTo>
                                <a:lnTo>
                                  <a:pt x="0" y="232"/>
                                </a:lnTo>
                                <a:lnTo>
                                  <a:pt x="14" y="324"/>
                                </a:lnTo>
                                <a:lnTo>
                                  <a:pt x="53" y="386"/>
                                </a:lnTo>
                                <a:lnTo>
                                  <a:pt x="112" y="422"/>
                                </a:lnTo>
                                <a:lnTo>
                                  <a:pt x="188" y="433"/>
                                </a:lnTo>
                                <a:lnTo>
                                  <a:pt x="232" y="429"/>
                                </a:lnTo>
                                <a:lnTo>
                                  <a:pt x="268" y="419"/>
                                </a:lnTo>
                                <a:lnTo>
                                  <a:pt x="298" y="406"/>
                                </a:lnTo>
                                <a:lnTo>
                                  <a:pt x="322" y="392"/>
                                </a:lnTo>
                                <a:lnTo>
                                  <a:pt x="293" y="326"/>
                                </a:lnTo>
                                <a:lnTo>
                                  <a:pt x="276" y="338"/>
                                </a:lnTo>
                                <a:lnTo>
                                  <a:pt x="251" y="350"/>
                                </a:lnTo>
                                <a:lnTo>
                                  <a:pt x="221" y="358"/>
                                </a:lnTo>
                                <a:lnTo>
                                  <a:pt x="188" y="362"/>
                                </a:lnTo>
                                <a:lnTo>
                                  <a:pt x="142" y="355"/>
                                </a:lnTo>
                                <a:lnTo>
                                  <a:pt x="107" y="333"/>
                                </a:lnTo>
                                <a:lnTo>
                                  <a:pt x="84" y="293"/>
                                </a:lnTo>
                                <a:lnTo>
                                  <a:pt x="76" y="232"/>
                                </a:lnTo>
                                <a:lnTo>
                                  <a:pt x="76" y="201"/>
                                </a:lnTo>
                                <a:lnTo>
                                  <a:pt x="84" y="141"/>
                                </a:lnTo>
                                <a:lnTo>
                                  <a:pt x="107" y="100"/>
                                </a:lnTo>
                                <a:lnTo>
                                  <a:pt x="142" y="78"/>
                                </a:lnTo>
                                <a:lnTo>
                                  <a:pt x="188" y="71"/>
                                </a:lnTo>
                                <a:lnTo>
                                  <a:pt x="217" y="74"/>
                                </a:lnTo>
                                <a:lnTo>
                                  <a:pt x="246" y="82"/>
                                </a:lnTo>
                                <a:lnTo>
                                  <a:pt x="272" y="93"/>
                                </a:lnTo>
                                <a:lnTo>
                                  <a:pt x="293" y="106"/>
                                </a:lnTo>
                                <a:lnTo>
                                  <a:pt x="322" y="41"/>
                                </a:lnTo>
                                <a:close/>
                                <a:moveTo>
                                  <a:pt x="686" y="9"/>
                                </a:moveTo>
                                <a:lnTo>
                                  <a:pt x="609" y="9"/>
                                </a:lnTo>
                                <a:lnTo>
                                  <a:pt x="609" y="169"/>
                                </a:lnTo>
                                <a:lnTo>
                                  <a:pt x="448" y="169"/>
                                </a:lnTo>
                                <a:lnTo>
                                  <a:pt x="448" y="9"/>
                                </a:lnTo>
                                <a:lnTo>
                                  <a:pt x="371" y="9"/>
                                </a:lnTo>
                                <a:lnTo>
                                  <a:pt x="371" y="169"/>
                                </a:lnTo>
                                <a:lnTo>
                                  <a:pt x="371" y="241"/>
                                </a:lnTo>
                                <a:lnTo>
                                  <a:pt x="371" y="423"/>
                                </a:lnTo>
                                <a:lnTo>
                                  <a:pt x="448" y="423"/>
                                </a:lnTo>
                                <a:lnTo>
                                  <a:pt x="448" y="241"/>
                                </a:lnTo>
                                <a:lnTo>
                                  <a:pt x="609" y="241"/>
                                </a:lnTo>
                                <a:lnTo>
                                  <a:pt x="609" y="423"/>
                                </a:lnTo>
                                <a:lnTo>
                                  <a:pt x="686" y="423"/>
                                </a:lnTo>
                                <a:lnTo>
                                  <a:pt x="686" y="241"/>
                                </a:lnTo>
                                <a:lnTo>
                                  <a:pt x="686" y="169"/>
                                </a:lnTo>
                                <a:lnTo>
                                  <a:pt x="686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5506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" name="docshape37"/>
                          <pic:cNvPicPr>
                            <a:picLocks noChangeAspect="1" noEditPoints="1" noChangeArrowheads="1" noChangeShapeType="1" noCrop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27" y="805"/>
                            <a:ext cx="312" cy="2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0" name="docshape38"/>
                        <wps:cNvSpPr>
                          <a:spLocks noChangeAspect="1" noEditPoints="1" noChangeArrowheads="1" noChangeShapeType="1" noTextEdit="1"/>
                        </wps:cNvSpPr>
                        <wps:spPr bwMode="auto">
                          <a:xfrm>
                            <a:off x="1469" y="297"/>
                            <a:ext cx="706" cy="724"/>
                          </a:xfrm>
                          <a:custGeom>
                            <a:avLst/>
                            <a:gdLst>
                              <a:gd name="T0" fmla="+- 0 1500 1469"/>
                              <a:gd name="T1" fmla="*/ T0 w 706"/>
                              <a:gd name="T2" fmla="+- 0 855 298"/>
                              <a:gd name="T3" fmla="*/ 855 h 724"/>
                              <a:gd name="T4" fmla="+- 0 1473 1469"/>
                              <a:gd name="T5" fmla="*/ T4 w 706"/>
                              <a:gd name="T6" fmla="+- 0 855 298"/>
                              <a:gd name="T7" fmla="*/ 855 h 724"/>
                              <a:gd name="T8" fmla="+- 0 1473 1469"/>
                              <a:gd name="T9" fmla="*/ T8 w 706"/>
                              <a:gd name="T10" fmla="+- 0 1021 298"/>
                              <a:gd name="T11" fmla="*/ 1021 h 724"/>
                              <a:gd name="T12" fmla="+- 0 1500 1469"/>
                              <a:gd name="T13" fmla="*/ T12 w 706"/>
                              <a:gd name="T14" fmla="+- 0 1021 298"/>
                              <a:gd name="T15" fmla="*/ 1021 h 724"/>
                              <a:gd name="T16" fmla="+- 0 1500 1469"/>
                              <a:gd name="T17" fmla="*/ T16 w 706"/>
                              <a:gd name="T18" fmla="+- 0 855 298"/>
                              <a:gd name="T19" fmla="*/ 855 h 724"/>
                              <a:gd name="T20" fmla="+- 0 1504 1469"/>
                              <a:gd name="T21" fmla="*/ T20 w 706"/>
                              <a:gd name="T22" fmla="+- 0 795 298"/>
                              <a:gd name="T23" fmla="*/ 795 h 724"/>
                              <a:gd name="T24" fmla="+- 0 1496 1469"/>
                              <a:gd name="T25" fmla="*/ T24 w 706"/>
                              <a:gd name="T26" fmla="+- 0 787 298"/>
                              <a:gd name="T27" fmla="*/ 787 h 724"/>
                              <a:gd name="T28" fmla="+- 0 1477 1469"/>
                              <a:gd name="T29" fmla="*/ T28 w 706"/>
                              <a:gd name="T30" fmla="+- 0 787 298"/>
                              <a:gd name="T31" fmla="*/ 787 h 724"/>
                              <a:gd name="T32" fmla="+- 0 1469 1469"/>
                              <a:gd name="T33" fmla="*/ T32 w 706"/>
                              <a:gd name="T34" fmla="+- 0 795 298"/>
                              <a:gd name="T35" fmla="*/ 795 h 724"/>
                              <a:gd name="T36" fmla="+- 0 1469 1469"/>
                              <a:gd name="T37" fmla="*/ T36 w 706"/>
                              <a:gd name="T38" fmla="+- 0 815 298"/>
                              <a:gd name="T39" fmla="*/ 815 h 724"/>
                              <a:gd name="T40" fmla="+- 0 1477 1469"/>
                              <a:gd name="T41" fmla="*/ T40 w 706"/>
                              <a:gd name="T42" fmla="+- 0 822 298"/>
                              <a:gd name="T43" fmla="*/ 822 h 724"/>
                              <a:gd name="T44" fmla="+- 0 1496 1469"/>
                              <a:gd name="T45" fmla="*/ T44 w 706"/>
                              <a:gd name="T46" fmla="+- 0 822 298"/>
                              <a:gd name="T47" fmla="*/ 822 h 724"/>
                              <a:gd name="T48" fmla="+- 0 1504 1469"/>
                              <a:gd name="T49" fmla="*/ T48 w 706"/>
                              <a:gd name="T50" fmla="+- 0 815 298"/>
                              <a:gd name="T51" fmla="*/ 815 h 724"/>
                              <a:gd name="T52" fmla="+- 0 1504 1469"/>
                              <a:gd name="T53" fmla="*/ T52 w 706"/>
                              <a:gd name="T54" fmla="+- 0 795 298"/>
                              <a:gd name="T55" fmla="*/ 795 h 724"/>
                              <a:gd name="T56" fmla="+- 0 2174 1469"/>
                              <a:gd name="T57" fmla="*/ T56 w 706"/>
                              <a:gd name="T58" fmla="+- 0 298 298"/>
                              <a:gd name="T59" fmla="*/ 298 h 724"/>
                              <a:gd name="T60" fmla="+- 0 2098 1469"/>
                              <a:gd name="T61" fmla="*/ T60 w 706"/>
                              <a:gd name="T62" fmla="+- 0 298 298"/>
                              <a:gd name="T63" fmla="*/ 298 h 724"/>
                              <a:gd name="T64" fmla="+- 0 2098 1469"/>
                              <a:gd name="T65" fmla="*/ T64 w 706"/>
                              <a:gd name="T66" fmla="+- 0 520 298"/>
                              <a:gd name="T67" fmla="*/ 520 h 724"/>
                              <a:gd name="T68" fmla="+- 0 2092 1469"/>
                              <a:gd name="T69" fmla="*/ T68 w 706"/>
                              <a:gd name="T70" fmla="+- 0 581 298"/>
                              <a:gd name="T71" fmla="*/ 581 h 724"/>
                              <a:gd name="T72" fmla="+- 0 2074 1469"/>
                              <a:gd name="T73" fmla="*/ T72 w 706"/>
                              <a:gd name="T74" fmla="+- 0 621 298"/>
                              <a:gd name="T75" fmla="*/ 621 h 724"/>
                              <a:gd name="T76" fmla="+- 0 2046 1469"/>
                              <a:gd name="T77" fmla="*/ T76 w 706"/>
                              <a:gd name="T78" fmla="+- 0 643 298"/>
                              <a:gd name="T79" fmla="*/ 643 h 724"/>
                              <a:gd name="T80" fmla="+- 0 2011 1469"/>
                              <a:gd name="T81" fmla="*/ T80 w 706"/>
                              <a:gd name="T82" fmla="+- 0 650 298"/>
                              <a:gd name="T83" fmla="*/ 650 h 724"/>
                              <a:gd name="T84" fmla="+- 0 1975 1469"/>
                              <a:gd name="T85" fmla="*/ T84 w 706"/>
                              <a:gd name="T86" fmla="+- 0 643 298"/>
                              <a:gd name="T87" fmla="*/ 643 h 724"/>
                              <a:gd name="T88" fmla="+- 0 1947 1469"/>
                              <a:gd name="T89" fmla="*/ T88 w 706"/>
                              <a:gd name="T90" fmla="+- 0 621 298"/>
                              <a:gd name="T91" fmla="*/ 621 h 724"/>
                              <a:gd name="T92" fmla="+- 0 1930 1469"/>
                              <a:gd name="T93" fmla="*/ T92 w 706"/>
                              <a:gd name="T94" fmla="+- 0 581 298"/>
                              <a:gd name="T95" fmla="*/ 581 h 724"/>
                              <a:gd name="T96" fmla="+- 0 1923 1469"/>
                              <a:gd name="T97" fmla="*/ T96 w 706"/>
                              <a:gd name="T98" fmla="+- 0 520 298"/>
                              <a:gd name="T99" fmla="*/ 520 h 724"/>
                              <a:gd name="T100" fmla="+- 0 1923 1469"/>
                              <a:gd name="T101" fmla="*/ T100 w 706"/>
                              <a:gd name="T102" fmla="+- 0 298 298"/>
                              <a:gd name="T103" fmla="*/ 298 h 724"/>
                              <a:gd name="T104" fmla="+- 0 1847 1469"/>
                              <a:gd name="T105" fmla="*/ T104 w 706"/>
                              <a:gd name="T106" fmla="+- 0 298 298"/>
                              <a:gd name="T107" fmla="*/ 298 h 724"/>
                              <a:gd name="T108" fmla="+- 0 1847 1469"/>
                              <a:gd name="T109" fmla="*/ T108 w 706"/>
                              <a:gd name="T110" fmla="+- 0 520 298"/>
                              <a:gd name="T111" fmla="*/ 520 h 724"/>
                              <a:gd name="T112" fmla="+- 0 1859 1469"/>
                              <a:gd name="T113" fmla="*/ T112 w 706"/>
                              <a:gd name="T114" fmla="+- 0 612 298"/>
                              <a:gd name="T115" fmla="*/ 612 h 724"/>
                              <a:gd name="T116" fmla="+- 0 1894 1469"/>
                              <a:gd name="T117" fmla="*/ T116 w 706"/>
                              <a:gd name="T118" fmla="+- 0 675 298"/>
                              <a:gd name="T119" fmla="*/ 675 h 724"/>
                              <a:gd name="T120" fmla="+- 0 1945 1469"/>
                              <a:gd name="T121" fmla="*/ T120 w 706"/>
                              <a:gd name="T122" fmla="+- 0 710 298"/>
                              <a:gd name="T123" fmla="*/ 710 h 724"/>
                              <a:gd name="T124" fmla="+- 0 2011 1469"/>
                              <a:gd name="T125" fmla="*/ T124 w 706"/>
                              <a:gd name="T126" fmla="+- 0 721 298"/>
                              <a:gd name="T127" fmla="*/ 721 h 724"/>
                              <a:gd name="T128" fmla="+- 0 2076 1469"/>
                              <a:gd name="T129" fmla="*/ T128 w 706"/>
                              <a:gd name="T130" fmla="+- 0 710 298"/>
                              <a:gd name="T131" fmla="*/ 710 h 724"/>
                              <a:gd name="T132" fmla="+- 0 2128 1469"/>
                              <a:gd name="T133" fmla="*/ T132 w 706"/>
                              <a:gd name="T134" fmla="+- 0 675 298"/>
                              <a:gd name="T135" fmla="*/ 675 h 724"/>
                              <a:gd name="T136" fmla="+- 0 2162 1469"/>
                              <a:gd name="T137" fmla="*/ T136 w 706"/>
                              <a:gd name="T138" fmla="+- 0 612 298"/>
                              <a:gd name="T139" fmla="*/ 612 h 724"/>
                              <a:gd name="T140" fmla="+- 0 2174 1469"/>
                              <a:gd name="T141" fmla="*/ T140 w 706"/>
                              <a:gd name="T142" fmla="+- 0 520 298"/>
                              <a:gd name="T143" fmla="*/ 520 h 724"/>
                              <a:gd name="T144" fmla="+- 0 2174 1469"/>
                              <a:gd name="T145" fmla="*/ T144 w 706"/>
                              <a:gd name="T146" fmla="+- 0 298 298"/>
                              <a:gd name="T147" fmla="*/ 298 h 7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</a:cxnLst>
                            <a:rect l="0" t="0" r="r" b="b"/>
                            <a:pathLst>
                              <a:path w="706" h="724">
                                <a:moveTo>
                                  <a:pt x="31" y="557"/>
                                </a:moveTo>
                                <a:lnTo>
                                  <a:pt x="4" y="557"/>
                                </a:lnTo>
                                <a:lnTo>
                                  <a:pt x="4" y="723"/>
                                </a:lnTo>
                                <a:lnTo>
                                  <a:pt x="31" y="723"/>
                                </a:lnTo>
                                <a:lnTo>
                                  <a:pt x="31" y="557"/>
                                </a:lnTo>
                                <a:close/>
                                <a:moveTo>
                                  <a:pt x="35" y="497"/>
                                </a:moveTo>
                                <a:lnTo>
                                  <a:pt x="27" y="489"/>
                                </a:lnTo>
                                <a:lnTo>
                                  <a:pt x="8" y="489"/>
                                </a:lnTo>
                                <a:lnTo>
                                  <a:pt x="0" y="497"/>
                                </a:lnTo>
                                <a:lnTo>
                                  <a:pt x="0" y="517"/>
                                </a:lnTo>
                                <a:lnTo>
                                  <a:pt x="8" y="524"/>
                                </a:lnTo>
                                <a:lnTo>
                                  <a:pt x="27" y="524"/>
                                </a:lnTo>
                                <a:lnTo>
                                  <a:pt x="35" y="517"/>
                                </a:lnTo>
                                <a:lnTo>
                                  <a:pt x="35" y="497"/>
                                </a:lnTo>
                                <a:close/>
                                <a:moveTo>
                                  <a:pt x="705" y="0"/>
                                </a:moveTo>
                                <a:lnTo>
                                  <a:pt x="629" y="0"/>
                                </a:lnTo>
                                <a:lnTo>
                                  <a:pt x="629" y="222"/>
                                </a:lnTo>
                                <a:lnTo>
                                  <a:pt x="623" y="283"/>
                                </a:lnTo>
                                <a:lnTo>
                                  <a:pt x="605" y="323"/>
                                </a:lnTo>
                                <a:lnTo>
                                  <a:pt x="577" y="345"/>
                                </a:lnTo>
                                <a:lnTo>
                                  <a:pt x="542" y="352"/>
                                </a:lnTo>
                                <a:lnTo>
                                  <a:pt x="506" y="345"/>
                                </a:lnTo>
                                <a:lnTo>
                                  <a:pt x="478" y="323"/>
                                </a:lnTo>
                                <a:lnTo>
                                  <a:pt x="461" y="283"/>
                                </a:lnTo>
                                <a:lnTo>
                                  <a:pt x="454" y="222"/>
                                </a:lnTo>
                                <a:lnTo>
                                  <a:pt x="454" y="0"/>
                                </a:lnTo>
                                <a:lnTo>
                                  <a:pt x="378" y="0"/>
                                </a:lnTo>
                                <a:lnTo>
                                  <a:pt x="378" y="222"/>
                                </a:lnTo>
                                <a:lnTo>
                                  <a:pt x="390" y="314"/>
                                </a:lnTo>
                                <a:lnTo>
                                  <a:pt x="425" y="377"/>
                                </a:lnTo>
                                <a:lnTo>
                                  <a:pt x="476" y="412"/>
                                </a:lnTo>
                                <a:lnTo>
                                  <a:pt x="542" y="423"/>
                                </a:lnTo>
                                <a:lnTo>
                                  <a:pt x="607" y="412"/>
                                </a:lnTo>
                                <a:lnTo>
                                  <a:pt x="659" y="377"/>
                                </a:lnTo>
                                <a:lnTo>
                                  <a:pt x="693" y="314"/>
                                </a:lnTo>
                                <a:lnTo>
                                  <a:pt x="705" y="222"/>
                                </a:lnTo>
                                <a:lnTo>
                                  <a:pt x="7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5506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" name="docshape39"/>
                          <pic:cNvPicPr>
                            <a:picLocks noChangeAspect="1" noEditPoints="1" noChangeArrowheads="1" noChangeShapeType="1" noCrop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39" y="787"/>
                            <a:ext cx="328" cy="2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" name="docshape40"/>
                          <pic:cNvPicPr>
                            <a:picLocks noChangeAspect="1" noEditPoints="1" noChangeArrowheads="1" noChangeShapeType="1" noCrop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98" y="851"/>
                            <a:ext cx="238" cy="1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046A559" id="Groupe 48" o:spid="_x0000_s1026" style="position:absolute;margin-left:21pt;margin-top:23pt;width:40.7pt;height:66.25pt;z-index:251657728;mso-position-horizontal-relative:left-margin-area;mso-position-vertical-relative:page;mso-height-relative:margin" coordsize="9226,141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">
              <v:group id="docshapegroup22" o:spid="_x0000_s1027" style="position:absolute;width:9226;height:9112" coordorigin="905,-307" coordsize="1453,1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<o:lock v:ext="edit" aspectratio="t"/>
                <v:shape id="docshape23" o:spid="_x0000_s1028" style="position:absolute;left:1584;top:403;width:774;height:724;visibility:visible;mso-wrap-style:square;v-text-anchor:top" coordsize="774,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" path="m95,423l91,309,81,213,66,146,48,122,29,146,14,213,4,309,,423,4,536r10,96l29,699r19,25l66,699,81,632,91,536,95,423xm774,196l756,171,697,136,609,96,503,58,394,26,299,6,231,,202,10r18,25l278,70r89,39l473,148r109,31l677,199r68,7l774,196xe" fillcolor="#ea5b0b" stroked="f">
                  <v:path o:connecttype="custom" o:connectlocs="95,827;91,713;81,617;66,550;48,526;29,550;14,617;4,713;0,827;4,940;14,1036;29,1103;48,1128;66,1103;81,1036;91,940;95,827;774,600;756,575;697,540;609,500;503,462;394,430;299,410;231,404;202,414;220,439;278,474;367,513;473,552;582,583;677,603;745,610;774,600" o:connectangles="0,0,0,0,0,0,0,0,0,0,0,0,0,0,0,0,0,0,0,0,0,0,0,0,0,0,0,0,0,0,0,0,0,0"/>
                  <o:lock v:ext="edit" aspectratio="t" verticies="t" text="t" shapetype="t"/>
                </v:shape>
                <v:shape id="docshape24" o:spid="_x0000_s1029" style="position:absolute;left:1730;top:500;width:237;height:326;visibility:visible;mso-wrap-style:square;v-text-anchor:top" coordsize="237,3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" path="m,l94,197,236,326,158,150,,xe" fillcolor="#23b093" stroked="f">
                  <v:path o:connecttype="custom" o:connectlocs="0,500;94,697;236,826;158,650;0,500" o:connectangles="0,0,0,0,0"/>
                  <o:lock v:ext="edit" aspectratio="t" verticies="t" text="t" shapetype="t"/>
                </v:shape>
                <v:shape id="docshape25" o:spid="_x0000_s1030" style="position:absolute;left:905;top:403;width:573;height:206;visibility:visible;mso-wrap-style:square;v-text-anchor:top" coordsize="573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" path="m543,l475,6,381,26,272,58,165,96,77,136,18,171,,196r30,10l98,199r94,-20l301,148,408,109,496,70,555,35,573,10,543,xe" fillcolor="#ea5b0b" stroked="f">
                  <v:path o:connecttype="custom" o:connectlocs="543,404;475,410;381,430;272,462;165,500;77,540;18,575;0,600;30,610;98,603;192,583;301,552;408,513;496,474;555,439;573,414;543,404" o:connectangles="0,0,0,0,0,0,0,0,0,0,0,0,0,0,0,0,0"/>
                  <o:lock v:ext="edit" aspectratio="t" verticies="t" text="t" shapetype="t"/>
                </v:shape>
                <v:shape id="docshape26" o:spid="_x0000_s1031" style="position:absolute;left:1296;top:500;width:237;height:326;visibility:visible;mso-wrap-style:square;v-text-anchor:top" coordsize="237,3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" path="m237,l79,150,,326,143,197,237,xe" fillcolor="#23b093" stroked="f">
                  <v:path o:connecttype="custom" o:connectlocs="237,500;79,650;0,826;143,697;237,500" o:connectangles="0,0,0,0,0"/>
                  <o:lock v:ext="edit" aspectratio="t" verticies="t" text="t" shapetype="t"/>
                </v:shape>
                <v:shape id="docshape27" o:spid="_x0000_s1032" style="position:absolute;left:1230;top:834;width:804;height:70;visibility:visible;mso-wrap-style:square;v-text-anchor:top" coordsize="804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" path="m69,29l64,17,55,7,43,1,29,,17,5,7,14,1,27,,40,5,53r9,10l27,69r13,l53,64,63,55,69,43r,-14xm804,40l803,26,798,14,788,4,775,,762,,749,6r-9,10l735,29r1,13l741,55r11,9l764,69r13,-1l790,62r9,-10l804,40xe" fillcolor="#a2195b" stroked="f">
                  <v:path o:connecttype="custom" o:connectlocs="69,864;64,852;55,842;43,836;29,835;17,840;7,849;1,862;0,875;5,888;14,898;27,904;40,904;53,899;63,890;69,878;69,864;804,875;803,861;798,849;788,839;775,835;762,835;749,841;740,851;735,864;736,877;741,890;752,899;764,904;777,903;790,897;799,887;804,875" o:connectangles="0,0,0,0,0,0,0,0,0,0,0,0,0,0,0,0,0,0,0,0,0,0,0,0,0,0,0,0,0,0,0,0,0,0"/>
                  <o:lock v:ext="edit" aspectratio="t" verticies="t" text="t" shapetype="t"/>
                </v:shape>
                <v:shape id="docshape28" o:spid="_x0000_s1033" style="position:absolute;left:982;top:416;width:1299;height:592;visibility:visible;mso-wrap-style:square;v-text-anchor:top" coordsize="1299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" path="m218,3l217,,,4,,5,6,53r1,l8,53,218,3xm268,157r-1,-2l68,238r-1,l66,239r24,42l91,282,268,157xm333,246r-2,-3l158,374r,1l191,410r1,l193,410,333,246xm465,341r-3,-2l350,524r-1,l349,526r44,20l394,546,465,341xm569,374r-3,l503,581r,1l551,591r1,-1l552,589,569,374xm795,581l731,374r-2,l746,589r,1l747,591r47,-9l795,581xm949,524r-1,l835,339r-2,2l903,546r1,l948,526r1,-2xm1140,375r,-1l967,243r-2,3l1105,410r1,l1107,410r33,-35xm1231,239r,-1l1230,238,1031,155r-2,2l1207,282r1,-1l1231,239xm1298,5r-1,-1l1080,r,3l1290,53r1,l1292,53r6,-48xe" fillcolor="#44b5e9" stroked="f">
                  <v:path o:connecttype="custom" o:connectlocs="217,417;0,422;7,470;218,420;267,572;67,655;90,698;268,574;331,660;158,792;192,827;333,663;462,756;349,941;393,963;465,758;566,791;503,999;552,1007;569,791;731,791;746,1006;747,1008;795,998;948,941;833,758;904,963;949,941;1140,791;965,663;1106,827;1140,792;1231,655;1031,572;1207,699;1231,656;1297,421;1080,420;1291,470;1298,422" o:connectangles="0,0,0,0,0,0,0,0,0,0,0,0,0,0,0,0,0,0,0,0,0,0,0,0,0,0,0,0,0,0,0,0,0,0,0,0,0,0,0,0"/>
                  <o:lock v:ext="edit" aspectratio="t" verticies="t" text="t" shapetype="t"/>
                </v:shape>
                <v:shape id="docshape29" o:spid="_x0000_s1034" style="position:absolute;left:1675;top:453;width:529;height:582;visibility:visible;mso-wrap-style:square;v-text-anchor:top" coordsize="529,5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" path="m179,577l12,62,,65,167,581r12,-4xm529,318l90,,83,10,522,328r7,-10xe" fillcolor="#e71d72" stroked="f">
                  <v:path o:connecttype="custom" o:connectlocs="179,1031;12,516;0,519;167,1035;179,1031;529,772;90,454;83,464;522,782;529,772" o:connectangles="0,0,0,0,0,0,0,0,0,0"/>
                  <o:lock v:ext="edit" aspectratio="t" verticies="t" text="t" shapetype="t"/>
                </v:shape>
                <v:shape id="docshape30" o:spid="_x0000_s1035" style="position:absolute;left:1182;top:-255;width:899;height:487;visibility:visible;mso-wrap-style:square;v-text-anchor:top" coordsize="899,4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" path="m354,456l327,393,279,309,215,215,145,126,81,54,29,9,,,,31,27,94r48,83l138,271r70,90l273,432r51,45l354,487r,-31xm898,31l898,,868,9,817,54r-65,72l683,215r-64,94l571,393r-27,63l544,487r29,-10l625,432r64,-71l759,271r64,-94l871,94,898,31xe" fillcolor="#ea5b0b" stroked="f">
                  <v:path o:connecttype="custom" o:connectlocs="354,202;327,139;279,55;215,-39;145,-128;81,-200;29,-245;0,-254;0,-223;27,-160;75,-77;138,17;208,107;273,178;324,223;354,233;354,202;898,-223;898,-254;868,-245;817,-200;752,-128;683,-39;619,55;571,139;544,202;544,233;573,223;625,178;689,107;759,17;823,-77;871,-160;898,-223" o:connectangles="0,0,0,0,0,0,0,0,0,0,0,0,0,0,0,0,0,0,0,0,0,0,0,0,0,0,0,0,0,0,0,0,0,0"/>
                  <o:lock v:ext="edit" aspectratio="t" verticies="t" text="t" shapetype="t"/>
                </v:shape>
                <v:shape id="docshape31" o:spid="_x0000_s1036" style="position:absolute;left:1088;top:-208;width:1087;height:520;visibility:visible;mso-wrap-style:square;v-text-anchor:top" coordsize="1087,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" path="m383,519l191,415,,394r166,96l383,519xm582,188l543,,503,188r40,214l582,188xm1086,394l895,415,703,519,919,490r167,-96xe" fillcolor="#23b093" stroked="f">
                  <v:path o:connecttype="custom" o:connectlocs="383,312;191,208;0,187;166,283;383,312;582,-19;543,-207;503,-19;543,195;582,-19;1086,187;895,208;703,312;919,283;1086,187" o:connectangles="0,0,0,0,0,0,0,0,0,0,0,0,0,0,0"/>
                  <o:lock v:ext="edit" aspectratio="t" verticies="t" text="t" shapetype="t"/>
                </v:shape>
                <v:shape id="docshape32" o:spid="_x0000_s1037" style="position:absolute;left:1002;top:-297;width:1259;height:502;visibility:visible;mso-wrap-style:square;v-text-anchor:top" coordsize="1259,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" path="m69,464l65,451,57,441,45,434,31,432r-13,4l8,444,1,456,,470r3,13l11,493r12,7l37,502r13,-4l60,490r7,-12l69,464xm664,35l661,21,654,10,643,3,629,,616,3r-11,7l597,21r-3,14l597,48r8,11l616,67r13,2l643,67r11,-8l661,48r3,-13xm1258,469r-2,-14l1249,443r-10,-8l1226,432r-14,1l1200,440r-8,10l1189,463r1,14l1197,489r10,8l1220,501r14,-2l1246,492r8,-10l1258,469xe" fillcolor="#a2195b" stroked="f">
                  <v:path o:connecttype="custom" o:connectlocs="69,168;65,155;57,145;45,138;31,136;18,140;8,148;1,160;0,174;3,187;11,197;23,204;37,206;50,202;60,194;67,182;69,168;664,-261;661,-275;654,-286;643,-293;629,-296;616,-293;605,-286;597,-275;594,-261;597,-248;605,-237;616,-229;629,-227;643,-229;654,-237;661,-248;664,-261;1258,173;1256,159;1249,147;1239,139;1226,136;1212,137;1200,144;1192,154;1189,167;1190,181;1197,193;1207,201;1220,205;1234,203;1246,196;1254,186;1258,173" o:connectangles="0,0,0,0,0,0,0,0,0,0,0,0,0,0,0,0,0,0,0,0,0,0,0,0,0,0,0,0,0,0,0,0,0,0,0,0,0,0,0,0,0,0,0,0,0,0,0,0,0,0,0"/>
                  <o:lock v:ext="edit" aspectratio="t" verticies="t" text="t" shapetype="t"/>
                </v:shape>
                <v:shape id="docshape33" o:spid="_x0000_s1038" style="position:absolute;left:982;top:-281;width:1299;height:592;visibility:visible;mso-wrap-style:square;v-text-anchor:top" coordsize="1299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" path="m218,589l8,538r-1,l6,539,,587r,1l217,591r1,-2xm268,434l91,310r-1,l66,352r1,2l68,354r199,83l268,434xm333,346l193,182r-1,-1l191,181r-33,35l158,217,331,348r2,-2xm465,251l394,46r-1,-1l349,66r,1l350,68,462,252r3,-1xm569,217l552,2r,-1l551,,503,9r,1l566,218r3,-1xm795,10l794,9,747,r-1,1l746,2,729,217r2,1l795,10xm949,67r-1,-1l904,45r-1,1l833,251r2,1l948,68r1,-1xm1140,216r-33,-35l1106,181r-1,1l965,346r2,2l1140,217r,-1xm1231,352r-23,-42l1207,310,1029,434r2,3l1230,354r1,l1231,352xm1298,587r-6,-48l1291,538r-1,l1080,589r,2l1297,588r1,-1xe" fillcolor="#44b5e9" stroked="f">
                  <v:path o:connecttype="custom" o:connectlocs="8,257;6,258;0,307;218,308;91,29;66,71;68,73;268,153;193,-99;191,-100;158,-64;333,65;394,-235;349,-215;350,-213;465,-30;552,-279;551,-281;503,-271;569,-64;794,-272;746,-280;729,-64;795,-271;948,-215;903,-235;835,-29;949,-214;1107,-100;1105,-99;967,67;1140,-65;1208,29;1029,153;1230,73;1231,71;1292,258;1290,257;1080,310;1298,306" o:connectangles="0,0,0,0,0,0,0,0,0,0,0,0,0,0,0,0,0,0,0,0,0,0,0,0,0,0,0,0,0,0,0,0,0,0,0,0,0,0,0,0"/>
                  <o:lock v:ext="edit" aspectratio="t" verticies="t" text="t" shapetype="t"/>
                </v:shape>
                <v:shape id="docshape34" o:spid="_x0000_s1039" style="position:absolute;left:928;top:-308;width:1408;height:1343;visibility:visible;mso-wrap-style:square;v-text-anchor:top" coordsize="1408,1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" path="m542,665l,665r,12l542,677r,-12xm577,771r-8,-10l131,1079r7,10l577,771xm577,571l138,252r-7,10l569,581r8,-10xm660,515l492,,481,3,648,519r12,-4xm660,826r-12,-3l481,1338r11,4l660,826xm927,3l915,,748,515r12,4l927,3xm1277,262r-7,-10l831,571r7,10l1277,262xm1408,665r-543,l865,677r543,l1408,665xe" fillcolor="#e71d72" stroked="f">
                  <v:path o:connecttype="custom" o:connectlocs="542,358;0,358;0,370;542,370;542,358;577,464;569,454;131,772;138,782;577,464;577,264;138,-55;131,-45;569,274;577,264;660,208;492,-307;481,-304;648,212;660,208;660,519;648,516;481,1031;492,1035;660,519;927,-304;915,-307;748,208;760,212;927,-304;1277,-45;1270,-55;831,264;838,274;1277,-45;1408,358;865,358;865,370;1408,370;1408,358" o:connectangles="0,0,0,0,0,0,0,0,0,0,0,0,0,0,0,0,0,0,0,0,0,0,0,0,0,0,0,0,0,0,0,0,0,0,0,0,0,0,0,0"/>
                  <o:lock v:ext="edit" aspectratio="t" verticies="t" text="t" shapetype="t"/>
                </v:shape>
              </v:group>
              <v:group id="docshapegroup35" o:spid="_x0000_s1040" style="position:absolute;left:1174;top:9450;width:6897;height:4674" coordorigin="1089,288" coordsize="1086,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o:lock v:ext="edit" aspectratio="t"/>
                <v:shape id="docshape36" o:spid="_x0000_s1041" style="position:absolute;left:1088;top:287;width:687;height:433;visibility:visible;mso-wrap-style:square;v-text-anchor:top" coordsize="687,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" path="m322,41l294,25,264,12,228,3,188,,112,11,53,47,14,109,,201r,31l14,324r39,62l112,422r76,11l232,429r36,-10l298,406r24,-14l293,326r-17,12l251,350r-30,8l188,362r-46,-7l107,333,84,293,76,232r,-31l84,141r23,-41l142,78r46,-7l217,74r29,8l272,93r21,13l322,41xm686,9r-77,l609,169r-161,l448,9r-77,l371,169r,72l371,423r77,l448,241r161,l609,423r77,l686,241r,-72l686,9xe" fillcolor="#05506d" stroked="f">
                  <v:path o:connecttype="custom" o:connectlocs="322,329;294,313;264,300;228,291;188,288;112,299;53,335;14,397;0,489;0,520;14,612;53,674;112,710;188,721;232,717;268,707;298,694;322,680;293,614;276,626;251,638;221,646;188,650;142,643;107,621;84,581;76,520;76,489;84,429;107,388;142,366;188,359;217,362;246,370;272,381;293,394;322,329;686,297;609,297;609,457;448,457;448,297;371,297;371,457;371,529;371,711;448,711;448,529;609,529;609,711;686,711;686,529;686,457;686,297" o:connectangles="0,0,0,0,0,0,0,0,0,0,0,0,0,0,0,0,0,0,0,0,0,0,0,0,0,0,0,0,0,0,0,0,0,0,0,0,0,0,0,0,0,0,0,0,0,0,0,0,0,0,0,0,0,0"/>
                  <o:lock v:ext="edit" aspectratio="t" verticies="t" text="t" shapetype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37" o:spid="_x0000_s1042" type="#_x0000_t75" style="position:absolute;left:1127;top:805;width:312;height:2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">
                  <v:imagedata r:id="rId4" o:title=""/>
                  <o:lock v:ext="edit" cropping="t" verticies="t" shapetype="t"/>
                </v:shape>
                <v:shape id="docshape38" o:spid="_x0000_s1043" style="position:absolute;left:1469;top:297;width:706;height:724;visibility:visible;mso-wrap-style:square;v-text-anchor:top" coordsize="706,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" path="m31,557r-27,l4,723r27,l31,557xm35,497r-8,-8l8,489,,497r,20l8,524r19,l35,517r,-20xm705,l629,r,222l623,283r-18,40l577,345r-35,7l506,345,478,323,461,283r-7,-61l454,,378,r,222l390,314r35,63l476,412r66,11l607,412r52,-35l693,314r12,-92l705,xe" fillcolor="#05506d" stroked="f">
                  <v:path o:connecttype="custom" o:connectlocs="31,855;4,855;4,1021;31,1021;31,855;35,795;27,787;8,787;0,795;0,815;8,822;27,822;35,815;35,795;705,298;629,298;629,520;623,581;605,621;577,643;542,650;506,643;478,621;461,581;454,520;454,298;378,298;378,520;390,612;425,675;476,710;542,721;607,710;659,675;693,612;705,520;705,298" o:connectangles="0,0,0,0,0,0,0,0,0,0,0,0,0,0,0,0,0,0,0,0,0,0,0,0,0,0,0,0,0,0,0,0,0,0,0,0,0"/>
                  <o:lock v:ext="edit" aspectratio="t" verticies="t" text="t" shapetype="t"/>
                </v:shape>
                <v:shape id="docshape39" o:spid="_x0000_s1044" type="#_x0000_t75" style="position:absolute;left:1539;top:787;width:328;height:2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">
                  <v:imagedata r:id="rId5" o:title=""/>
                  <o:lock v:ext="edit" cropping="t" verticies="t" shapetype="t"/>
                </v:shape>
                <v:shape id="docshape40" o:spid="_x0000_s1045" type="#_x0000_t75" style="position:absolute;left:1898;top:851;width:238;height:1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">
                  <v:imagedata r:id="rId6" o:title=""/>
                  <o:lock v:ext="edit" cropping="t" verticies="t" shapetype="t"/>
                </v:shape>
              </v:group>
              <w10:wrap anchorx="margin" anchory="page"/>
            </v:group>
          </w:pict>
        </mc:Fallback>
      </mc:AlternateContent>
    </w:r>
    <w:r w:rsidRPr="00993800">
      <w:rPr>
        <w:rFonts w:ascii="Arial Narrow" w:hAnsi="Arial Narrow"/>
        <w:spacing w:val="40"/>
      </w:rPr>
      <w:t>DIRECTION CONSTRUCTIONS, PATRIMOINE ET TRANSITION ECOLOGIQUE</w:t>
    </w:r>
  </w:p>
  <w:p w:rsidR="00B649A8" w:rsidRPr="002304D4" w:rsidRDefault="00B649A8" w:rsidP="0071009F">
    <w:pPr>
      <w:pStyle w:val="En-tte"/>
      <w:tabs>
        <w:tab w:val="clear" w:pos="4536"/>
        <w:tab w:val="clear" w:pos="9072"/>
      </w:tabs>
      <w:ind w:left="1843"/>
      <w:rPr>
        <w:rFonts w:ascii="Arial Narrow" w:hAnsi="Arial Narrow"/>
        <w:spacing w:val="40"/>
      </w:rPr>
    </w:pPr>
  </w:p>
  <w:p w:rsidR="00B649A8" w:rsidRPr="00132DE9" w:rsidRDefault="00B649A8" w:rsidP="009F62C4">
    <w:pPr>
      <w:pStyle w:val="En-tte"/>
      <w:tabs>
        <w:tab w:val="clear" w:pos="4536"/>
        <w:tab w:val="clear" w:pos="9072"/>
      </w:tabs>
      <w:ind w:left="1843"/>
      <w:rPr>
        <w:rFonts w:ascii="Arial Narrow" w:hAnsi="Arial Narrow"/>
        <w:spacing w:val="40"/>
        <w:sz w:val="22"/>
        <w:szCs w:val="22"/>
      </w:rPr>
    </w:pPr>
  </w:p>
  <w:p w:rsidR="00B649A8" w:rsidRDefault="00B649A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A2C60"/>
    <w:multiLevelType w:val="hybridMultilevel"/>
    <w:tmpl w:val="CE8C5256"/>
    <w:lvl w:ilvl="0" w:tplc="040C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1584F202">
      <w:numFmt w:val="bullet"/>
      <w:lvlText w:val="-"/>
      <w:lvlJc w:val="left"/>
      <w:pPr>
        <w:tabs>
          <w:tab w:val="num" w:pos="4455"/>
        </w:tabs>
        <w:ind w:left="4455" w:hanging="1755"/>
      </w:pPr>
      <w:rPr>
        <w:rFonts w:ascii="Arial" w:eastAsia="Times New Roman" w:hAnsi="Arial" w:cs="Arial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6675699"/>
    <w:multiLevelType w:val="hybridMultilevel"/>
    <w:tmpl w:val="E51C0B0C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505EDA"/>
    <w:multiLevelType w:val="hybridMultilevel"/>
    <w:tmpl w:val="2FBE088C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DEA"/>
    <w:rsid w:val="00017323"/>
    <w:rsid w:val="00022C6A"/>
    <w:rsid w:val="000478A6"/>
    <w:rsid w:val="000500D2"/>
    <w:rsid w:val="00053CE0"/>
    <w:rsid w:val="00053E0C"/>
    <w:rsid w:val="00063B49"/>
    <w:rsid w:val="00070799"/>
    <w:rsid w:val="000738E3"/>
    <w:rsid w:val="000A0737"/>
    <w:rsid w:val="000A6207"/>
    <w:rsid w:val="000B6B0B"/>
    <w:rsid w:val="000C00F6"/>
    <w:rsid w:val="000E1D5D"/>
    <w:rsid w:val="00100077"/>
    <w:rsid w:val="00115486"/>
    <w:rsid w:val="001246AA"/>
    <w:rsid w:val="00130181"/>
    <w:rsid w:val="00136D48"/>
    <w:rsid w:val="00145AF7"/>
    <w:rsid w:val="00153DB3"/>
    <w:rsid w:val="00173134"/>
    <w:rsid w:val="00176259"/>
    <w:rsid w:val="00181E21"/>
    <w:rsid w:val="0018652D"/>
    <w:rsid w:val="0019582B"/>
    <w:rsid w:val="00196156"/>
    <w:rsid w:val="001A153F"/>
    <w:rsid w:val="001D1E95"/>
    <w:rsid w:val="001E591D"/>
    <w:rsid w:val="00200758"/>
    <w:rsid w:val="002160F0"/>
    <w:rsid w:val="002304D4"/>
    <w:rsid w:val="0024050F"/>
    <w:rsid w:val="00240514"/>
    <w:rsid w:val="002449E1"/>
    <w:rsid w:val="00246A40"/>
    <w:rsid w:val="00247B92"/>
    <w:rsid w:val="0025175B"/>
    <w:rsid w:val="002575D2"/>
    <w:rsid w:val="002630E6"/>
    <w:rsid w:val="00292CA2"/>
    <w:rsid w:val="00297A7A"/>
    <w:rsid w:val="002B0902"/>
    <w:rsid w:val="002C6C94"/>
    <w:rsid w:val="002E369D"/>
    <w:rsid w:val="00306145"/>
    <w:rsid w:val="0030622C"/>
    <w:rsid w:val="003145AA"/>
    <w:rsid w:val="0032294A"/>
    <w:rsid w:val="00326745"/>
    <w:rsid w:val="0034708A"/>
    <w:rsid w:val="00353321"/>
    <w:rsid w:val="003572F1"/>
    <w:rsid w:val="00360E19"/>
    <w:rsid w:val="00363042"/>
    <w:rsid w:val="003736B3"/>
    <w:rsid w:val="00376630"/>
    <w:rsid w:val="00381582"/>
    <w:rsid w:val="003959C5"/>
    <w:rsid w:val="003A4954"/>
    <w:rsid w:val="003B4281"/>
    <w:rsid w:val="003B5A24"/>
    <w:rsid w:val="003C0CC1"/>
    <w:rsid w:val="003C3D44"/>
    <w:rsid w:val="003C56D9"/>
    <w:rsid w:val="003D04C6"/>
    <w:rsid w:val="003E3C99"/>
    <w:rsid w:val="003F0BCC"/>
    <w:rsid w:val="00403B61"/>
    <w:rsid w:val="00407173"/>
    <w:rsid w:val="00420D0A"/>
    <w:rsid w:val="00423BF1"/>
    <w:rsid w:val="00431289"/>
    <w:rsid w:val="00452753"/>
    <w:rsid w:val="00476F84"/>
    <w:rsid w:val="00486888"/>
    <w:rsid w:val="004879A2"/>
    <w:rsid w:val="004B1B3D"/>
    <w:rsid w:val="004B5C4F"/>
    <w:rsid w:val="004D1AE5"/>
    <w:rsid w:val="004E4BB4"/>
    <w:rsid w:val="004E5419"/>
    <w:rsid w:val="004E640C"/>
    <w:rsid w:val="004F5B71"/>
    <w:rsid w:val="00516500"/>
    <w:rsid w:val="00516F62"/>
    <w:rsid w:val="00552418"/>
    <w:rsid w:val="00560BE9"/>
    <w:rsid w:val="00561815"/>
    <w:rsid w:val="005757F9"/>
    <w:rsid w:val="005914BE"/>
    <w:rsid w:val="005B1EC3"/>
    <w:rsid w:val="005D3357"/>
    <w:rsid w:val="005D4E26"/>
    <w:rsid w:val="005E72F3"/>
    <w:rsid w:val="005F5CDC"/>
    <w:rsid w:val="00613950"/>
    <w:rsid w:val="0061544F"/>
    <w:rsid w:val="00641996"/>
    <w:rsid w:val="00666A78"/>
    <w:rsid w:val="00674D33"/>
    <w:rsid w:val="006A3281"/>
    <w:rsid w:val="006B6192"/>
    <w:rsid w:val="006B7C3E"/>
    <w:rsid w:val="006C3CB3"/>
    <w:rsid w:val="006D3670"/>
    <w:rsid w:val="006E7C53"/>
    <w:rsid w:val="006F3B8E"/>
    <w:rsid w:val="006F7E18"/>
    <w:rsid w:val="0071009F"/>
    <w:rsid w:val="00734677"/>
    <w:rsid w:val="00735E28"/>
    <w:rsid w:val="007376EC"/>
    <w:rsid w:val="00746B42"/>
    <w:rsid w:val="00770163"/>
    <w:rsid w:val="00781786"/>
    <w:rsid w:val="007872E5"/>
    <w:rsid w:val="007B5F4C"/>
    <w:rsid w:val="007B7C67"/>
    <w:rsid w:val="007C1838"/>
    <w:rsid w:val="007C41F9"/>
    <w:rsid w:val="007C7200"/>
    <w:rsid w:val="007D07E7"/>
    <w:rsid w:val="007E3CF6"/>
    <w:rsid w:val="007E47B9"/>
    <w:rsid w:val="007F200A"/>
    <w:rsid w:val="00800D14"/>
    <w:rsid w:val="0080109E"/>
    <w:rsid w:val="008026A1"/>
    <w:rsid w:val="00812270"/>
    <w:rsid w:val="0083137E"/>
    <w:rsid w:val="00853E18"/>
    <w:rsid w:val="00862A9F"/>
    <w:rsid w:val="00883365"/>
    <w:rsid w:val="008A4582"/>
    <w:rsid w:val="008A6C6A"/>
    <w:rsid w:val="008B630E"/>
    <w:rsid w:val="008B70EC"/>
    <w:rsid w:val="008C7F4B"/>
    <w:rsid w:val="008E3E88"/>
    <w:rsid w:val="008F2162"/>
    <w:rsid w:val="00917DAC"/>
    <w:rsid w:val="00923468"/>
    <w:rsid w:val="009547F1"/>
    <w:rsid w:val="00954885"/>
    <w:rsid w:val="00963BCC"/>
    <w:rsid w:val="0098000D"/>
    <w:rsid w:val="0098391E"/>
    <w:rsid w:val="00993399"/>
    <w:rsid w:val="00997C0B"/>
    <w:rsid w:val="009C3DAC"/>
    <w:rsid w:val="009D7094"/>
    <w:rsid w:val="009F6282"/>
    <w:rsid w:val="009F62C4"/>
    <w:rsid w:val="00A06C19"/>
    <w:rsid w:val="00A256FA"/>
    <w:rsid w:val="00A45F66"/>
    <w:rsid w:val="00A50FD9"/>
    <w:rsid w:val="00A72BDF"/>
    <w:rsid w:val="00A74A0D"/>
    <w:rsid w:val="00A92ECE"/>
    <w:rsid w:val="00AA1E6B"/>
    <w:rsid w:val="00AA7A3C"/>
    <w:rsid w:val="00AB2338"/>
    <w:rsid w:val="00AB4C6D"/>
    <w:rsid w:val="00AB5EF9"/>
    <w:rsid w:val="00AF0C38"/>
    <w:rsid w:val="00B0034D"/>
    <w:rsid w:val="00B078AC"/>
    <w:rsid w:val="00B110F4"/>
    <w:rsid w:val="00B1646E"/>
    <w:rsid w:val="00B179FA"/>
    <w:rsid w:val="00B50C20"/>
    <w:rsid w:val="00B649A8"/>
    <w:rsid w:val="00B74BCB"/>
    <w:rsid w:val="00B914E6"/>
    <w:rsid w:val="00B923C2"/>
    <w:rsid w:val="00B932B6"/>
    <w:rsid w:val="00BA1A57"/>
    <w:rsid w:val="00BA2247"/>
    <w:rsid w:val="00BA5DEA"/>
    <w:rsid w:val="00BB0915"/>
    <w:rsid w:val="00BB10D2"/>
    <w:rsid w:val="00BB58D3"/>
    <w:rsid w:val="00BC1901"/>
    <w:rsid w:val="00BC1E7A"/>
    <w:rsid w:val="00BD6BF8"/>
    <w:rsid w:val="00BE7758"/>
    <w:rsid w:val="00C123CC"/>
    <w:rsid w:val="00C1636A"/>
    <w:rsid w:val="00C50FD5"/>
    <w:rsid w:val="00C70B19"/>
    <w:rsid w:val="00C96778"/>
    <w:rsid w:val="00CB5B29"/>
    <w:rsid w:val="00CC474A"/>
    <w:rsid w:val="00CC7E4F"/>
    <w:rsid w:val="00CD24D9"/>
    <w:rsid w:val="00CD609C"/>
    <w:rsid w:val="00CE0BF9"/>
    <w:rsid w:val="00CE365E"/>
    <w:rsid w:val="00CE399F"/>
    <w:rsid w:val="00D071FF"/>
    <w:rsid w:val="00D11459"/>
    <w:rsid w:val="00D40A1C"/>
    <w:rsid w:val="00D4623F"/>
    <w:rsid w:val="00D5460B"/>
    <w:rsid w:val="00D56990"/>
    <w:rsid w:val="00D57078"/>
    <w:rsid w:val="00D60EDD"/>
    <w:rsid w:val="00D63D8D"/>
    <w:rsid w:val="00D743D3"/>
    <w:rsid w:val="00D8620D"/>
    <w:rsid w:val="00D90E9A"/>
    <w:rsid w:val="00D938A8"/>
    <w:rsid w:val="00DA3BD8"/>
    <w:rsid w:val="00DA3EC9"/>
    <w:rsid w:val="00DC2435"/>
    <w:rsid w:val="00DC4AD2"/>
    <w:rsid w:val="00DC501E"/>
    <w:rsid w:val="00DE4869"/>
    <w:rsid w:val="00DF1D37"/>
    <w:rsid w:val="00DF5AF6"/>
    <w:rsid w:val="00DF5ED2"/>
    <w:rsid w:val="00E01AC9"/>
    <w:rsid w:val="00E22BE3"/>
    <w:rsid w:val="00E253C8"/>
    <w:rsid w:val="00E33A2D"/>
    <w:rsid w:val="00E410DD"/>
    <w:rsid w:val="00E51C61"/>
    <w:rsid w:val="00E5380E"/>
    <w:rsid w:val="00E97774"/>
    <w:rsid w:val="00EA7C25"/>
    <w:rsid w:val="00EB03D8"/>
    <w:rsid w:val="00EB0C63"/>
    <w:rsid w:val="00EE6631"/>
    <w:rsid w:val="00EF34D9"/>
    <w:rsid w:val="00F171F6"/>
    <w:rsid w:val="00F343A5"/>
    <w:rsid w:val="00F3713E"/>
    <w:rsid w:val="00F41AAF"/>
    <w:rsid w:val="00F43BBE"/>
    <w:rsid w:val="00F44C07"/>
    <w:rsid w:val="00F55D78"/>
    <w:rsid w:val="00F57924"/>
    <w:rsid w:val="00F7697E"/>
    <w:rsid w:val="00F862B6"/>
    <w:rsid w:val="00FA0224"/>
    <w:rsid w:val="00FD18D9"/>
    <w:rsid w:val="00FD1C8C"/>
    <w:rsid w:val="00FD360F"/>
    <w:rsid w:val="00FD517A"/>
    <w:rsid w:val="00FE09C5"/>
    <w:rsid w:val="00FF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2947A58B"/>
  <w15:docId w15:val="{7B3536E6-31A7-42E1-AA2E-0B6229C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339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9933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993399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993399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rsid w:val="00993399"/>
    <w:rPr>
      <w:color w:val="0000FF"/>
      <w:u w:val="single"/>
    </w:rPr>
  </w:style>
  <w:style w:type="character" w:styleId="lev">
    <w:name w:val="Strong"/>
    <w:basedOn w:val="Policepardfaut"/>
    <w:qFormat/>
    <w:rsid w:val="00993399"/>
    <w:rPr>
      <w:b/>
      <w:bCs/>
    </w:rPr>
  </w:style>
  <w:style w:type="paragraph" w:customStyle="1" w:styleId="Arial10G">
    <w:name w:val="Arial10G"/>
    <w:basedOn w:val="Normal"/>
    <w:rsid w:val="00746B42"/>
    <w:rPr>
      <w:rFonts w:ascii="Arial" w:hAnsi="Arial"/>
    </w:rPr>
  </w:style>
  <w:style w:type="paragraph" w:styleId="Retraitcorpsdetexte">
    <w:name w:val="Body Text Indent"/>
    <w:basedOn w:val="Normal"/>
    <w:link w:val="RetraitcorpsdetexteCar"/>
    <w:rsid w:val="004879A2"/>
    <w:pPr>
      <w:tabs>
        <w:tab w:val="left" w:pos="1701"/>
      </w:tabs>
      <w:ind w:firstLine="567"/>
      <w:jc w:val="both"/>
    </w:pPr>
    <w:rPr>
      <w:rFonts w:ascii="Arial" w:hAnsi="Arial"/>
      <w:sz w:val="22"/>
    </w:rPr>
  </w:style>
  <w:style w:type="paragraph" w:styleId="Retraitcorpsdetexte2">
    <w:name w:val="Body Text Indent 2"/>
    <w:basedOn w:val="Normal"/>
    <w:link w:val="Retraitcorpsdetexte2Car"/>
    <w:rsid w:val="004879A2"/>
    <w:pPr>
      <w:ind w:firstLine="851"/>
      <w:jc w:val="both"/>
    </w:pPr>
    <w:rPr>
      <w:rFonts w:ascii="Arial" w:hAnsi="Arial"/>
      <w:sz w:val="22"/>
    </w:rPr>
  </w:style>
  <w:style w:type="paragraph" w:customStyle="1" w:styleId="RedTxt">
    <w:name w:val="RedTxt"/>
    <w:basedOn w:val="Normal"/>
    <w:link w:val="RedTxtCar"/>
    <w:uiPriority w:val="99"/>
    <w:rsid w:val="00AA1E6B"/>
    <w:pPr>
      <w:keepLines/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styleId="Corpsdetexte">
    <w:name w:val="Body Text"/>
    <w:basedOn w:val="Normal"/>
    <w:link w:val="CorpsdetexteCar"/>
    <w:unhideWhenUsed/>
    <w:rsid w:val="00997C0B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997C0B"/>
  </w:style>
  <w:style w:type="character" w:customStyle="1" w:styleId="RetraitcorpsdetexteCar">
    <w:name w:val="Retrait corps de texte Car"/>
    <w:basedOn w:val="Policepardfaut"/>
    <w:link w:val="Retraitcorpsdetexte"/>
    <w:rsid w:val="00997C0B"/>
    <w:rPr>
      <w:rFonts w:ascii="Arial" w:hAnsi="Arial"/>
      <w:sz w:val="22"/>
    </w:rPr>
  </w:style>
  <w:style w:type="character" w:customStyle="1" w:styleId="Retraitcorpsdetexte2Car">
    <w:name w:val="Retrait corps de texte 2 Car"/>
    <w:basedOn w:val="Policepardfaut"/>
    <w:link w:val="Retraitcorpsdetexte2"/>
    <w:rsid w:val="00997C0B"/>
    <w:rPr>
      <w:rFonts w:ascii="Arial" w:hAnsi="Arial"/>
      <w:sz w:val="22"/>
    </w:rPr>
  </w:style>
  <w:style w:type="character" w:customStyle="1" w:styleId="RedTxtCar">
    <w:name w:val="RedTxt Car"/>
    <w:link w:val="RedTxt"/>
    <w:uiPriority w:val="99"/>
    <w:rsid w:val="00613950"/>
    <w:rPr>
      <w:rFonts w:ascii="Arial" w:hAnsi="Arial" w:cs="Arial"/>
      <w:sz w:val="18"/>
      <w:szCs w:val="18"/>
    </w:rPr>
  </w:style>
  <w:style w:type="character" w:customStyle="1" w:styleId="En-tteCar">
    <w:name w:val="En-tête Car"/>
    <w:basedOn w:val="Policepardfaut"/>
    <w:link w:val="En-tte"/>
    <w:uiPriority w:val="99"/>
    <w:rsid w:val="00B923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10951\Application%20Data\Microsoft\Mod&#232;les\CHU\ENTETE%20FM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ENTETE FM.dot</Template>
  <TotalTime>8</TotalTime>
  <Pages>1</Pages>
  <Words>56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Poitiers</Company>
  <LinksUpToDate>false</LinksUpToDate>
  <CharactersWithSpaces>367</CharactersWithSpaces>
  <SharedDoc>false</SharedDoc>
  <HLinks>
    <vt:vector size="18" baseType="variant">
      <vt:variant>
        <vt:i4>4522097</vt:i4>
      </vt:variant>
      <vt:variant>
        <vt:i4>6</vt:i4>
      </vt:variant>
      <vt:variant>
        <vt:i4>0</vt:i4>
      </vt:variant>
      <vt:variant>
        <vt:i4>5</vt:i4>
      </vt:variant>
      <vt:variant>
        <vt:lpwstr>mailto:noelle.weber@chu-poitiers.fr</vt:lpwstr>
      </vt:variant>
      <vt:variant>
        <vt:lpwstr/>
      </vt:variant>
      <vt:variant>
        <vt:i4>5898340</vt:i4>
      </vt:variant>
      <vt:variant>
        <vt:i4>3</vt:i4>
      </vt:variant>
      <vt:variant>
        <vt:i4>0</vt:i4>
      </vt:variant>
      <vt:variant>
        <vt:i4>5</vt:i4>
      </vt:variant>
      <vt:variant>
        <vt:lpwstr>mailto:julie.pirotte@chu-poitiers.fr</vt:lpwstr>
      </vt:variant>
      <vt:variant>
        <vt:lpwstr/>
      </vt:variant>
      <vt:variant>
        <vt:i4>5111916</vt:i4>
      </vt:variant>
      <vt:variant>
        <vt:i4>0</vt:i4>
      </vt:variant>
      <vt:variant>
        <vt:i4>0</vt:i4>
      </vt:variant>
      <vt:variant>
        <vt:i4>5</vt:i4>
      </vt:variant>
      <vt:variant>
        <vt:lpwstr>mailto:frederic.marchal@chu-poitiers.fr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110951</dc:creator>
  <cp:lastModifiedBy>FOURNIER Elodie</cp:lastModifiedBy>
  <cp:revision>19</cp:revision>
  <cp:lastPrinted>2024-05-24T08:26:00Z</cp:lastPrinted>
  <dcterms:created xsi:type="dcterms:W3CDTF">2019-09-19T07:07:00Z</dcterms:created>
  <dcterms:modified xsi:type="dcterms:W3CDTF">2026-03-09T09:38:00Z</dcterms:modified>
</cp:coreProperties>
</file>