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18FA42C6" w:rsidR="0051509A" w:rsidRDefault="0051509A">
      <w:pPr>
        <w:rPr>
          <w:b/>
          <w:bCs/>
          <w:sz w:val="48"/>
          <w:szCs w:val="44"/>
        </w:rPr>
      </w:pP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BAF2823" w14:textId="673535F9" w:rsidR="0051509A" w:rsidRPr="005556EF" w:rsidRDefault="005556EF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0E3FD5">
              <w:rPr>
                <w:rFonts w:ascii="Arial" w:hAnsi="Arial"/>
                <w:b/>
                <w:sz w:val="24"/>
                <w:szCs w:val="24"/>
              </w:rPr>
              <w:t>Travaux de terrassement de nature archéologique pour les départements de la Charente (16) et de la Charente-Maritime (17)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42F2DB3F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5637BA" w:rsidRPr="00A11D9C">
              <w:rPr>
                <w:b/>
                <w:bCs/>
                <w:sz w:val="24"/>
                <w:szCs w:val="24"/>
              </w:rPr>
              <w:t>2</w:t>
            </w:r>
            <w:r w:rsidR="000F3E10" w:rsidRPr="00A11D9C">
              <w:rPr>
                <w:b/>
                <w:bCs/>
                <w:sz w:val="24"/>
                <w:szCs w:val="24"/>
              </w:rPr>
              <w:t xml:space="preserve"> </w:t>
            </w:r>
            <w:r w:rsidR="005637BA" w:rsidRPr="00A11D9C">
              <w:rPr>
                <w:b/>
                <w:bCs/>
                <w:sz w:val="24"/>
                <w:szCs w:val="24"/>
              </w:rPr>
              <w:t>5</w:t>
            </w:r>
            <w:r w:rsidR="000F3E10" w:rsidRPr="00A11D9C">
              <w:rPr>
                <w:b/>
                <w:bCs/>
                <w:sz w:val="24"/>
                <w:szCs w:val="24"/>
              </w:rPr>
              <w:t>00</w:t>
            </w:r>
            <w:r w:rsidR="005637BA" w:rsidRPr="00A11D9C">
              <w:rPr>
                <w:b/>
                <w:bCs/>
                <w:sz w:val="24"/>
                <w:szCs w:val="24"/>
              </w:rPr>
              <w:t xml:space="preserve"> 000</w:t>
            </w:r>
            <w:r w:rsidR="000F3E10" w:rsidRPr="00A11D9C">
              <w:rPr>
                <w:b/>
                <w:bCs/>
                <w:sz w:val="24"/>
                <w:szCs w:val="24"/>
              </w:rPr>
              <w:t>,00</w:t>
            </w:r>
            <w:r w:rsidR="001810AC" w:rsidRPr="00A11D9C">
              <w:rPr>
                <w:b/>
                <w:bCs/>
                <w:sz w:val="24"/>
                <w:szCs w:val="24"/>
              </w:rPr>
              <w:t xml:space="preserve"> </w:t>
            </w:r>
            <w:r w:rsidR="0005642D" w:rsidRPr="00A11D9C">
              <w:rPr>
                <w:b/>
                <w:sz w:val="24"/>
                <w:szCs w:val="24"/>
              </w:rPr>
              <w:t>€</w:t>
            </w:r>
            <w:r w:rsidRPr="00A11D9C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AD98D73" w:rsidR="000573CE" w:rsidRPr="00711919" w:rsidRDefault="00E23B59" w:rsidP="00F2758A">
            <w:pPr>
              <w:rPr>
                <w:b/>
                <w:sz w:val="24"/>
                <w:szCs w:val="24"/>
              </w:rPr>
            </w:pPr>
            <w:r w:rsidRPr="00E23B59">
              <w:rPr>
                <w:b/>
                <w:sz w:val="24"/>
                <w:szCs w:val="24"/>
              </w:rPr>
              <w:t>Nouvelle Aquitaine et Outre-Mer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proofErr w:type="gramStart"/>
      <w:r w:rsidRPr="0081560C">
        <w:t>conformément</w:t>
      </w:r>
      <w:proofErr w:type="gramEnd"/>
      <w:r w:rsidRPr="0081560C">
        <w:t xml:space="preserve">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</w:t>
      </w:r>
      <w:proofErr w:type="gramStart"/>
      <w:r w:rsidRPr="0081560C">
        <w:t>…….</w:t>
      </w:r>
      <w:proofErr w:type="gramEnd"/>
      <w:r w:rsidRPr="0081560C">
        <w:t>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>
        <w:t>agissant</w:t>
      </w:r>
      <w:proofErr w:type="gramEnd"/>
      <w:r>
        <w:t xml:space="preserve">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528D8AE3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2922E8" w:rsidRPr="004A7F1E">
        <w:t>2 500</w:t>
      </w:r>
      <w:r w:rsidRPr="004A7F1E">
        <w:t xml:space="preserve"> 000,00 €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un</w:t>
            </w:r>
            <w:proofErr w:type="gramEnd"/>
            <w:r w:rsidRPr="0081560C">
              <w:t xml:space="preserve">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l'acte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techniques particulières (CCTP),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l’offre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664BE185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6C7C73">
              <w:rPr>
                <w:b/>
              </w:rPr>
              <w:t>de</w:t>
            </w:r>
            <w:r w:rsidR="00112396">
              <w:rPr>
                <w:b/>
              </w:rPr>
              <w:t xml:space="preserve"> t</w:t>
            </w:r>
            <w:r w:rsidR="00112396" w:rsidRPr="00112396">
              <w:rPr>
                <w:b/>
              </w:rPr>
              <w:t>ravaux de terrassement de nature archéologique pour les départements de la Charente (16) et de la Charente-Maritime (17)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lastRenderedPageBreak/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36A6" w14:textId="77777777" w:rsidR="00C872A7" w:rsidRDefault="00C872A7">
      <w:r>
        <w:separator/>
      </w:r>
    </w:p>
  </w:endnote>
  <w:endnote w:type="continuationSeparator" w:id="0">
    <w:p w14:paraId="4B5766B4" w14:textId="77777777" w:rsidR="00C872A7" w:rsidRDefault="00C8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0A56" w14:textId="77777777" w:rsidR="00CA52A8" w:rsidRDefault="00CA52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6B06484C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0439AEDC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CA52A8" w:rsidRPr="00CA52A8">
      <w:rPr>
        <w:rFonts w:ascii="Arial" w:hAnsi="Arial"/>
        <w:sz w:val="14"/>
      </w:rPr>
      <w:t>007TX2026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BFD3" w14:textId="77777777" w:rsidR="00CA52A8" w:rsidRDefault="00CA52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19C8" w14:textId="77777777" w:rsidR="00C872A7" w:rsidRDefault="00C872A7">
      <w:r>
        <w:separator/>
      </w:r>
    </w:p>
  </w:footnote>
  <w:footnote w:type="continuationSeparator" w:id="0">
    <w:p w14:paraId="18A8465D" w14:textId="77777777" w:rsidR="00C872A7" w:rsidRDefault="00C8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19D19" w14:textId="77777777" w:rsidR="00CA52A8" w:rsidRDefault="00CA52A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5343" w14:textId="77777777" w:rsidR="00CA52A8" w:rsidRDefault="00CA52A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A2A6" w14:textId="77777777" w:rsidR="00CA52A8" w:rsidRDefault="00CA52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12396"/>
    <w:rsid w:val="001206F3"/>
    <w:rsid w:val="00124D44"/>
    <w:rsid w:val="001261ED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22E8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A7F1E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6EF"/>
    <w:rsid w:val="00555AB4"/>
    <w:rsid w:val="00556E32"/>
    <w:rsid w:val="00561039"/>
    <w:rsid w:val="005637BA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A770E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11D9C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F1F51"/>
    <w:rsid w:val="00B00575"/>
    <w:rsid w:val="00B01A28"/>
    <w:rsid w:val="00B17CD3"/>
    <w:rsid w:val="00B2183E"/>
    <w:rsid w:val="00B3685C"/>
    <w:rsid w:val="00B421F6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872A7"/>
    <w:rsid w:val="00C911D1"/>
    <w:rsid w:val="00CA13D0"/>
    <w:rsid w:val="00CA52A8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50FF4"/>
    <w:rsid w:val="00D542D1"/>
    <w:rsid w:val="00D72CBA"/>
    <w:rsid w:val="00D87FDA"/>
    <w:rsid w:val="00D9134E"/>
    <w:rsid w:val="00DE1781"/>
    <w:rsid w:val="00DF168B"/>
    <w:rsid w:val="00DF38E7"/>
    <w:rsid w:val="00E13A72"/>
    <w:rsid w:val="00E16F12"/>
    <w:rsid w:val="00E23B59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47</TotalTime>
  <Pages>10</Pages>
  <Words>1933</Words>
  <Characters>10634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35</cp:revision>
  <cp:lastPrinted>2018-11-29T16:20:00Z</cp:lastPrinted>
  <dcterms:created xsi:type="dcterms:W3CDTF">2024-05-16T09:29:00Z</dcterms:created>
  <dcterms:modified xsi:type="dcterms:W3CDTF">2026-03-01T19:13:00Z</dcterms:modified>
</cp:coreProperties>
</file>