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E50B" w14:textId="77777777" w:rsidR="0062631D" w:rsidRDefault="0062631D" w:rsidP="0062631D">
      <w:pPr>
        <w:jc w:val="left"/>
      </w:pPr>
      <w:r>
        <w:rPr>
          <w:noProof/>
          <w:lang w:eastAsia="fr-FR"/>
        </w:rPr>
        <w:drawing>
          <wp:anchor distT="0" distB="0" distL="114300" distR="114300" simplePos="0" relativeHeight="251656192" behindDoc="0" locked="0" layoutInCell="1" allowOverlap="1" wp14:anchorId="152F8D9B" wp14:editId="5C582117">
            <wp:simplePos x="0" y="0"/>
            <wp:positionH relativeFrom="margin">
              <wp:align>left</wp:align>
            </wp:positionH>
            <wp:positionV relativeFrom="page">
              <wp:posOffset>240344</wp:posOffset>
            </wp:positionV>
            <wp:extent cx="2888615" cy="1089660"/>
            <wp:effectExtent l="0" t="0" r="698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615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FA72B" w14:textId="77777777" w:rsidR="0062631D" w:rsidRDefault="0062631D" w:rsidP="0062631D">
      <w:pPr>
        <w:jc w:val="left"/>
      </w:pPr>
    </w:p>
    <w:p w14:paraId="142D041A" w14:textId="77777777" w:rsidR="0062631D" w:rsidRDefault="0062631D" w:rsidP="0062631D">
      <w:pPr>
        <w:jc w:val="left"/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62631D" w14:paraId="004C1C58" w14:textId="77777777" w:rsidTr="00660DF3">
        <w:trPr>
          <w:trHeight w:val="1397"/>
          <w:jc w:val="center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0701" w14:textId="77777777" w:rsidR="0062631D" w:rsidRPr="00AA62FB" w:rsidRDefault="0062631D" w:rsidP="00486077">
            <w:pPr>
              <w:jc w:val="center"/>
              <w:rPr>
                <w:b/>
                <w:sz w:val="28"/>
                <w:szCs w:val="28"/>
              </w:rPr>
            </w:pPr>
            <w:r w:rsidRPr="00AA62FB">
              <w:rPr>
                <w:b/>
                <w:sz w:val="28"/>
                <w:szCs w:val="28"/>
              </w:rPr>
              <w:t>UNIVERSITE DE BORDEAUX</w:t>
            </w:r>
          </w:p>
          <w:p w14:paraId="7530759F" w14:textId="77777777" w:rsidR="0062631D" w:rsidRDefault="0062631D" w:rsidP="004860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35, place Pey Berland</w:t>
            </w:r>
          </w:p>
          <w:p w14:paraId="5F1D40CF" w14:textId="77777777" w:rsidR="0062631D" w:rsidRDefault="0062631D" w:rsidP="004860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cs="Arial"/>
                <w:lang w:val="en-US"/>
              </w:rPr>
              <w:t>33000 BORDEAUX</w:t>
            </w:r>
          </w:p>
        </w:tc>
      </w:tr>
      <w:tr w:rsidR="00660DF3" w14:paraId="666C6DDE" w14:textId="77777777" w:rsidTr="00660DF3">
        <w:trPr>
          <w:trHeight w:val="1189"/>
          <w:jc w:val="center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18F7" w14:textId="77777777" w:rsidR="00660DF3" w:rsidRPr="00AA62FB" w:rsidRDefault="00660DF3" w:rsidP="00660DF3">
            <w:pPr>
              <w:pStyle w:val="Corpsdetexte"/>
              <w:tabs>
                <w:tab w:val="right" w:leader="dot" w:pos="10206"/>
              </w:tabs>
              <w:spacing w:line="257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A62FB">
              <w:rPr>
                <w:b/>
                <w:color w:val="000000"/>
                <w:sz w:val="28"/>
                <w:szCs w:val="28"/>
                <w:lang w:eastAsia="en-US"/>
              </w:rPr>
              <w:t>Catégorie principale :</w:t>
            </w:r>
          </w:p>
          <w:p w14:paraId="1D1269AA" w14:textId="77777777" w:rsidR="00660DF3" w:rsidRPr="003D6D21" w:rsidRDefault="00D54D8C" w:rsidP="00660DF3">
            <w:pPr>
              <w:pStyle w:val="Corpsdetexte"/>
              <w:tabs>
                <w:tab w:val="right" w:leader="dot" w:pos="10206"/>
              </w:tabs>
              <w:spacing w:line="257" w:lineRule="auto"/>
              <w:jc w:val="center"/>
              <w:rPr>
                <w:b/>
                <w:color w:val="000000"/>
                <w:sz w:val="32"/>
                <w:szCs w:val="32"/>
                <w:lang w:eastAsia="en-US"/>
              </w:rPr>
            </w:pPr>
            <w:sdt>
              <w:sdtPr>
                <w:rPr>
                  <w:b/>
                  <w:color w:val="0033CC"/>
                  <w:sz w:val="32"/>
                  <w:szCs w:val="32"/>
                  <w:lang w:eastAsia="en-US"/>
                </w:rPr>
                <w:alias w:val="Catégorie"/>
                <w:tag w:val="Catégorie"/>
                <w:id w:val="373971229"/>
                <w:placeholder>
                  <w:docPart w:val="834211D403084FD6BBEDBFFD350FCF0D"/>
                </w:placeholder>
                <w:dropDownList>
                  <w:listItem w:value="Choisissez un élément."/>
                  <w:listItem w:displayText="Fournitures" w:value="Fournitures"/>
                  <w:listItem w:displayText="Services" w:value="Services"/>
                </w:dropDownList>
              </w:sdtPr>
              <w:sdtEndPr/>
              <w:sdtContent>
                <w:r w:rsidR="007E01BB">
                  <w:rPr>
                    <w:b/>
                    <w:color w:val="0033CC"/>
                    <w:sz w:val="32"/>
                    <w:szCs w:val="32"/>
                    <w:lang w:eastAsia="en-US"/>
                  </w:rPr>
                  <w:t>Fournitures</w:t>
                </w:r>
              </w:sdtContent>
            </w:sdt>
            <w:r w:rsidR="00660DF3" w:rsidRPr="003D6D21">
              <w:rPr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</w:tr>
      <w:tr w:rsidR="0062631D" w14:paraId="229F2221" w14:textId="77777777" w:rsidTr="00AA62FB">
        <w:trPr>
          <w:trHeight w:val="568"/>
          <w:jc w:val="center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BFD6C5" w14:textId="68E2F4F7" w:rsidR="0062631D" w:rsidRPr="00660DF3" w:rsidRDefault="00660DF3" w:rsidP="008B5071">
            <w:pPr>
              <w:spacing w:after="0" w:line="257" w:lineRule="auto"/>
              <w:jc w:val="center"/>
              <w:rPr>
                <w:b/>
                <w:color w:val="3333FF"/>
                <w:sz w:val="36"/>
                <w:szCs w:val="36"/>
              </w:rPr>
            </w:pPr>
            <w:r>
              <w:rPr>
                <w:b/>
                <w:color w:val="3333FF"/>
                <w:sz w:val="36"/>
                <w:szCs w:val="36"/>
              </w:rPr>
              <w:t>N</w:t>
            </w:r>
            <w:r w:rsidR="00FF1AC6">
              <w:rPr>
                <w:b/>
                <w:color w:val="3333FF"/>
                <w:sz w:val="36"/>
                <w:szCs w:val="36"/>
              </w:rPr>
              <w:t>°</w:t>
            </w:r>
            <w:r w:rsidR="0065189A">
              <w:rPr>
                <w:b/>
                <w:color w:val="3333FF"/>
                <w:sz w:val="36"/>
                <w:szCs w:val="36"/>
              </w:rPr>
              <w:t>20</w:t>
            </w:r>
            <w:r w:rsidR="00610F66">
              <w:rPr>
                <w:b/>
                <w:color w:val="3333FF"/>
                <w:sz w:val="36"/>
                <w:szCs w:val="36"/>
              </w:rPr>
              <w:t>26-</w:t>
            </w:r>
            <w:r w:rsidR="00DD71FA">
              <w:rPr>
                <w:b/>
                <w:color w:val="3333FF"/>
                <w:sz w:val="36"/>
                <w:szCs w:val="36"/>
              </w:rPr>
              <w:t>019</w:t>
            </w:r>
          </w:p>
        </w:tc>
      </w:tr>
      <w:tr w:rsidR="00660DF3" w14:paraId="19647AA5" w14:textId="77777777" w:rsidTr="00AA62FB">
        <w:trPr>
          <w:trHeight w:val="291"/>
          <w:jc w:val="center"/>
        </w:trPr>
        <w:tc>
          <w:tcPr>
            <w:tcW w:w="10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D084E" w14:textId="77777777" w:rsidR="00660DF3" w:rsidRPr="00660DF3" w:rsidRDefault="00660DF3" w:rsidP="00660DF3">
            <w:pPr>
              <w:spacing w:after="0" w:line="257" w:lineRule="auto"/>
              <w:jc w:val="center"/>
              <w:rPr>
                <w:i/>
                <w:color w:val="3333FF"/>
                <w:sz w:val="24"/>
                <w:szCs w:val="24"/>
              </w:rPr>
            </w:pPr>
          </w:p>
        </w:tc>
      </w:tr>
      <w:tr w:rsidR="00660DF3" w14:paraId="4664B122" w14:textId="77777777" w:rsidTr="00660DF3">
        <w:trPr>
          <w:trHeight w:val="1121"/>
          <w:jc w:val="center"/>
        </w:trPr>
        <w:tc>
          <w:tcPr>
            <w:tcW w:w="10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1CB68" w14:textId="77777777" w:rsidR="0065189A" w:rsidRDefault="0065189A" w:rsidP="0065189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2BA528DA" w14:textId="176373E0" w:rsidR="00660DF3" w:rsidRDefault="00651A68" w:rsidP="0065189A">
            <w:pPr>
              <w:spacing w:after="0"/>
              <w:jc w:val="center"/>
              <w:rPr>
                <w:b/>
                <w:color w:val="3333FF"/>
                <w:sz w:val="24"/>
                <w:szCs w:val="24"/>
              </w:rPr>
            </w:pPr>
            <w:r w:rsidRPr="006E1362">
              <w:rPr>
                <w:b/>
                <w:color w:val="3333FF"/>
                <w:sz w:val="36"/>
                <w:szCs w:val="36"/>
              </w:rPr>
              <w:t>Fourniture d’équipements</w:t>
            </w:r>
            <w:r>
              <w:rPr>
                <w:b/>
                <w:color w:val="3333FF"/>
                <w:sz w:val="36"/>
                <w:szCs w:val="36"/>
              </w:rPr>
              <w:t xml:space="preserve"> et prestations associées,</w:t>
            </w:r>
            <w:r w:rsidRPr="006E1362">
              <w:rPr>
                <w:b/>
                <w:color w:val="3333FF"/>
                <w:sz w:val="36"/>
                <w:szCs w:val="36"/>
              </w:rPr>
              <w:t xml:space="preserve"> dédiés aux animaleries </w:t>
            </w:r>
            <w:r w:rsidRPr="00696B98">
              <w:rPr>
                <w:b/>
                <w:color w:val="3333FF"/>
                <w:sz w:val="36"/>
                <w:szCs w:val="36"/>
              </w:rPr>
              <w:t>ayant recours à l’animal de laboratoire (rongeurs) et aux laboratoires de recherche, pour l’université de Bordeaux</w:t>
            </w:r>
          </w:p>
          <w:p w14:paraId="7A1D0563" w14:textId="77777777" w:rsidR="0065189A" w:rsidRPr="0065189A" w:rsidRDefault="0065189A" w:rsidP="0065189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2631D" w14:paraId="1AA90E5F" w14:textId="77777777" w:rsidTr="00660DF3">
        <w:trPr>
          <w:trHeight w:val="1406"/>
          <w:jc w:val="center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3D18" w14:textId="77777777" w:rsidR="0065189A" w:rsidRDefault="00261BA3" w:rsidP="00D3283E">
            <w:pPr>
              <w:spacing w:after="0" w:line="257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Procédure de passation : </w:t>
            </w:r>
          </w:p>
          <w:p w14:paraId="44F09018" w14:textId="77777777" w:rsidR="00D03059" w:rsidRPr="00D03059" w:rsidRDefault="0065189A" w:rsidP="00D03059">
            <w:pPr>
              <w:pStyle w:val="Paragraph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Appel d’offres ouvert, en application </w:t>
            </w:r>
            <w:r w:rsidR="00D03059" w:rsidRPr="00D03059">
              <w:rPr>
                <w:b/>
                <w:sz w:val="24"/>
                <w:szCs w:val="24"/>
              </w:rPr>
              <w:t>des articles R2124-2 et R2161-2 à 5 du Code de la Commande Publique</w:t>
            </w:r>
          </w:p>
          <w:p w14:paraId="5BD4C268" w14:textId="77777777" w:rsidR="00D3283E" w:rsidRDefault="00D3283E" w:rsidP="0016391D">
            <w:pPr>
              <w:spacing w:after="0" w:line="257" w:lineRule="auto"/>
            </w:pPr>
          </w:p>
          <w:p w14:paraId="0C32F9E2" w14:textId="77777777" w:rsidR="0062631D" w:rsidRDefault="0062631D" w:rsidP="00660DF3">
            <w:pPr>
              <w:spacing w:after="0" w:line="257" w:lineRule="auto"/>
              <w:jc w:val="center"/>
            </w:pPr>
          </w:p>
        </w:tc>
      </w:tr>
      <w:tr w:rsidR="0062631D" w14:paraId="276CFFB5" w14:textId="77777777" w:rsidTr="00660DF3">
        <w:trPr>
          <w:trHeight w:val="832"/>
          <w:jc w:val="center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1FFC" w14:textId="77777777" w:rsidR="006044F7" w:rsidRPr="00261BA3" w:rsidRDefault="003D6D21" w:rsidP="0065189A">
            <w:pPr>
              <w:spacing w:after="0" w:line="257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Forme : </w:t>
            </w:r>
            <w:r w:rsidR="0065189A">
              <w:rPr>
                <w:b/>
                <w:sz w:val="24"/>
                <w:szCs w:val="24"/>
              </w:rPr>
              <w:t>accord-cadre mixte</w:t>
            </w:r>
          </w:p>
        </w:tc>
      </w:tr>
      <w:tr w:rsidR="00261BA3" w14:paraId="13CFB7E8" w14:textId="77777777" w:rsidTr="00AA62FB">
        <w:trPr>
          <w:trHeight w:val="856"/>
          <w:jc w:val="center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9195" w14:textId="77777777" w:rsidR="007550A4" w:rsidRPr="007550A4" w:rsidRDefault="007550A4" w:rsidP="00660DF3">
            <w:pPr>
              <w:pStyle w:val="En-tte"/>
              <w:spacing w:line="257" w:lineRule="auto"/>
              <w:ind w:firstLine="0"/>
              <w:jc w:val="center"/>
              <w:rPr>
                <w:sz w:val="36"/>
                <w:szCs w:val="36"/>
                <w:lang w:eastAsia="en-US"/>
              </w:rPr>
            </w:pPr>
            <w:r w:rsidRPr="007550A4">
              <w:rPr>
                <w:sz w:val="36"/>
                <w:szCs w:val="36"/>
                <w:lang w:eastAsia="en-US"/>
              </w:rPr>
              <w:t>CCAG applicable : FCS</w:t>
            </w:r>
          </w:p>
        </w:tc>
      </w:tr>
      <w:tr w:rsidR="0062631D" w14:paraId="76FEFCC2" w14:textId="77777777" w:rsidTr="000C7D67">
        <w:trPr>
          <w:trHeight w:val="982"/>
          <w:jc w:val="center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EA4B" w14:textId="77777777" w:rsidR="00F52228" w:rsidRPr="00660DF3" w:rsidRDefault="00D26412" w:rsidP="008B2913">
            <w:pPr>
              <w:pStyle w:val="En-tte"/>
              <w:spacing w:line="256" w:lineRule="auto"/>
              <w:ind w:firstLine="0"/>
              <w:jc w:val="center"/>
              <w:rPr>
                <w:b/>
                <w:sz w:val="24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Acte d’E</w:t>
            </w:r>
            <w:r w:rsidR="00F63CD4">
              <w:rPr>
                <w:b/>
                <w:sz w:val="36"/>
                <w:szCs w:val="36"/>
                <w:lang w:eastAsia="en-US"/>
              </w:rPr>
              <w:t>ngagement</w:t>
            </w:r>
            <w:r w:rsidR="00487458" w:rsidRPr="00487458">
              <w:rPr>
                <w:b/>
                <w:sz w:val="24"/>
                <w:szCs w:val="36"/>
                <w:lang w:eastAsia="en-US"/>
              </w:rPr>
              <w:t xml:space="preserve"> </w:t>
            </w:r>
          </w:p>
        </w:tc>
      </w:tr>
    </w:tbl>
    <w:tbl>
      <w:tblPr>
        <w:tblStyle w:val="Grilledutableau"/>
        <w:tblW w:w="9748" w:type="dxa"/>
        <w:jc w:val="center"/>
        <w:tblInd w:w="0" w:type="dxa"/>
        <w:tblLook w:val="04A0" w:firstRow="1" w:lastRow="0" w:firstColumn="1" w:lastColumn="0" w:noHBand="0" w:noVBand="1"/>
      </w:tblPr>
      <w:tblGrid>
        <w:gridCol w:w="1020"/>
        <w:gridCol w:w="1802"/>
        <w:gridCol w:w="2120"/>
        <w:gridCol w:w="4806"/>
      </w:tblGrid>
      <w:tr w:rsidR="009B6430" w:rsidRPr="00CE7499" w14:paraId="2FB00056" w14:textId="77777777" w:rsidTr="00964498">
        <w:trPr>
          <w:trHeight w:val="297"/>
          <w:jc w:val="center"/>
        </w:trPr>
        <w:tc>
          <w:tcPr>
            <w:tcW w:w="1020" w:type="dxa"/>
            <w:shd w:val="clear" w:color="auto" w:fill="D9D9D9" w:themeFill="background1" w:themeFillShade="D9"/>
            <w:hideMark/>
          </w:tcPr>
          <w:p w14:paraId="0BBDAE9C" w14:textId="77777777" w:rsidR="009B6430" w:rsidRPr="00CE7499" w:rsidRDefault="009B6430" w:rsidP="00964498">
            <w:pPr>
              <w:spacing w:after="200" w:line="276" w:lineRule="auto"/>
              <w:jc w:val="left"/>
              <w:rPr>
                <w:b/>
                <w:bCs/>
                <w:sz w:val="14"/>
                <w:szCs w:val="14"/>
              </w:rPr>
            </w:pPr>
            <w:r w:rsidRPr="00CE7499">
              <w:rPr>
                <w:b/>
                <w:bCs/>
                <w:sz w:val="14"/>
                <w:szCs w:val="14"/>
              </w:rPr>
              <w:t>Lot(s)</w:t>
            </w:r>
          </w:p>
        </w:tc>
        <w:tc>
          <w:tcPr>
            <w:tcW w:w="1802" w:type="dxa"/>
            <w:shd w:val="clear" w:color="auto" w:fill="D9D9D9" w:themeFill="background1" w:themeFillShade="D9"/>
            <w:hideMark/>
          </w:tcPr>
          <w:p w14:paraId="06E03F10" w14:textId="77777777" w:rsidR="009B6430" w:rsidRPr="00CE7499" w:rsidRDefault="009B6430" w:rsidP="00964498">
            <w:pPr>
              <w:spacing w:after="200" w:line="276" w:lineRule="auto"/>
              <w:jc w:val="left"/>
              <w:rPr>
                <w:b/>
                <w:bCs/>
                <w:sz w:val="14"/>
                <w:szCs w:val="14"/>
              </w:rPr>
            </w:pPr>
            <w:r w:rsidRPr="00CE7499">
              <w:rPr>
                <w:b/>
                <w:bCs/>
                <w:sz w:val="14"/>
                <w:szCs w:val="14"/>
              </w:rPr>
              <w:t>Nomenclature</w:t>
            </w:r>
          </w:p>
        </w:tc>
        <w:tc>
          <w:tcPr>
            <w:tcW w:w="2120" w:type="dxa"/>
            <w:shd w:val="clear" w:color="auto" w:fill="D9D9D9" w:themeFill="background1" w:themeFillShade="D9"/>
            <w:hideMark/>
          </w:tcPr>
          <w:p w14:paraId="63DFF89D" w14:textId="77777777" w:rsidR="009B6430" w:rsidRPr="00CE7499" w:rsidRDefault="009B6430" w:rsidP="00964498">
            <w:pPr>
              <w:spacing w:after="200" w:line="276" w:lineRule="auto"/>
              <w:jc w:val="left"/>
              <w:rPr>
                <w:b/>
                <w:bCs/>
                <w:sz w:val="14"/>
                <w:szCs w:val="14"/>
              </w:rPr>
            </w:pPr>
            <w:r w:rsidRPr="00CE7499">
              <w:rPr>
                <w:b/>
                <w:bCs/>
                <w:sz w:val="14"/>
                <w:szCs w:val="14"/>
              </w:rPr>
              <w:t>Codes</w:t>
            </w:r>
          </w:p>
        </w:tc>
        <w:tc>
          <w:tcPr>
            <w:tcW w:w="4806" w:type="dxa"/>
            <w:shd w:val="clear" w:color="auto" w:fill="D9D9D9" w:themeFill="background1" w:themeFillShade="D9"/>
            <w:hideMark/>
          </w:tcPr>
          <w:p w14:paraId="22519AE5" w14:textId="77777777" w:rsidR="009B6430" w:rsidRPr="00CE7499" w:rsidRDefault="009B6430" w:rsidP="00964498">
            <w:pPr>
              <w:spacing w:after="200" w:line="276" w:lineRule="auto"/>
              <w:jc w:val="left"/>
              <w:rPr>
                <w:b/>
                <w:bCs/>
                <w:sz w:val="14"/>
                <w:szCs w:val="14"/>
              </w:rPr>
            </w:pPr>
            <w:r w:rsidRPr="00CE7499">
              <w:rPr>
                <w:b/>
                <w:bCs/>
                <w:sz w:val="14"/>
                <w:szCs w:val="14"/>
              </w:rPr>
              <w:t>Descriptif</w:t>
            </w:r>
          </w:p>
        </w:tc>
      </w:tr>
      <w:tr w:rsidR="009B6430" w:rsidRPr="00CE7499" w14:paraId="4B2A9C3E" w14:textId="77777777" w:rsidTr="00964498">
        <w:trPr>
          <w:trHeight w:val="283"/>
          <w:jc w:val="center"/>
        </w:trPr>
        <w:tc>
          <w:tcPr>
            <w:tcW w:w="1020" w:type="dxa"/>
            <w:vMerge w:val="restart"/>
            <w:hideMark/>
          </w:tcPr>
          <w:p w14:paraId="0E099F1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1, 2</w:t>
            </w:r>
          </w:p>
        </w:tc>
        <w:tc>
          <w:tcPr>
            <w:tcW w:w="1802" w:type="dxa"/>
            <w:vMerge w:val="restart"/>
            <w:hideMark/>
          </w:tcPr>
          <w:p w14:paraId="2229D40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NACRES</w:t>
            </w:r>
          </w:p>
        </w:tc>
        <w:tc>
          <w:tcPr>
            <w:tcW w:w="2120" w:type="dxa"/>
            <w:hideMark/>
          </w:tcPr>
          <w:p w14:paraId="39B80F1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KC.11</w:t>
            </w:r>
          </w:p>
        </w:tc>
        <w:tc>
          <w:tcPr>
            <w:tcW w:w="4806" w:type="dxa"/>
            <w:hideMark/>
          </w:tcPr>
          <w:p w14:paraId="652803E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MATERIEL POUR L'HEBERGEMENT DES PETITS ANIMAUX</w:t>
            </w:r>
          </w:p>
        </w:tc>
      </w:tr>
      <w:tr w:rsidR="009B6430" w:rsidRPr="00CE7499" w14:paraId="665BA1C3" w14:textId="77777777" w:rsidTr="00964498">
        <w:trPr>
          <w:trHeight w:val="101"/>
          <w:jc w:val="center"/>
        </w:trPr>
        <w:tc>
          <w:tcPr>
            <w:tcW w:w="1020" w:type="dxa"/>
            <w:vMerge/>
            <w:hideMark/>
          </w:tcPr>
          <w:p w14:paraId="3CB8E2DF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1BE4518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2117F9E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JA.12</w:t>
            </w:r>
          </w:p>
        </w:tc>
        <w:tc>
          <w:tcPr>
            <w:tcW w:w="4806" w:type="dxa"/>
            <w:hideMark/>
          </w:tcPr>
          <w:p w14:paraId="2FDA578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TRAITEMENT DE L'AIR : CONSOMMABLES ET PIECES DETACHEES DEDIES AUX EQUIPEMENTS</w:t>
            </w:r>
          </w:p>
        </w:tc>
      </w:tr>
      <w:tr w:rsidR="009B6430" w:rsidRPr="00CE7499" w14:paraId="17E49384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6459B4F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6081577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5D05D00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KF.02</w:t>
            </w:r>
          </w:p>
        </w:tc>
        <w:tc>
          <w:tcPr>
            <w:tcW w:w="4806" w:type="dxa"/>
            <w:hideMark/>
          </w:tcPr>
          <w:p w14:paraId="430AFEF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MAINTENANCE ET REPARATION DES AUTRES EQUIPEMENTS D'ELEVAGE ANIMAL</w:t>
            </w:r>
          </w:p>
        </w:tc>
      </w:tr>
      <w:tr w:rsidR="009B6430" w:rsidRPr="00CE7499" w14:paraId="49BC5135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36FBE88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hideMark/>
          </w:tcPr>
          <w:p w14:paraId="79133D2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CPV</w:t>
            </w:r>
          </w:p>
        </w:tc>
        <w:tc>
          <w:tcPr>
            <w:tcW w:w="2120" w:type="dxa"/>
            <w:hideMark/>
          </w:tcPr>
          <w:p w14:paraId="721E0C6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38000000-5</w:t>
            </w:r>
          </w:p>
        </w:tc>
        <w:tc>
          <w:tcPr>
            <w:tcW w:w="4806" w:type="dxa"/>
            <w:hideMark/>
          </w:tcPr>
          <w:p w14:paraId="05CDF85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ÉQUIPEMENTS DE LABORATOIRE, D'OPTIQUE ET DE PRECISION (EXCEPTE LES LUNETTES)</w:t>
            </w:r>
          </w:p>
        </w:tc>
      </w:tr>
      <w:tr w:rsidR="009B6430" w:rsidRPr="00CE7499" w14:paraId="37E2AA1C" w14:textId="77777777" w:rsidTr="00964498">
        <w:trPr>
          <w:trHeight w:val="65"/>
          <w:jc w:val="center"/>
        </w:trPr>
        <w:tc>
          <w:tcPr>
            <w:tcW w:w="1020" w:type="dxa"/>
            <w:vMerge/>
            <w:hideMark/>
          </w:tcPr>
          <w:p w14:paraId="58843BE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63FB5BC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3CFD682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45259000-7</w:t>
            </w:r>
          </w:p>
        </w:tc>
        <w:tc>
          <w:tcPr>
            <w:tcW w:w="4806" w:type="dxa"/>
            <w:hideMark/>
          </w:tcPr>
          <w:p w14:paraId="60910E6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REPARATION ET ENTRETIEN D'EQUIPEMENTS</w:t>
            </w:r>
          </w:p>
        </w:tc>
      </w:tr>
      <w:tr w:rsidR="009B6430" w:rsidRPr="00CE7499" w14:paraId="5FCDB4A4" w14:textId="77777777" w:rsidTr="00964498">
        <w:trPr>
          <w:trHeight w:val="283"/>
          <w:jc w:val="center"/>
        </w:trPr>
        <w:tc>
          <w:tcPr>
            <w:tcW w:w="1020" w:type="dxa"/>
            <w:vMerge w:val="restart"/>
            <w:hideMark/>
          </w:tcPr>
          <w:p w14:paraId="0DA4D77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lastRenderedPageBreak/>
              <w:t>3</w:t>
            </w:r>
          </w:p>
        </w:tc>
        <w:tc>
          <w:tcPr>
            <w:tcW w:w="1802" w:type="dxa"/>
            <w:vMerge w:val="restart"/>
            <w:hideMark/>
          </w:tcPr>
          <w:p w14:paraId="07EA4A78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NACRES</w:t>
            </w:r>
          </w:p>
        </w:tc>
        <w:tc>
          <w:tcPr>
            <w:tcW w:w="2120" w:type="dxa"/>
            <w:hideMark/>
          </w:tcPr>
          <w:p w14:paraId="4237A27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KE.31</w:t>
            </w:r>
          </w:p>
        </w:tc>
        <w:tc>
          <w:tcPr>
            <w:tcW w:w="4806" w:type="dxa"/>
            <w:hideMark/>
          </w:tcPr>
          <w:p w14:paraId="6B60133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AUTRES EQUIPEMENTS ET CONSOMMABLES D'EXPERIMENTATION ANIMALE</w:t>
            </w:r>
          </w:p>
        </w:tc>
      </w:tr>
      <w:tr w:rsidR="009B6430" w:rsidRPr="00CE7499" w14:paraId="66192F69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7197D011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681609D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308586D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KF.02</w:t>
            </w:r>
          </w:p>
        </w:tc>
        <w:tc>
          <w:tcPr>
            <w:tcW w:w="4806" w:type="dxa"/>
            <w:hideMark/>
          </w:tcPr>
          <w:p w14:paraId="0D93470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MAINTENANCE ET REPARATION DES AUTRES EQUIPEMENTS D'ELEVAGE ANIMAL</w:t>
            </w:r>
          </w:p>
        </w:tc>
      </w:tr>
      <w:tr w:rsidR="009B6430" w:rsidRPr="00CE7499" w14:paraId="15422742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6F3CB4BF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hideMark/>
          </w:tcPr>
          <w:p w14:paraId="06EEE8E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CPV</w:t>
            </w:r>
          </w:p>
        </w:tc>
        <w:tc>
          <w:tcPr>
            <w:tcW w:w="2120" w:type="dxa"/>
            <w:noWrap/>
            <w:hideMark/>
          </w:tcPr>
          <w:p w14:paraId="166A37A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38000000-5</w:t>
            </w:r>
          </w:p>
        </w:tc>
        <w:tc>
          <w:tcPr>
            <w:tcW w:w="4806" w:type="dxa"/>
            <w:hideMark/>
          </w:tcPr>
          <w:p w14:paraId="03E5783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ÉQUIPEMENTS DE LABORATOIRE, D'OPTIQUE ET DE PRECISION (EXCEPTE LES LUNETTES)</w:t>
            </w:r>
          </w:p>
        </w:tc>
      </w:tr>
      <w:tr w:rsidR="009B6430" w:rsidRPr="00CE7499" w14:paraId="67C84B06" w14:textId="77777777" w:rsidTr="00964498">
        <w:trPr>
          <w:trHeight w:val="297"/>
          <w:jc w:val="center"/>
        </w:trPr>
        <w:tc>
          <w:tcPr>
            <w:tcW w:w="1020" w:type="dxa"/>
            <w:vMerge/>
            <w:hideMark/>
          </w:tcPr>
          <w:p w14:paraId="25E8CED1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6F52F87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noWrap/>
            <w:hideMark/>
          </w:tcPr>
          <w:p w14:paraId="5D131DE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45259000-7</w:t>
            </w:r>
          </w:p>
        </w:tc>
        <w:tc>
          <w:tcPr>
            <w:tcW w:w="4806" w:type="dxa"/>
            <w:hideMark/>
          </w:tcPr>
          <w:p w14:paraId="416F597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REPARATION ET ENTRETIEN D'EQUIPEMENTS</w:t>
            </w:r>
          </w:p>
        </w:tc>
      </w:tr>
      <w:tr w:rsidR="009B6430" w:rsidRPr="00CE7499" w14:paraId="7D0A7211" w14:textId="77777777" w:rsidTr="00964498">
        <w:trPr>
          <w:trHeight w:val="283"/>
          <w:jc w:val="center"/>
        </w:trPr>
        <w:tc>
          <w:tcPr>
            <w:tcW w:w="1020" w:type="dxa"/>
            <w:vMerge w:val="restart"/>
            <w:hideMark/>
          </w:tcPr>
          <w:p w14:paraId="09F31DB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</w:t>
            </w:r>
          </w:p>
        </w:tc>
        <w:tc>
          <w:tcPr>
            <w:tcW w:w="1802" w:type="dxa"/>
            <w:vMerge w:val="restart"/>
            <w:hideMark/>
          </w:tcPr>
          <w:p w14:paraId="4EC8BF7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NACRES</w:t>
            </w:r>
          </w:p>
        </w:tc>
        <w:tc>
          <w:tcPr>
            <w:tcW w:w="2120" w:type="dxa"/>
            <w:hideMark/>
          </w:tcPr>
          <w:p w14:paraId="06660FF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KC.15</w:t>
            </w:r>
          </w:p>
        </w:tc>
        <w:tc>
          <w:tcPr>
            <w:tcW w:w="4806" w:type="dxa"/>
            <w:hideMark/>
          </w:tcPr>
          <w:p w14:paraId="147F91D6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EQUIPEMENTS POUR LE TRANSPORT ET LAVAGE D'ANIMALERIE</w:t>
            </w:r>
          </w:p>
        </w:tc>
      </w:tr>
      <w:tr w:rsidR="009B6430" w:rsidRPr="00CE7499" w14:paraId="152C4D0A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14C6E04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2C96BF1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2E2C964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NB.34</w:t>
            </w:r>
          </w:p>
        </w:tc>
        <w:tc>
          <w:tcPr>
            <w:tcW w:w="4806" w:type="dxa"/>
            <w:hideMark/>
          </w:tcPr>
          <w:p w14:paraId="7F8E67A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PRODUITS DE LAVAGE, DESINFECTION, STERILISATION</w:t>
            </w:r>
          </w:p>
        </w:tc>
      </w:tr>
      <w:tr w:rsidR="009B6430" w:rsidRPr="00CE7499" w14:paraId="1B3099CC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5F942F6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52EB7A2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2EBA0E0C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KF.01</w:t>
            </w:r>
          </w:p>
        </w:tc>
        <w:tc>
          <w:tcPr>
            <w:tcW w:w="4806" w:type="dxa"/>
            <w:hideMark/>
          </w:tcPr>
          <w:p w14:paraId="32B9C11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MAINTENANCE REPAR. MATERIEL DE TRANSPORT ET LAVAGE DES ANIMALERIES</w:t>
            </w:r>
          </w:p>
        </w:tc>
      </w:tr>
      <w:tr w:rsidR="009B6430" w:rsidRPr="00CE7499" w14:paraId="33A3A344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3288DAD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hideMark/>
          </w:tcPr>
          <w:p w14:paraId="473F1DC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CPV</w:t>
            </w:r>
          </w:p>
        </w:tc>
        <w:tc>
          <w:tcPr>
            <w:tcW w:w="2120" w:type="dxa"/>
            <w:hideMark/>
          </w:tcPr>
          <w:p w14:paraId="5B662851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42716110-2</w:t>
            </w:r>
          </w:p>
        </w:tc>
        <w:tc>
          <w:tcPr>
            <w:tcW w:w="4806" w:type="dxa"/>
            <w:hideMark/>
          </w:tcPr>
          <w:p w14:paraId="7925A12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MATERIEL DE LAVAGE</w:t>
            </w:r>
          </w:p>
        </w:tc>
      </w:tr>
      <w:tr w:rsidR="009B6430" w:rsidRPr="00CE7499" w14:paraId="50813415" w14:textId="77777777" w:rsidTr="00964498">
        <w:trPr>
          <w:trHeight w:val="297"/>
          <w:jc w:val="center"/>
        </w:trPr>
        <w:tc>
          <w:tcPr>
            <w:tcW w:w="1020" w:type="dxa"/>
            <w:vMerge/>
            <w:hideMark/>
          </w:tcPr>
          <w:p w14:paraId="27BB42B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55FC411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495A404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45259000-7</w:t>
            </w:r>
          </w:p>
        </w:tc>
        <w:tc>
          <w:tcPr>
            <w:tcW w:w="4806" w:type="dxa"/>
            <w:hideMark/>
          </w:tcPr>
          <w:p w14:paraId="26601E9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REPARATION ET ENTRETIEN D'EQUIPEMENTS</w:t>
            </w:r>
          </w:p>
        </w:tc>
      </w:tr>
      <w:tr w:rsidR="009B6430" w:rsidRPr="00CE7499" w14:paraId="6D6DA527" w14:textId="77777777" w:rsidTr="00964498">
        <w:trPr>
          <w:trHeight w:val="283"/>
          <w:jc w:val="center"/>
        </w:trPr>
        <w:tc>
          <w:tcPr>
            <w:tcW w:w="1020" w:type="dxa"/>
            <w:vMerge w:val="restart"/>
            <w:hideMark/>
          </w:tcPr>
          <w:p w14:paraId="07B7E53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5,6</w:t>
            </w:r>
          </w:p>
        </w:tc>
        <w:tc>
          <w:tcPr>
            <w:tcW w:w="1802" w:type="dxa"/>
            <w:vMerge w:val="restart"/>
            <w:hideMark/>
          </w:tcPr>
          <w:p w14:paraId="34E0614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NACRES</w:t>
            </w:r>
          </w:p>
        </w:tc>
        <w:tc>
          <w:tcPr>
            <w:tcW w:w="2120" w:type="dxa"/>
            <w:hideMark/>
          </w:tcPr>
          <w:p w14:paraId="1F01419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HA.23</w:t>
            </w:r>
          </w:p>
        </w:tc>
        <w:tc>
          <w:tcPr>
            <w:tcW w:w="4806" w:type="dxa"/>
            <w:hideMark/>
          </w:tcPr>
          <w:p w14:paraId="0E3DA19C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POSTES DE SECURITE MICROBIOLOGIQUES (PSM) - HOTTES ET CONSOMMABLES ASSOCIES</w:t>
            </w:r>
          </w:p>
        </w:tc>
      </w:tr>
      <w:tr w:rsidR="009B6430" w:rsidRPr="00CE7499" w14:paraId="762B557B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2265ADF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31CF0298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6DA3475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HB.01</w:t>
            </w:r>
          </w:p>
        </w:tc>
        <w:tc>
          <w:tcPr>
            <w:tcW w:w="4806" w:type="dxa"/>
            <w:hideMark/>
          </w:tcPr>
          <w:p w14:paraId="2BF5222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SANTE ET SECURITE : REPARATION, MAINTENANCE ET VERIFICATION DES HOTTES ET PSM</w:t>
            </w:r>
          </w:p>
        </w:tc>
      </w:tr>
      <w:tr w:rsidR="009B6430" w:rsidRPr="00CE7499" w14:paraId="501AED10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777B356F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hideMark/>
          </w:tcPr>
          <w:p w14:paraId="4CBDD6F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CPV</w:t>
            </w:r>
          </w:p>
        </w:tc>
        <w:tc>
          <w:tcPr>
            <w:tcW w:w="2120" w:type="dxa"/>
            <w:hideMark/>
          </w:tcPr>
          <w:p w14:paraId="29EB998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38000000-5</w:t>
            </w:r>
          </w:p>
        </w:tc>
        <w:tc>
          <w:tcPr>
            <w:tcW w:w="4806" w:type="dxa"/>
            <w:hideMark/>
          </w:tcPr>
          <w:p w14:paraId="4E6D3F1C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ÉQUIPEMENTS DE LABORATOIRE, D'OPTIQUE ET DE PRECISION (EXCEPTE LES LUNETTES)</w:t>
            </w:r>
          </w:p>
        </w:tc>
      </w:tr>
      <w:tr w:rsidR="009B6430" w:rsidRPr="00CE7499" w14:paraId="2A78A337" w14:textId="77777777" w:rsidTr="00964498">
        <w:trPr>
          <w:trHeight w:val="297"/>
          <w:jc w:val="center"/>
        </w:trPr>
        <w:tc>
          <w:tcPr>
            <w:tcW w:w="1020" w:type="dxa"/>
            <w:vMerge/>
            <w:hideMark/>
          </w:tcPr>
          <w:p w14:paraId="34055B2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4C85AC1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3F27196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45259000-7</w:t>
            </w:r>
          </w:p>
        </w:tc>
        <w:tc>
          <w:tcPr>
            <w:tcW w:w="4806" w:type="dxa"/>
            <w:hideMark/>
          </w:tcPr>
          <w:p w14:paraId="5A05C58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REPARATION ET ENTRETIEN D'EQUIPEMENTS</w:t>
            </w:r>
          </w:p>
        </w:tc>
      </w:tr>
      <w:tr w:rsidR="009B6430" w:rsidRPr="00CE7499" w14:paraId="38ACF5B0" w14:textId="77777777" w:rsidTr="00964498">
        <w:trPr>
          <w:trHeight w:val="283"/>
          <w:jc w:val="center"/>
        </w:trPr>
        <w:tc>
          <w:tcPr>
            <w:tcW w:w="1020" w:type="dxa"/>
            <w:vMerge w:val="restart"/>
            <w:hideMark/>
          </w:tcPr>
          <w:p w14:paraId="711A4B8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7</w:t>
            </w:r>
          </w:p>
        </w:tc>
        <w:tc>
          <w:tcPr>
            <w:tcW w:w="1802" w:type="dxa"/>
            <w:vMerge w:val="restart"/>
            <w:hideMark/>
          </w:tcPr>
          <w:p w14:paraId="18D025A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NACRES</w:t>
            </w:r>
          </w:p>
        </w:tc>
        <w:tc>
          <w:tcPr>
            <w:tcW w:w="2120" w:type="dxa"/>
            <w:hideMark/>
          </w:tcPr>
          <w:p w14:paraId="044146B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KE.31</w:t>
            </w:r>
          </w:p>
        </w:tc>
        <w:tc>
          <w:tcPr>
            <w:tcW w:w="4806" w:type="dxa"/>
            <w:hideMark/>
          </w:tcPr>
          <w:p w14:paraId="5742CC8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AUTRES EQUIPEMENTS ET CONSOMMABLES D'EXPERIMENTATION ANIMALE</w:t>
            </w:r>
          </w:p>
        </w:tc>
      </w:tr>
      <w:tr w:rsidR="009B6430" w:rsidRPr="00CE7499" w14:paraId="35A1B638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5E5A45F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483A02B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74863FD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KF.14</w:t>
            </w:r>
          </w:p>
        </w:tc>
        <w:tc>
          <w:tcPr>
            <w:tcW w:w="4806" w:type="dxa"/>
            <w:hideMark/>
          </w:tcPr>
          <w:p w14:paraId="5D4B87B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MAINTENANCE ET REPARATION DES AUTRES MATERIELS D'EXPERIMENTATION ANIMALE</w:t>
            </w:r>
          </w:p>
        </w:tc>
      </w:tr>
      <w:tr w:rsidR="009B6430" w:rsidRPr="00CE7499" w14:paraId="65347596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17D8542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hideMark/>
          </w:tcPr>
          <w:p w14:paraId="6121B69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CPV</w:t>
            </w:r>
          </w:p>
        </w:tc>
        <w:tc>
          <w:tcPr>
            <w:tcW w:w="2120" w:type="dxa"/>
            <w:hideMark/>
          </w:tcPr>
          <w:p w14:paraId="65665E7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38000000-5</w:t>
            </w:r>
          </w:p>
        </w:tc>
        <w:tc>
          <w:tcPr>
            <w:tcW w:w="4806" w:type="dxa"/>
            <w:hideMark/>
          </w:tcPr>
          <w:p w14:paraId="23433AD3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ÉQUIPEMENTS DE LABORATOIRE, D'OPTIQUE ET DE PRECISION (EXCEPTE LES LUNETTES)</w:t>
            </w:r>
          </w:p>
        </w:tc>
      </w:tr>
      <w:tr w:rsidR="009B6430" w:rsidRPr="00CE7499" w14:paraId="5CE5C8C1" w14:textId="77777777" w:rsidTr="00964498">
        <w:trPr>
          <w:trHeight w:val="297"/>
          <w:jc w:val="center"/>
        </w:trPr>
        <w:tc>
          <w:tcPr>
            <w:tcW w:w="1020" w:type="dxa"/>
            <w:vMerge/>
            <w:hideMark/>
          </w:tcPr>
          <w:p w14:paraId="288FD98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3198E84F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5214F77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45259000-7</w:t>
            </w:r>
          </w:p>
        </w:tc>
        <w:tc>
          <w:tcPr>
            <w:tcW w:w="4806" w:type="dxa"/>
            <w:hideMark/>
          </w:tcPr>
          <w:p w14:paraId="0967599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REPARATION ET ENTRETIEN D'EQUIPEMENTS</w:t>
            </w:r>
          </w:p>
        </w:tc>
      </w:tr>
      <w:tr w:rsidR="009B6430" w:rsidRPr="00CE7499" w14:paraId="40C8FB90" w14:textId="77777777" w:rsidTr="00964498">
        <w:trPr>
          <w:trHeight w:val="283"/>
          <w:jc w:val="center"/>
        </w:trPr>
        <w:tc>
          <w:tcPr>
            <w:tcW w:w="1020" w:type="dxa"/>
            <w:vMerge w:val="restart"/>
            <w:hideMark/>
          </w:tcPr>
          <w:p w14:paraId="7653837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8</w:t>
            </w:r>
          </w:p>
        </w:tc>
        <w:tc>
          <w:tcPr>
            <w:tcW w:w="1802" w:type="dxa"/>
            <w:vMerge w:val="restart"/>
            <w:hideMark/>
          </w:tcPr>
          <w:p w14:paraId="7CE6F631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NACRES</w:t>
            </w:r>
          </w:p>
        </w:tc>
        <w:tc>
          <w:tcPr>
            <w:tcW w:w="2120" w:type="dxa"/>
            <w:hideMark/>
          </w:tcPr>
          <w:p w14:paraId="437FBC26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KE.11</w:t>
            </w:r>
          </w:p>
        </w:tc>
        <w:tc>
          <w:tcPr>
            <w:tcW w:w="4806" w:type="dxa"/>
            <w:hideMark/>
          </w:tcPr>
          <w:p w14:paraId="1661CB8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MATERIELS D'ANESTHESIE</w:t>
            </w:r>
          </w:p>
        </w:tc>
      </w:tr>
      <w:tr w:rsidR="009B6430" w:rsidRPr="00CE7499" w14:paraId="58BB621E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7967AC2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194398F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515075C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KE.13</w:t>
            </w:r>
          </w:p>
        </w:tc>
        <w:tc>
          <w:tcPr>
            <w:tcW w:w="4806" w:type="dxa"/>
            <w:hideMark/>
          </w:tcPr>
          <w:p w14:paraId="16C32DA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CONSOMMABLES D'ANESTHESIE ET DE TECHNIQUES OPERATOIRES ANIMALES</w:t>
            </w:r>
          </w:p>
        </w:tc>
      </w:tr>
      <w:tr w:rsidR="009B6430" w:rsidRPr="00CE7499" w14:paraId="61C951A5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27AFFBC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255BDEAF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507AB90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KF.12</w:t>
            </w:r>
          </w:p>
        </w:tc>
        <w:tc>
          <w:tcPr>
            <w:tcW w:w="4806" w:type="dxa"/>
            <w:hideMark/>
          </w:tcPr>
          <w:p w14:paraId="0F1989D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MAINTENANCE ET REPARATION DES MATERIELS D'ANESTHESIE ET DE TECHNIQ. OPERATOIRES</w:t>
            </w:r>
          </w:p>
        </w:tc>
      </w:tr>
      <w:tr w:rsidR="009B6430" w:rsidRPr="00CE7499" w14:paraId="0E5D30C9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034E19A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hideMark/>
          </w:tcPr>
          <w:p w14:paraId="663B1F6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CPV</w:t>
            </w:r>
          </w:p>
        </w:tc>
        <w:tc>
          <w:tcPr>
            <w:tcW w:w="2120" w:type="dxa"/>
            <w:hideMark/>
          </w:tcPr>
          <w:p w14:paraId="0530259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33172100-7</w:t>
            </w:r>
          </w:p>
        </w:tc>
        <w:tc>
          <w:tcPr>
            <w:tcW w:w="4806" w:type="dxa"/>
            <w:hideMark/>
          </w:tcPr>
          <w:p w14:paraId="231F99D4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APPAREILS D'ANESTHESIE</w:t>
            </w:r>
          </w:p>
        </w:tc>
      </w:tr>
      <w:tr w:rsidR="009B6430" w:rsidRPr="00CE7499" w14:paraId="5D331396" w14:textId="77777777" w:rsidTr="00964498">
        <w:trPr>
          <w:trHeight w:val="297"/>
          <w:jc w:val="center"/>
        </w:trPr>
        <w:tc>
          <w:tcPr>
            <w:tcW w:w="1020" w:type="dxa"/>
            <w:vMerge/>
            <w:hideMark/>
          </w:tcPr>
          <w:p w14:paraId="28254F8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3A68FD4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68CA7E9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33171100-0</w:t>
            </w:r>
          </w:p>
        </w:tc>
        <w:tc>
          <w:tcPr>
            <w:tcW w:w="4806" w:type="dxa"/>
            <w:hideMark/>
          </w:tcPr>
          <w:p w14:paraId="3B66435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INSTRUMENTS POUR L'ANESTHESIE</w:t>
            </w:r>
          </w:p>
        </w:tc>
      </w:tr>
      <w:tr w:rsidR="009B6430" w:rsidRPr="00CE7499" w14:paraId="48E52F69" w14:textId="77777777" w:rsidTr="00964498">
        <w:trPr>
          <w:trHeight w:val="283"/>
          <w:jc w:val="center"/>
        </w:trPr>
        <w:tc>
          <w:tcPr>
            <w:tcW w:w="1020" w:type="dxa"/>
            <w:vMerge w:val="restart"/>
            <w:hideMark/>
          </w:tcPr>
          <w:p w14:paraId="0B83424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9</w:t>
            </w:r>
          </w:p>
        </w:tc>
        <w:tc>
          <w:tcPr>
            <w:tcW w:w="1802" w:type="dxa"/>
            <w:vMerge w:val="restart"/>
            <w:hideMark/>
          </w:tcPr>
          <w:p w14:paraId="45935186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NACRES</w:t>
            </w:r>
          </w:p>
        </w:tc>
        <w:tc>
          <w:tcPr>
            <w:tcW w:w="2120" w:type="dxa"/>
            <w:hideMark/>
          </w:tcPr>
          <w:p w14:paraId="3FAB5B72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KE.06</w:t>
            </w:r>
          </w:p>
        </w:tc>
        <w:tc>
          <w:tcPr>
            <w:tcW w:w="4806" w:type="dxa"/>
            <w:hideMark/>
          </w:tcPr>
          <w:p w14:paraId="2BDFEF1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EQUIPEMENT POUR IMAGERIE PAR ULTRASONS</w:t>
            </w:r>
          </w:p>
        </w:tc>
      </w:tr>
      <w:tr w:rsidR="009B6430" w:rsidRPr="00CE7499" w14:paraId="38AD0D65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1B589CFF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318BB1E9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5735183A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KE.07</w:t>
            </w:r>
          </w:p>
        </w:tc>
        <w:tc>
          <w:tcPr>
            <w:tcW w:w="4806" w:type="dxa"/>
            <w:hideMark/>
          </w:tcPr>
          <w:p w14:paraId="2AEF481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EQUIPEMENT PAR IMAGERIE OPTIQUE IN VIVO</w:t>
            </w:r>
          </w:p>
        </w:tc>
      </w:tr>
      <w:tr w:rsidR="009B6430" w:rsidRPr="00CE7499" w14:paraId="5F32ABA8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61E7A54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0EBC302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648FBA61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KE.08</w:t>
            </w:r>
          </w:p>
        </w:tc>
        <w:tc>
          <w:tcPr>
            <w:tcW w:w="4806" w:type="dxa"/>
            <w:hideMark/>
          </w:tcPr>
          <w:p w14:paraId="78EE0B41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AUTRES EQUIPEMENTS POUR IMAGERIE IN VIVO</w:t>
            </w:r>
          </w:p>
        </w:tc>
      </w:tr>
      <w:tr w:rsidR="009B6430" w:rsidRPr="00CE7499" w14:paraId="72D413A7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35F02D5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5A0920C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2B3A4908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KE.02</w:t>
            </w:r>
          </w:p>
        </w:tc>
        <w:tc>
          <w:tcPr>
            <w:tcW w:w="4806" w:type="dxa"/>
            <w:hideMark/>
          </w:tcPr>
          <w:p w14:paraId="7610853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CONSOMMABLES D'IMAGERIE ANIMALE</w:t>
            </w:r>
          </w:p>
        </w:tc>
      </w:tr>
      <w:tr w:rsidR="009B6430" w:rsidRPr="00CE7499" w14:paraId="557B41AD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4D02EB2C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0404DA6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493BEFC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KF.13</w:t>
            </w:r>
          </w:p>
        </w:tc>
        <w:tc>
          <w:tcPr>
            <w:tcW w:w="4806" w:type="dxa"/>
            <w:hideMark/>
          </w:tcPr>
          <w:p w14:paraId="1B6A3B8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MAINTENANCE ET REPARATION DES MATERIELS D'INVESTIGATION ANIMALE</w:t>
            </w:r>
          </w:p>
        </w:tc>
      </w:tr>
      <w:tr w:rsidR="009B6430" w:rsidRPr="00CE7499" w14:paraId="369EDB07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74935F30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hideMark/>
          </w:tcPr>
          <w:p w14:paraId="54B7B05E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CPV</w:t>
            </w:r>
          </w:p>
        </w:tc>
        <w:tc>
          <w:tcPr>
            <w:tcW w:w="2120" w:type="dxa"/>
            <w:hideMark/>
          </w:tcPr>
          <w:p w14:paraId="25F5F0C6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38000000-5</w:t>
            </w:r>
          </w:p>
        </w:tc>
        <w:tc>
          <w:tcPr>
            <w:tcW w:w="4806" w:type="dxa"/>
            <w:hideMark/>
          </w:tcPr>
          <w:p w14:paraId="6722A19C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ÉQUIPEMENTS DE LABORATOIRE, D'OPTIQUE ET DE PRECISION (EXCEPTE LES LUNETTES)</w:t>
            </w:r>
          </w:p>
        </w:tc>
      </w:tr>
      <w:tr w:rsidR="009B6430" w:rsidRPr="00CE7499" w14:paraId="0871EEF0" w14:textId="77777777" w:rsidTr="00964498">
        <w:trPr>
          <w:trHeight w:val="283"/>
          <w:jc w:val="center"/>
        </w:trPr>
        <w:tc>
          <w:tcPr>
            <w:tcW w:w="1020" w:type="dxa"/>
            <w:vMerge/>
            <w:hideMark/>
          </w:tcPr>
          <w:p w14:paraId="074570F7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0E0B69E8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66EAA94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33110000-4</w:t>
            </w:r>
          </w:p>
        </w:tc>
        <w:tc>
          <w:tcPr>
            <w:tcW w:w="4806" w:type="dxa"/>
            <w:hideMark/>
          </w:tcPr>
          <w:p w14:paraId="536C9A8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MATERIEL D'IMAGERIE A USAGES MEDICAL, DENTAIRE ET VETERINAIRE</w:t>
            </w:r>
          </w:p>
        </w:tc>
      </w:tr>
      <w:tr w:rsidR="009B6430" w:rsidRPr="00CE7499" w14:paraId="1BC8B57B" w14:textId="77777777" w:rsidTr="00964498">
        <w:trPr>
          <w:trHeight w:val="297"/>
          <w:jc w:val="center"/>
        </w:trPr>
        <w:tc>
          <w:tcPr>
            <w:tcW w:w="1020" w:type="dxa"/>
            <w:vMerge/>
            <w:hideMark/>
          </w:tcPr>
          <w:p w14:paraId="15E82D41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1802" w:type="dxa"/>
            <w:vMerge/>
            <w:hideMark/>
          </w:tcPr>
          <w:p w14:paraId="071CD5B5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</w:p>
        </w:tc>
        <w:tc>
          <w:tcPr>
            <w:tcW w:w="2120" w:type="dxa"/>
            <w:hideMark/>
          </w:tcPr>
          <w:p w14:paraId="783F31FB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45259000-7</w:t>
            </w:r>
          </w:p>
        </w:tc>
        <w:tc>
          <w:tcPr>
            <w:tcW w:w="4806" w:type="dxa"/>
            <w:hideMark/>
          </w:tcPr>
          <w:p w14:paraId="2B6D50FD" w14:textId="77777777" w:rsidR="009B6430" w:rsidRPr="00CE7499" w:rsidRDefault="009B6430" w:rsidP="00964498">
            <w:pPr>
              <w:spacing w:after="200" w:line="276" w:lineRule="auto"/>
              <w:jc w:val="left"/>
              <w:rPr>
                <w:sz w:val="14"/>
                <w:szCs w:val="14"/>
              </w:rPr>
            </w:pPr>
            <w:r w:rsidRPr="00CE7499">
              <w:rPr>
                <w:sz w:val="14"/>
                <w:szCs w:val="14"/>
              </w:rPr>
              <w:t>REPARATION ET ENTRETIEN D'EQUIPEMENTS</w:t>
            </w:r>
          </w:p>
        </w:tc>
      </w:tr>
    </w:tbl>
    <w:p w14:paraId="6B753D4D" w14:textId="77777777" w:rsidR="009B6430" w:rsidRDefault="009B6430" w:rsidP="00A40BAC">
      <w:pPr>
        <w:spacing w:after="200" w:line="276" w:lineRule="auto"/>
        <w:jc w:val="left"/>
      </w:pPr>
    </w:p>
    <w:p w14:paraId="4BF584C1" w14:textId="77777777" w:rsidR="007E01BB" w:rsidRDefault="007E01BB" w:rsidP="0062631D">
      <w:pPr>
        <w:jc w:val="left"/>
      </w:pPr>
    </w:p>
    <w:p w14:paraId="24F2B95B" w14:textId="77777777" w:rsidR="007E01BB" w:rsidRDefault="007E01BB" w:rsidP="0062631D">
      <w:pPr>
        <w:jc w:val="left"/>
      </w:pPr>
    </w:p>
    <w:sdt>
      <w:sdtPr>
        <w:rPr>
          <w:rFonts w:asciiTheme="minorHAnsi" w:hAnsiTheme="minorHAnsi"/>
          <w:sz w:val="22"/>
        </w:rPr>
        <w:id w:val="492150119"/>
        <w:docPartObj>
          <w:docPartGallery w:val="Table of Contents"/>
          <w:docPartUnique/>
        </w:docPartObj>
      </w:sdtPr>
      <w:sdtEndPr>
        <w:rPr>
          <w:rFonts w:ascii="Arial" w:hAnsi="Arial"/>
          <w:sz w:val="20"/>
        </w:rPr>
      </w:sdtEndPr>
      <w:sdtContent>
        <w:p w14:paraId="0EBD985A" w14:textId="77777777" w:rsidR="0062631D" w:rsidRDefault="0062631D" w:rsidP="00AA62FB">
          <w:pPr>
            <w:jc w:val="left"/>
            <w:rPr>
              <w:rFonts w:asciiTheme="minorHAnsi" w:hAnsiTheme="minorHAnsi"/>
              <w:sz w:val="22"/>
            </w:rPr>
          </w:pPr>
          <w:r>
            <w:rPr>
              <w:b/>
            </w:rPr>
            <w:t>Table des matières</w:t>
          </w:r>
        </w:p>
        <w:p w14:paraId="4A4EC468" w14:textId="39CA145B" w:rsidR="007D5C22" w:rsidRDefault="0062631D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845931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POUVOIR ADJUDICATEUR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_Toc225845931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4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4AD1A69E" w14:textId="38444F6F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2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2 -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COCONTRACTANT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_Toc225845932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5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67F1D742" w14:textId="07DB31A6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3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3 -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LOTS SUR LESQUELS PORTE LA CANDIDATURE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_Toc225845933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5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43DBF357" w14:textId="2081E2FC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4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4 -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DUREE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_Toc225845934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6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68132DD0" w14:textId="2E5977E6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5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5 -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PRIX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_Toc225845935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6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42D18344" w14:textId="6771389C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6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6 -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MONTANTS MAXIMUM PAR LOT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_Toc225845936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6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7AA5A775" w14:textId="0ED954F3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7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7 -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ORIGINE DES FOURNITURES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_Toc225845937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6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401638F4" w14:textId="10D3F7CA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8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8 -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PAIEMENTS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_Toc225845938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7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2F93AF73" w14:textId="4AEBB66F" w:rsidR="007D5C22" w:rsidRDefault="00D54D8C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39" w:history="1">
            <w:r w:rsidR="007D5C22" w:rsidRPr="00A2193A">
              <w:rPr>
                <w:rStyle w:val="Lienhypertexte"/>
                <w:noProof/>
              </w:rPr>
              <w:t>8.1 - Informations financières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_Toc225845939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7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4FBE9B34" w14:textId="5ED5E1F3" w:rsidR="007D5C22" w:rsidRDefault="00D54D8C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40" w:history="1">
            <w:r w:rsidR="007D5C22" w:rsidRPr="00A2193A">
              <w:rPr>
                <w:rStyle w:val="Lienhypertexte"/>
                <w:noProof/>
              </w:rPr>
              <w:t>8.2 – Avance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_Toc225845940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7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5E54FE38" w14:textId="774180BF" w:rsidR="007D5C22" w:rsidRDefault="00D54D8C">
          <w:pPr>
            <w:pStyle w:val="TM1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41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9 -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ENGAGEMENT DU CANDIDAT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_Toc225845941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8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7DA98C7F" w14:textId="128CCAF4" w:rsidR="007D5C22" w:rsidRDefault="00D54D8C">
          <w:pPr>
            <w:pStyle w:val="TM1"/>
            <w:tabs>
              <w:tab w:val="left" w:pos="16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845942" w:history="1">
            <w:r w:rsidR="007D5C22" w:rsidRPr="00A2193A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10 -</w:t>
            </w:r>
            <w:r w:rsidR="007D5C22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7D5C22" w:rsidRPr="00A2193A">
              <w:rPr>
                <w:rStyle w:val="Lienhypertexte"/>
                <w:noProof/>
              </w:rPr>
              <w:t>ACCEPTATION DE L’OFFRE PAR LE POUVOIR ADJUDICATEUR</w:t>
            </w:r>
            <w:r w:rsidR="007D5C22">
              <w:rPr>
                <w:noProof/>
                <w:webHidden/>
              </w:rPr>
              <w:tab/>
            </w:r>
            <w:r w:rsidR="007D5C22">
              <w:rPr>
                <w:noProof/>
                <w:webHidden/>
              </w:rPr>
              <w:fldChar w:fldCharType="begin"/>
            </w:r>
            <w:r w:rsidR="007D5C22">
              <w:rPr>
                <w:noProof/>
                <w:webHidden/>
              </w:rPr>
              <w:instrText xml:space="preserve"> PAGEREF _Toc225845942 \h </w:instrText>
            </w:r>
            <w:r w:rsidR="007D5C22">
              <w:rPr>
                <w:noProof/>
                <w:webHidden/>
              </w:rPr>
            </w:r>
            <w:r w:rsidR="007D5C22">
              <w:rPr>
                <w:noProof/>
                <w:webHidden/>
              </w:rPr>
              <w:fldChar w:fldCharType="separate"/>
            </w:r>
            <w:r w:rsidR="007D5C22">
              <w:rPr>
                <w:noProof/>
                <w:webHidden/>
              </w:rPr>
              <w:t>10</w:t>
            </w:r>
            <w:r w:rsidR="007D5C22">
              <w:rPr>
                <w:noProof/>
                <w:webHidden/>
              </w:rPr>
              <w:fldChar w:fldCharType="end"/>
            </w:r>
          </w:hyperlink>
        </w:p>
        <w:p w14:paraId="28240484" w14:textId="6C7FE263" w:rsidR="0062631D" w:rsidRDefault="0062631D" w:rsidP="0062631D">
          <w:r>
            <w:rPr>
              <w:b/>
              <w:bCs/>
            </w:rPr>
            <w:fldChar w:fldCharType="end"/>
          </w:r>
        </w:p>
      </w:sdtContent>
    </w:sdt>
    <w:p w14:paraId="08CDF31B" w14:textId="77777777" w:rsidR="0062631D" w:rsidRDefault="0062631D" w:rsidP="0062631D"/>
    <w:p w14:paraId="5FF407EE" w14:textId="77777777" w:rsidR="005B23BA" w:rsidRDefault="003D6D21" w:rsidP="003D6D21">
      <w:pPr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2FE12D59" w14:textId="77777777" w:rsidR="005B23BA" w:rsidRDefault="005B23BA" w:rsidP="00CB4558">
      <w:pPr>
        <w:rPr>
          <w:rFonts w:cs="Arial"/>
          <w:szCs w:val="20"/>
        </w:rPr>
      </w:pPr>
    </w:p>
    <w:p w14:paraId="6C957AC8" w14:textId="77777777" w:rsidR="005B23BA" w:rsidRDefault="005B23BA" w:rsidP="00CB4558">
      <w:pPr>
        <w:rPr>
          <w:rFonts w:cs="Arial"/>
          <w:szCs w:val="20"/>
        </w:rPr>
      </w:pPr>
    </w:p>
    <w:p w14:paraId="3D94477D" w14:textId="77777777" w:rsidR="005B23BA" w:rsidRDefault="005B23BA" w:rsidP="00CB4558">
      <w:pPr>
        <w:rPr>
          <w:rFonts w:cs="Arial"/>
          <w:szCs w:val="20"/>
        </w:rPr>
      </w:pPr>
    </w:p>
    <w:p w14:paraId="7C87518F" w14:textId="77777777" w:rsidR="005B23BA" w:rsidRDefault="005B23BA" w:rsidP="00CB4558">
      <w:pPr>
        <w:rPr>
          <w:rFonts w:cs="Arial"/>
          <w:szCs w:val="20"/>
        </w:rPr>
      </w:pPr>
    </w:p>
    <w:p w14:paraId="6E50E244" w14:textId="77777777" w:rsidR="005B23BA" w:rsidRDefault="005B23BA" w:rsidP="00CB4558">
      <w:pPr>
        <w:rPr>
          <w:rFonts w:cs="Arial"/>
          <w:szCs w:val="20"/>
        </w:rPr>
      </w:pPr>
    </w:p>
    <w:p w14:paraId="30054CB4" w14:textId="77777777" w:rsidR="005B23BA" w:rsidRDefault="005B23BA" w:rsidP="00CB4558">
      <w:pPr>
        <w:rPr>
          <w:rFonts w:cs="Arial"/>
          <w:szCs w:val="20"/>
        </w:rPr>
      </w:pPr>
    </w:p>
    <w:p w14:paraId="565C74EC" w14:textId="77777777" w:rsidR="005B23BA" w:rsidRDefault="005B23BA" w:rsidP="00CB4558">
      <w:pPr>
        <w:rPr>
          <w:rFonts w:cs="Arial"/>
          <w:szCs w:val="20"/>
        </w:rPr>
      </w:pPr>
    </w:p>
    <w:p w14:paraId="33FE7247" w14:textId="77777777" w:rsidR="005B23BA" w:rsidRDefault="005B23BA" w:rsidP="00CB4558">
      <w:pPr>
        <w:rPr>
          <w:rFonts w:cs="Arial"/>
          <w:szCs w:val="20"/>
        </w:rPr>
      </w:pPr>
    </w:p>
    <w:p w14:paraId="4372E0E3" w14:textId="77777777" w:rsidR="005B23BA" w:rsidRDefault="005B23BA" w:rsidP="00CB4558">
      <w:pPr>
        <w:rPr>
          <w:rFonts w:cs="Arial"/>
          <w:szCs w:val="20"/>
        </w:rPr>
      </w:pPr>
    </w:p>
    <w:p w14:paraId="292A4F2A" w14:textId="77777777" w:rsidR="005B23BA" w:rsidRDefault="005B23BA" w:rsidP="00CB4558">
      <w:pPr>
        <w:rPr>
          <w:rFonts w:cs="Arial"/>
          <w:szCs w:val="20"/>
        </w:rPr>
      </w:pPr>
    </w:p>
    <w:p w14:paraId="572BCAE9" w14:textId="77777777" w:rsidR="005B23BA" w:rsidRDefault="005B23BA" w:rsidP="00CB4558">
      <w:pPr>
        <w:rPr>
          <w:rFonts w:cs="Arial"/>
          <w:szCs w:val="20"/>
        </w:rPr>
      </w:pPr>
    </w:p>
    <w:p w14:paraId="46141F84" w14:textId="77777777" w:rsidR="005B23BA" w:rsidRDefault="005B23BA" w:rsidP="00CB4558">
      <w:pPr>
        <w:rPr>
          <w:rFonts w:cs="Arial"/>
          <w:szCs w:val="20"/>
        </w:rPr>
      </w:pPr>
    </w:p>
    <w:p w14:paraId="0D09E0C0" w14:textId="77777777" w:rsidR="005B23BA" w:rsidRDefault="005B23BA" w:rsidP="00CB4558">
      <w:pPr>
        <w:rPr>
          <w:rFonts w:cs="Arial"/>
          <w:szCs w:val="20"/>
        </w:rPr>
      </w:pPr>
    </w:p>
    <w:p w14:paraId="4EFFD867" w14:textId="77777777" w:rsidR="005B23BA" w:rsidRDefault="005B23BA" w:rsidP="00CB4558">
      <w:pPr>
        <w:rPr>
          <w:rFonts w:cs="Arial"/>
          <w:szCs w:val="20"/>
        </w:rPr>
      </w:pPr>
    </w:p>
    <w:p w14:paraId="481DB92A" w14:textId="77777777" w:rsidR="005B23BA" w:rsidRDefault="005B23BA" w:rsidP="00CB4558">
      <w:pPr>
        <w:rPr>
          <w:rFonts w:cs="Arial"/>
          <w:szCs w:val="20"/>
        </w:rPr>
      </w:pPr>
    </w:p>
    <w:p w14:paraId="3755609E" w14:textId="77777777" w:rsidR="005B23BA" w:rsidRDefault="005B23BA" w:rsidP="00CB4558">
      <w:pPr>
        <w:rPr>
          <w:rFonts w:cs="Arial"/>
          <w:szCs w:val="20"/>
        </w:rPr>
      </w:pPr>
    </w:p>
    <w:p w14:paraId="61685780" w14:textId="77777777" w:rsidR="005B23BA" w:rsidRDefault="005B23BA" w:rsidP="00CB4558">
      <w:pPr>
        <w:rPr>
          <w:rFonts w:cs="Arial"/>
          <w:szCs w:val="20"/>
        </w:rPr>
      </w:pPr>
    </w:p>
    <w:p w14:paraId="7AF1BBFD" w14:textId="77777777" w:rsidR="005B23BA" w:rsidRDefault="005B23BA" w:rsidP="00CB4558">
      <w:pPr>
        <w:rPr>
          <w:rFonts w:cs="Arial"/>
          <w:szCs w:val="20"/>
        </w:rPr>
      </w:pPr>
    </w:p>
    <w:p w14:paraId="26C5C7BB" w14:textId="77777777" w:rsidR="005B23BA" w:rsidRDefault="005B23BA" w:rsidP="00CB4558">
      <w:pPr>
        <w:rPr>
          <w:rFonts w:cs="Arial"/>
          <w:szCs w:val="20"/>
        </w:rPr>
      </w:pPr>
    </w:p>
    <w:p w14:paraId="0C8C1D4A" w14:textId="77777777" w:rsidR="00ED74D4" w:rsidRDefault="00ED74D4" w:rsidP="00CB4558">
      <w:pPr>
        <w:rPr>
          <w:rFonts w:cs="Arial"/>
          <w:szCs w:val="20"/>
        </w:rPr>
      </w:pPr>
    </w:p>
    <w:p w14:paraId="764C56E1" w14:textId="77777777" w:rsidR="00BA4FF3" w:rsidRPr="008F3527" w:rsidRDefault="00BA4FF3" w:rsidP="000F0C37">
      <w:pPr>
        <w:pStyle w:val="Titre1"/>
      </w:pPr>
      <w:bookmarkStart w:id="0" w:name="_Toc225845931"/>
      <w:r w:rsidRPr="008F3527">
        <w:t>POUVOIR ADJUDICATEUR</w:t>
      </w:r>
      <w:bookmarkEnd w:id="0"/>
    </w:p>
    <w:p w14:paraId="69ADDC03" w14:textId="77777777" w:rsidR="00BA4FF3" w:rsidRPr="008F3527" w:rsidRDefault="00BA4FF3" w:rsidP="00180EBC">
      <w:pPr>
        <w:pStyle w:val="pucepouvoir"/>
        <w:rPr>
          <w:rFonts w:ascii="Arial" w:hAnsi="Arial"/>
          <w:sz w:val="20"/>
        </w:rPr>
      </w:pPr>
      <w:r w:rsidRPr="008F3527">
        <w:rPr>
          <w:rFonts w:ascii="Arial" w:hAnsi="Arial"/>
          <w:sz w:val="20"/>
        </w:rPr>
        <w:t>Pouvoir Adjudicateur :</w:t>
      </w:r>
    </w:p>
    <w:p w14:paraId="4DDE5D0B" w14:textId="77777777" w:rsidR="00BA4FF3" w:rsidRPr="008F3527" w:rsidRDefault="00BA4FF3" w:rsidP="00BA4FF3">
      <w:pPr>
        <w:spacing w:before="60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Université de Bordeaux</w:t>
      </w:r>
    </w:p>
    <w:p w14:paraId="66A455CC" w14:textId="77777777" w:rsidR="00BA4FF3" w:rsidRPr="008F3527" w:rsidRDefault="00BA4FF3" w:rsidP="00BA4FF3">
      <w:pPr>
        <w:spacing w:before="120"/>
        <w:ind w:left="720"/>
        <w:rPr>
          <w:rFonts w:cs="Arial"/>
          <w:b/>
          <w:szCs w:val="20"/>
          <w:u w:val="single"/>
        </w:rPr>
      </w:pPr>
      <w:r w:rsidRPr="008F3527">
        <w:rPr>
          <w:rFonts w:cs="Arial"/>
          <w:b/>
          <w:szCs w:val="20"/>
          <w:u w:val="single"/>
        </w:rPr>
        <w:t>Siège social</w:t>
      </w:r>
    </w:p>
    <w:p w14:paraId="497C550A" w14:textId="77777777" w:rsidR="00BA4FF3" w:rsidRPr="008F3527" w:rsidRDefault="00BA4FF3" w:rsidP="00BA4FF3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35, place Pey Berland</w:t>
      </w:r>
    </w:p>
    <w:p w14:paraId="41D749FB" w14:textId="77777777" w:rsidR="00BA4FF3" w:rsidRPr="008F3527" w:rsidRDefault="00BA4FF3" w:rsidP="00BA4FF3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33000 BORDEAUX</w:t>
      </w:r>
    </w:p>
    <w:p w14:paraId="7B3E0ADB" w14:textId="77777777" w:rsidR="00BA4FF3" w:rsidRPr="008F3527" w:rsidRDefault="00BA4FF3" w:rsidP="00BA4FF3">
      <w:pPr>
        <w:spacing w:before="240"/>
        <w:ind w:left="720"/>
        <w:rPr>
          <w:rFonts w:cs="Arial"/>
          <w:b/>
          <w:szCs w:val="20"/>
          <w:u w:val="single"/>
        </w:rPr>
      </w:pPr>
      <w:r w:rsidRPr="008F3527">
        <w:rPr>
          <w:rFonts w:cs="Arial"/>
          <w:b/>
          <w:szCs w:val="20"/>
          <w:u w:val="single"/>
        </w:rPr>
        <w:t>Adresse de correspondance</w:t>
      </w:r>
    </w:p>
    <w:p w14:paraId="16336A3F" w14:textId="77777777" w:rsidR="00BA4FF3" w:rsidRPr="008F3527" w:rsidRDefault="00BA4FF3" w:rsidP="00BA4FF3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351 Cours de la Libération</w:t>
      </w:r>
    </w:p>
    <w:p w14:paraId="4D7FC1F0" w14:textId="77777777" w:rsidR="003D6D21" w:rsidRPr="008F3527" w:rsidRDefault="00BA4FF3" w:rsidP="003D6D21">
      <w:pPr>
        <w:spacing w:after="120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33405 TALENCE Cedex</w:t>
      </w:r>
    </w:p>
    <w:p w14:paraId="393FDFDE" w14:textId="77777777" w:rsidR="00BA4FF3" w:rsidRPr="008F3527" w:rsidRDefault="00BA4FF3" w:rsidP="00BA4FF3">
      <w:pPr>
        <w:spacing w:before="240"/>
        <w:ind w:left="709"/>
        <w:rPr>
          <w:rFonts w:cs="Arial"/>
          <w:szCs w:val="20"/>
          <w:highlight w:val="yellow"/>
        </w:rPr>
      </w:pPr>
      <w:r w:rsidRPr="008F3527">
        <w:rPr>
          <w:rFonts w:cs="Arial"/>
          <w:b/>
          <w:szCs w:val="20"/>
          <w:u w:val="single"/>
        </w:rPr>
        <w:t>N°TVA intracommunautaire</w:t>
      </w:r>
      <w:r w:rsidRPr="008F3527">
        <w:rPr>
          <w:rFonts w:cs="Arial"/>
          <w:b/>
          <w:szCs w:val="20"/>
        </w:rPr>
        <w:t xml:space="preserve"> </w:t>
      </w:r>
      <w:r w:rsidRPr="008F3527">
        <w:rPr>
          <w:rFonts w:cs="Arial"/>
          <w:szCs w:val="20"/>
        </w:rPr>
        <w:t>: FR 23 130 018 351</w:t>
      </w:r>
    </w:p>
    <w:p w14:paraId="627C0CA8" w14:textId="77777777" w:rsidR="00BA4FF3" w:rsidRPr="008F3527" w:rsidRDefault="00BA4FF3" w:rsidP="00BA4FF3">
      <w:pPr>
        <w:ind w:left="709"/>
        <w:rPr>
          <w:rFonts w:cs="Arial"/>
          <w:b/>
          <w:bCs/>
          <w:i/>
          <w:iCs/>
          <w:szCs w:val="20"/>
          <w:u w:val="single"/>
        </w:rPr>
      </w:pPr>
      <w:r w:rsidRPr="008F3527">
        <w:rPr>
          <w:rFonts w:cs="Arial"/>
          <w:b/>
          <w:szCs w:val="20"/>
          <w:u w:val="single"/>
        </w:rPr>
        <w:t>SIRET</w:t>
      </w:r>
      <w:r w:rsidRPr="008F3527">
        <w:rPr>
          <w:rFonts w:cs="Arial"/>
          <w:szCs w:val="20"/>
        </w:rPr>
        <w:t xml:space="preserve"> : 130 018 351 00010</w:t>
      </w:r>
    </w:p>
    <w:p w14:paraId="4BFE6E09" w14:textId="77777777" w:rsidR="00BA4FF3" w:rsidRPr="008F3527" w:rsidRDefault="00132B94" w:rsidP="00180EBC">
      <w:pPr>
        <w:pStyle w:val="pucepouvoir"/>
        <w:ind w:left="357" w:hanging="357"/>
        <w:rPr>
          <w:rFonts w:ascii="Arial" w:hAnsi="Arial"/>
          <w:sz w:val="20"/>
        </w:rPr>
      </w:pPr>
      <w:r>
        <w:rPr>
          <w:rFonts w:ascii="Arial" w:hAnsi="Arial"/>
          <w:sz w:val="20"/>
        </w:rPr>
        <w:t>R</w:t>
      </w:r>
      <w:r w:rsidR="00BA4FF3" w:rsidRPr="008F3527">
        <w:rPr>
          <w:rFonts w:ascii="Arial" w:hAnsi="Arial"/>
          <w:sz w:val="20"/>
        </w:rPr>
        <w:t>eprésentant du Pouvoir Adjudicateur :</w:t>
      </w:r>
    </w:p>
    <w:p w14:paraId="7AD02369" w14:textId="77777777" w:rsidR="00BA4FF3" w:rsidRPr="008F3527" w:rsidRDefault="00933E19" w:rsidP="00BA4FF3">
      <w:pPr>
        <w:spacing w:before="60"/>
        <w:ind w:left="720"/>
        <w:rPr>
          <w:rFonts w:cs="Arial"/>
          <w:szCs w:val="20"/>
        </w:rPr>
      </w:pPr>
      <w:r>
        <w:rPr>
          <w:rFonts w:cs="Arial"/>
          <w:szCs w:val="20"/>
        </w:rPr>
        <w:t>Le Président de l’u</w:t>
      </w:r>
      <w:r w:rsidR="00BA4FF3" w:rsidRPr="008F3527">
        <w:rPr>
          <w:rFonts w:cs="Arial"/>
          <w:szCs w:val="20"/>
        </w:rPr>
        <w:t>niversité de Bordeaux</w:t>
      </w:r>
    </w:p>
    <w:p w14:paraId="1DEB72AD" w14:textId="77777777" w:rsidR="00BA4FF3" w:rsidRDefault="00132B94" w:rsidP="00180EBC">
      <w:pPr>
        <w:pStyle w:val="pucepouvoir"/>
        <w:ind w:left="357" w:hanging="357"/>
        <w:rPr>
          <w:rFonts w:ascii="Arial" w:hAnsi="Arial"/>
          <w:sz w:val="20"/>
        </w:rPr>
      </w:pPr>
      <w:r>
        <w:rPr>
          <w:rFonts w:ascii="Arial" w:hAnsi="Arial"/>
          <w:sz w:val="20"/>
        </w:rPr>
        <w:t>Personne</w:t>
      </w:r>
      <w:r w:rsidR="003D6D21" w:rsidRPr="008F3527">
        <w:rPr>
          <w:rFonts w:ascii="Arial" w:hAnsi="Arial"/>
          <w:sz w:val="20"/>
        </w:rPr>
        <w:t xml:space="preserve"> habilité</w:t>
      </w:r>
      <w:r>
        <w:rPr>
          <w:rFonts w:ascii="Arial" w:hAnsi="Arial"/>
          <w:sz w:val="20"/>
        </w:rPr>
        <w:t>e</w:t>
      </w:r>
      <w:r w:rsidR="00BA4FF3" w:rsidRPr="008F3527">
        <w:rPr>
          <w:rFonts w:ascii="Arial" w:hAnsi="Arial"/>
          <w:sz w:val="20"/>
        </w:rPr>
        <w:t xml:space="preserve"> à donner les renseignements</w:t>
      </w:r>
      <w:r>
        <w:rPr>
          <w:rFonts w:ascii="Arial" w:hAnsi="Arial"/>
          <w:sz w:val="20"/>
        </w:rPr>
        <w:t xml:space="preserve"> relatifs aux nantissements et cessions de créances</w:t>
      </w:r>
      <w:r w:rsidR="00BA4FF3" w:rsidRPr="008F3527">
        <w:rPr>
          <w:rFonts w:ascii="Arial" w:hAnsi="Arial"/>
          <w:sz w:val="20"/>
        </w:rPr>
        <w:t> :</w:t>
      </w:r>
    </w:p>
    <w:p w14:paraId="6C9B1051" w14:textId="77777777" w:rsidR="00933E19" w:rsidRPr="00933E19" w:rsidRDefault="00933E19" w:rsidP="00933E19">
      <w:pPr>
        <w:spacing w:before="60"/>
        <w:ind w:left="720"/>
        <w:rPr>
          <w:rFonts w:cs="Arial"/>
          <w:szCs w:val="20"/>
        </w:rPr>
      </w:pPr>
      <w:r w:rsidRPr="00933E19">
        <w:rPr>
          <w:rFonts w:cs="Arial"/>
          <w:szCs w:val="20"/>
        </w:rPr>
        <w:t>Le Président de l’université de Bordeaux</w:t>
      </w:r>
    </w:p>
    <w:p w14:paraId="13CDD97B" w14:textId="77777777" w:rsidR="00933E19" w:rsidRPr="00933E19" w:rsidRDefault="00933E19" w:rsidP="00933E19">
      <w:pPr>
        <w:pStyle w:val="pucepouvoir"/>
        <w:ind w:left="357" w:hanging="35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Ordonnateur </w:t>
      </w:r>
      <w:r w:rsidRPr="00933E19">
        <w:rPr>
          <w:rFonts w:ascii="Arial" w:hAnsi="Arial"/>
          <w:sz w:val="20"/>
        </w:rPr>
        <w:t xml:space="preserve">: </w:t>
      </w:r>
    </w:p>
    <w:p w14:paraId="5B1D0672" w14:textId="77777777" w:rsidR="00933E19" w:rsidRPr="00933E19" w:rsidRDefault="00933E19" w:rsidP="00933E19">
      <w:pPr>
        <w:spacing w:before="60"/>
        <w:ind w:left="720"/>
        <w:rPr>
          <w:rFonts w:cs="Arial"/>
          <w:szCs w:val="20"/>
        </w:rPr>
      </w:pPr>
      <w:r w:rsidRPr="00933E19">
        <w:rPr>
          <w:rFonts w:cs="Arial"/>
          <w:szCs w:val="20"/>
        </w:rPr>
        <w:t>Le Président de l’université de Bordeaux</w:t>
      </w:r>
    </w:p>
    <w:p w14:paraId="038D1730" w14:textId="77777777" w:rsidR="00BA4FF3" w:rsidRPr="008F3527" w:rsidRDefault="00BA4FF3" w:rsidP="00180EBC">
      <w:pPr>
        <w:pStyle w:val="pucepouvoir"/>
        <w:ind w:left="357" w:hanging="357"/>
        <w:rPr>
          <w:rFonts w:ascii="Arial" w:hAnsi="Arial"/>
          <w:sz w:val="20"/>
        </w:rPr>
      </w:pPr>
      <w:r w:rsidRPr="008F3527">
        <w:rPr>
          <w:rFonts w:ascii="Arial" w:hAnsi="Arial"/>
          <w:sz w:val="20"/>
        </w:rPr>
        <w:t>Comptable assignataire :</w:t>
      </w:r>
    </w:p>
    <w:p w14:paraId="56BF42C2" w14:textId="77777777" w:rsidR="00BA4FF3" w:rsidRPr="008F3527" w:rsidRDefault="00933E19" w:rsidP="00BA4FF3">
      <w:pPr>
        <w:spacing w:before="60"/>
        <w:ind w:left="720"/>
        <w:rPr>
          <w:rFonts w:cs="Arial"/>
          <w:szCs w:val="20"/>
        </w:rPr>
      </w:pPr>
      <w:r>
        <w:rPr>
          <w:rFonts w:cs="Arial"/>
          <w:szCs w:val="20"/>
        </w:rPr>
        <w:t>L’Agent Comptable de l’u</w:t>
      </w:r>
      <w:r w:rsidR="00BA4FF3" w:rsidRPr="008F3527">
        <w:rPr>
          <w:rFonts w:cs="Arial"/>
          <w:szCs w:val="20"/>
        </w:rPr>
        <w:t>niversité de Bordeaux</w:t>
      </w:r>
    </w:p>
    <w:p w14:paraId="027100C5" w14:textId="77777777" w:rsidR="00BA4FF3" w:rsidRPr="008F3527" w:rsidRDefault="00BA4FF3" w:rsidP="00BA4FF3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351 Cours de la Libération</w:t>
      </w:r>
    </w:p>
    <w:p w14:paraId="44373572" w14:textId="77777777" w:rsidR="00BA4FF3" w:rsidRPr="008F3527" w:rsidRDefault="00BA4FF3" w:rsidP="00BA4FF3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33405 TALENCE CEDEX</w:t>
      </w:r>
    </w:p>
    <w:p w14:paraId="150A32E2" w14:textId="77777777" w:rsidR="008F3527" w:rsidRPr="00DA230A" w:rsidRDefault="00BA4FF3" w:rsidP="00DA230A">
      <w:pPr>
        <w:numPr>
          <w:ilvl w:val="0"/>
          <w:numId w:val="30"/>
        </w:numPr>
        <w:tabs>
          <w:tab w:val="clear" w:pos="360"/>
          <w:tab w:val="num" w:pos="1080"/>
        </w:tabs>
        <w:spacing w:after="0" w:line="240" w:lineRule="auto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05.40.00.65.95</w:t>
      </w:r>
    </w:p>
    <w:p w14:paraId="434EB1C3" w14:textId="77777777" w:rsidR="00180EBC" w:rsidRDefault="00180EBC">
      <w:pPr>
        <w:spacing w:after="0" w:line="240" w:lineRule="auto"/>
        <w:jc w:val="left"/>
        <w:rPr>
          <w:rFonts w:eastAsiaTheme="majorEastAsia" w:cs="Arial"/>
          <w:b/>
          <w:bCs/>
          <w:szCs w:val="20"/>
        </w:rPr>
      </w:pPr>
      <w:r>
        <w:br w:type="page"/>
      </w:r>
    </w:p>
    <w:p w14:paraId="3D065F61" w14:textId="77777777" w:rsidR="008F3527" w:rsidRDefault="008F3527" w:rsidP="000F0C37">
      <w:pPr>
        <w:pStyle w:val="Titre1"/>
      </w:pPr>
      <w:bookmarkStart w:id="1" w:name="_Toc225845932"/>
      <w:r w:rsidRPr="00EB34DD">
        <w:lastRenderedPageBreak/>
        <w:t>COCONTRACTANT</w:t>
      </w:r>
      <w:bookmarkEnd w:id="1"/>
    </w:p>
    <w:p w14:paraId="3885E867" w14:textId="77777777" w:rsidR="008F3527" w:rsidRPr="008B5071" w:rsidRDefault="008B5071" w:rsidP="00DA230A">
      <w:pPr>
        <w:spacing w:after="0" w:line="257" w:lineRule="auto"/>
        <w:rPr>
          <w:i/>
          <w:color w:val="FF0000"/>
        </w:rPr>
      </w:pPr>
      <w:r w:rsidRPr="008B5071">
        <w:rPr>
          <w:i/>
          <w:color w:val="FF0000"/>
          <w:highlight w:val="lightGray"/>
        </w:rPr>
        <w:t>A compléter par le candidat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520"/>
      </w:tblGrid>
      <w:tr w:rsidR="008F3527" w:rsidRPr="008F3527" w14:paraId="05441048" w14:textId="77777777" w:rsidTr="00575F84">
        <w:trPr>
          <w:trHeight w:val="37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7AEF" w14:textId="77777777" w:rsidR="008F3527" w:rsidRPr="008F3527" w:rsidRDefault="008F3527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1958746863" w:edGrp="everyone" w:colFirst="1" w:colLast="1"/>
            <w:r w:rsidRPr="008F3527">
              <w:rPr>
                <w:rFonts w:cs="Arial"/>
                <w:szCs w:val="20"/>
              </w:rPr>
              <w:t xml:space="preserve">NOM PRENOM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45C92F" w14:textId="77777777" w:rsidR="008F3527" w:rsidRPr="008F3527" w:rsidRDefault="00F23C6C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  <w:highlight w:val="lightGray"/>
              </w:rPr>
            </w:pPr>
            <w:r>
              <w:rPr>
                <w:rFonts w:cs="Arial"/>
                <w:szCs w:val="20"/>
                <w:highlight w:val="lightGray"/>
              </w:rPr>
              <w:t xml:space="preserve"> </w:t>
            </w:r>
            <w:r w:rsidR="00131F58">
              <w:rPr>
                <w:rFonts w:cs="Arial"/>
                <w:szCs w:val="20"/>
                <w:highlight w:val="lightGray"/>
              </w:rPr>
              <w:t xml:space="preserve"> </w:t>
            </w:r>
            <w:r w:rsidR="00F6310C">
              <w:rPr>
                <w:rFonts w:cs="Arial"/>
                <w:szCs w:val="20"/>
                <w:highlight w:val="lightGray"/>
              </w:rPr>
              <w:t xml:space="preserve"> </w:t>
            </w:r>
          </w:p>
        </w:tc>
      </w:tr>
      <w:permEnd w:id="1958746863"/>
      <w:tr w:rsidR="008F3527" w:rsidRPr="008F3527" w14:paraId="40459F7E" w14:textId="77777777" w:rsidTr="00575F84">
        <w:trPr>
          <w:trHeight w:val="384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458B" w14:textId="77777777" w:rsidR="008F3527" w:rsidRPr="00C7496F" w:rsidRDefault="008F3527" w:rsidP="00DA230A">
            <w:pPr>
              <w:spacing w:after="0" w:line="257" w:lineRule="auto"/>
              <w:ind w:left="142"/>
              <w:jc w:val="left"/>
              <w:rPr>
                <w:rFonts w:cs="Arial"/>
                <w:b/>
                <w:szCs w:val="20"/>
              </w:rPr>
            </w:pPr>
            <w:r w:rsidRPr="00C7496F">
              <w:rPr>
                <w:rFonts w:cs="Arial"/>
                <w:b/>
                <w:szCs w:val="20"/>
              </w:rPr>
              <w:t xml:space="preserve">Agissant pour le nom et pour le compte de la Société : </w:t>
            </w:r>
          </w:p>
        </w:tc>
      </w:tr>
      <w:tr w:rsidR="008F3527" w:rsidRPr="008F3527" w14:paraId="271E79DE" w14:textId="77777777" w:rsidTr="00575F84">
        <w:trPr>
          <w:trHeight w:val="419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A046EE1" w14:textId="4BDC7CC8" w:rsidR="008F3527" w:rsidRPr="008F3527" w:rsidRDefault="00F6310C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</w:t>
            </w:r>
            <w:r w:rsidR="00EC42D8">
              <w:rPr>
                <w:rFonts w:cs="Arial"/>
                <w:szCs w:val="20"/>
              </w:rPr>
              <w:t xml:space="preserve">  </w:t>
            </w:r>
            <w:r w:rsidR="008F5912">
              <w:rPr>
                <w:rFonts w:cs="Arial"/>
                <w:szCs w:val="20"/>
              </w:rPr>
              <w:t>………………..</w:t>
            </w:r>
          </w:p>
        </w:tc>
      </w:tr>
      <w:tr w:rsidR="00575F84" w:rsidRPr="008F3527" w14:paraId="47202C62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021A" w14:textId="77777777" w:rsidR="00575F84" w:rsidRPr="00C7496F" w:rsidRDefault="00575F84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  <w:highlight w:val="lightGray"/>
              </w:rPr>
            </w:pPr>
            <w:permStart w:id="905724279" w:edGrp="everyone" w:colFirst="1" w:colLast="1"/>
            <w:r w:rsidRPr="00C7496F">
              <w:rPr>
                <w:rFonts w:cs="Arial"/>
                <w:szCs w:val="20"/>
              </w:rPr>
              <w:t xml:space="preserve">Adresse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FB9216" w14:textId="77777777" w:rsidR="00575F84" w:rsidRPr="00C7496F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  <w:highlight w:val="lightGray"/>
              </w:rPr>
            </w:pPr>
            <w:r>
              <w:rPr>
                <w:rFonts w:cs="Arial"/>
                <w:szCs w:val="20"/>
                <w:highlight w:val="lightGray"/>
              </w:rPr>
              <w:t xml:space="preserve"> </w:t>
            </w:r>
          </w:p>
        </w:tc>
      </w:tr>
      <w:tr w:rsidR="00C7496F" w:rsidRPr="008F3527" w14:paraId="3005296F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9600" w14:textId="77777777" w:rsidR="00C7496F" w:rsidRPr="008F3527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241373535" w:edGrp="everyone" w:colFirst="1" w:colLast="1"/>
            <w:permEnd w:id="905724279"/>
            <w:r w:rsidRPr="008F3527">
              <w:rPr>
                <w:rFonts w:cs="Arial"/>
                <w:szCs w:val="20"/>
              </w:rPr>
              <w:t>CP / VILLE</w:t>
            </w:r>
            <w:r>
              <w:rPr>
                <w:rFonts w:cs="Arial"/>
                <w:szCs w:val="20"/>
              </w:rPr>
              <w:t xml:space="preserve"> :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E5523" w14:textId="77777777" w:rsidR="00C7496F" w:rsidRPr="008F3527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  <w:tr w:rsidR="00C7496F" w:rsidRPr="008F3527" w14:paraId="195010BA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5BC5" w14:textId="77777777" w:rsidR="00C7496F" w:rsidRPr="008F3527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b/>
                <w:szCs w:val="20"/>
              </w:rPr>
            </w:pPr>
            <w:permStart w:id="353774404" w:edGrp="everyone" w:colFirst="1" w:colLast="1"/>
            <w:permEnd w:id="241373535"/>
            <w:r w:rsidRPr="008F3527">
              <w:rPr>
                <w:rFonts w:cs="Arial"/>
                <w:b/>
                <w:szCs w:val="20"/>
              </w:rPr>
              <w:t xml:space="preserve">Email* 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4633D" w14:textId="77777777" w:rsidR="00C7496F" w:rsidRPr="008F3527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C7496F" w:rsidRPr="008F3527" w14:paraId="6DB75983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62E6" w14:textId="77777777" w:rsidR="00C7496F" w:rsidRPr="008F3527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405549596" w:edGrp="everyone" w:colFirst="1" w:colLast="1"/>
            <w:permEnd w:id="353774404"/>
            <w:r w:rsidRPr="008F3527">
              <w:rPr>
                <w:rFonts w:cs="Arial"/>
                <w:szCs w:val="20"/>
              </w:rPr>
              <w:t xml:space="preserve">Immatriculée à l’INSEE : </w:t>
            </w:r>
            <w:r>
              <w:rPr>
                <w:rFonts w:cs="Arial"/>
                <w:szCs w:val="20"/>
              </w:rPr>
              <w:t xml:space="preserve">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4D54A" w14:textId="77777777" w:rsidR="00C7496F" w:rsidRPr="008F3527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  <w:tr w:rsidR="00C7496F" w:rsidRPr="008F3527" w14:paraId="111BB10C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EA6E" w14:textId="77473646" w:rsidR="00C7496F" w:rsidRPr="008F3527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1031370003" w:edGrp="everyone" w:colFirst="1" w:colLast="1"/>
            <w:permEnd w:id="405549596"/>
            <w:r w:rsidRPr="008F3527">
              <w:rPr>
                <w:rFonts w:cs="Arial"/>
                <w:szCs w:val="20"/>
              </w:rPr>
              <w:t>Numéro RCS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BB50E8" w14:textId="77777777" w:rsidR="00C7496F" w:rsidRPr="008F3527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  <w:tr w:rsidR="00C7496F" w:rsidRPr="008F3527" w14:paraId="43ED121D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C7E3" w14:textId="77777777" w:rsidR="00C7496F" w:rsidRPr="00C7496F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1123778456" w:edGrp="everyone" w:colFirst="1" w:colLast="1"/>
            <w:permEnd w:id="1031370003"/>
            <w:r w:rsidRPr="00C7496F">
              <w:rPr>
                <w:rFonts w:cs="Arial"/>
                <w:szCs w:val="20"/>
              </w:rPr>
              <w:t xml:space="preserve">Numéro SIRET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F847F4" w14:textId="77777777" w:rsidR="00C7496F" w:rsidRPr="00C7496F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  <w:tr w:rsidR="00C7496F" w:rsidRPr="008F3527" w14:paraId="3F447F5F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BE65" w14:textId="77777777" w:rsidR="00C7496F" w:rsidRPr="008F3527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1813210304" w:edGrp="everyone" w:colFirst="1" w:colLast="1"/>
            <w:permEnd w:id="1123778456"/>
            <w:r w:rsidRPr="008F3527">
              <w:rPr>
                <w:rFonts w:cs="Arial"/>
                <w:szCs w:val="20"/>
              </w:rPr>
              <w:t>Code APE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811D0E" w14:textId="77777777" w:rsidR="00C7496F" w:rsidRPr="008F3527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  <w:tr w:rsidR="00C7496F" w:rsidRPr="008F3527" w14:paraId="6B62388E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3ED2" w14:textId="77777777" w:rsidR="00C7496F" w:rsidRPr="008F3527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739137639" w:edGrp="everyone" w:colFirst="1" w:colLast="1"/>
            <w:permEnd w:id="1813210304"/>
            <w:r w:rsidRPr="008F3527">
              <w:rPr>
                <w:rFonts w:cs="Arial"/>
                <w:szCs w:val="20"/>
              </w:rPr>
              <w:t>Téléphone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1D9EC" w14:textId="77777777" w:rsidR="00C7496F" w:rsidRPr="008F3527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  <w:tr w:rsidR="00C7496F" w:rsidRPr="008F3527" w14:paraId="369EED26" w14:textId="77777777" w:rsidTr="00575F84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8950" w14:textId="77777777" w:rsidR="00C7496F" w:rsidRPr="008F3527" w:rsidRDefault="00C7496F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permStart w:id="1998742120" w:edGrp="everyone" w:colFirst="1" w:colLast="1"/>
            <w:permEnd w:id="739137639"/>
            <w:r w:rsidRPr="008F3527">
              <w:rPr>
                <w:rFonts w:cs="Arial"/>
                <w:szCs w:val="20"/>
              </w:rPr>
              <w:t>Fax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080EE" w14:textId="77777777" w:rsidR="00C7496F" w:rsidRPr="008F3527" w:rsidRDefault="00131F58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  <w:permEnd w:id="1998742120"/>
      <w:tr w:rsidR="008F3527" w:rsidRPr="008F3527" w14:paraId="3A50F61E" w14:textId="77777777" w:rsidTr="008F3527">
        <w:trPr>
          <w:trHeight w:val="680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979C" w14:textId="77777777" w:rsidR="008F3527" w:rsidRPr="008F3527" w:rsidRDefault="008F3527" w:rsidP="00DA230A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 xml:space="preserve">La société est une </w:t>
            </w:r>
            <w:proofErr w:type="gramStart"/>
            <w:r w:rsidRPr="008F3527">
              <w:rPr>
                <w:rFonts w:cs="Arial"/>
                <w:szCs w:val="20"/>
              </w:rPr>
              <w:t>PME  (</w:t>
            </w:r>
            <w:proofErr w:type="gramEnd"/>
            <w:r w:rsidRPr="008F3527">
              <w:rPr>
                <w:rFonts w:cs="Arial"/>
                <w:szCs w:val="20"/>
              </w:rPr>
              <w:t xml:space="preserve">&lt; 250 salariés et chiffre d'affaires annuel &lt; 50 million € ou  total du bilan annuel &lt; 43 millions d'euros) : </w:t>
            </w:r>
            <w:permStart w:id="1974107954" w:edGrp="everyone"/>
            <w:sdt>
              <w:sdtPr>
                <w:rPr>
                  <w:b/>
                  <w:color w:val="0000FF"/>
                  <w:highlight w:val="yellow"/>
                </w:rPr>
                <w:id w:val="-136305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10C"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  <w:r w:rsidRPr="008F3527">
              <w:rPr>
                <w:rFonts w:cs="Arial"/>
                <w:szCs w:val="20"/>
              </w:rPr>
              <w:t xml:space="preserve"> OUI </w:t>
            </w:r>
            <w:sdt>
              <w:sdtPr>
                <w:rPr>
                  <w:b/>
                  <w:color w:val="0000FF"/>
                  <w:highlight w:val="yellow"/>
                </w:rPr>
                <w:id w:val="-211898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10C"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  <w:r w:rsidRPr="008F3527">
              <w:rPr>
                <w:rFonts w:cs="Arial"/>
                <w:szCs w:val="20"/>
              </w:rPr>
              <w:t xml:space="preserve"> NON</w:t>
            </w:r>
            <w:permEnd w:id="1974107954"/>
          </w:p>
        </w:tc>
      </w:tr>
    </w:tbl>
    <w:p w14:paraId="4EFEAA73" w14:textId="77777777" w:rsidR="008F3527" w:rsidRPr="00180EBC" w:rsidRDefault="008F3527" w:rsidP="00180EBC">
      <w:pPr>
        <w:pStyle w:val="Corpsdetexte"/>
        <w:ind w:left="284" w:firstLine="0"/>
        <w:rPr>
          <w:i/>
          <w:sz w:val="20"/>
          <w:szCs w:val="20"/>
        </w:rPr>
      </w:pPr>
      <w:r w:rsidRPr="008F3527">
        <w:rPr>
          <w:i/>
          <w:sz w:val="20"/>
          <w:szCs w:val="20"/>
        </w:rPr>
        <w:t xml:space="preserve">(Ce courriel sera utilisé pour les correspondances avec le Titulaire – transmission des commandes notamment) Les notifications prévues à l’article 3.1 du CCAG (par exemple, OS, courriers…) seront valablement faites </w:t>
      </w:r>
      <w:bookmarkStart w:id="2" w:name="_Toc294191768"/>
      <w:r w:rsidRPr="008F3527">
        <w:rPr>
          <w:i/>
          <w:sz w:val="20"/>
          <w:szCs w:val="20"/>
        </w:rPr>
        <w:t>à l’adresse indiquée ci-dessus.</w:t>
      </w:r>
      <w:bookmarkEnd w:id="2"/>
    </w:p>
    <w:p w14:paraId="1ADDD78B" w14:textId="77777777" w:rsidR="003D6D21" w:rsidRPr="008F3527" w:rsidRDefault="008F3527" w:rsidP="000F0C37">
      <w:pPr>
        <w:pStyle w:val="Paragraphe2"/>
        <w:ind w:left="0"/>
        <w:rPr>
          <w:rFonts w:cs="Arial"/>
        </w:rPr>
      </w:pPr>
      <w:r w:rsidRPr="008F3527">
        <w:rPr>
          <w:rFonts w:cs="Arial"/>
        </w:rPr>
        <w:t>L’offre ainsi présentée ne nous liant toutefois que si son acceptation nous est noti</w:t>
      </w:r>
      <w:r w:rsidR="00A51AF2">
        <w:rPr>
          <w:rFonts w:cs="Arial"/>
        </w:rPr>
        <w:t xml:space="preserve">fiée dans un délai de </w:t>
      </w:r>
      <w:r w:rsidR="00A51AF2" w:rsidRPr="009963FF">
        <w:rPr>
          <w:rFonts w:cs="Arial"/>
        </w:rPr>
        <w:t xml:space="preserve"> </w:t>
      </w:r>
      <w:sdt>
        <w:sdtPr>
          <w:rPr>
            <w:b/>
            <w:color w:val="0033CC"/>
          </w:rPr>
          <w:id w:val="1722639860"/>
          <w:placeholder>
            <w:docPart w:val="21F1CEE3C6054A78ACD598E40F5A6C63"/>
          </w:placeholder>
          <w:dropDownList>
            <w:listItem w:value="Choisissez un élément."/>
            <w:listItem w:displayText="90 jours" w:value="90 jours"/>
            <w:listItem w:displayText="120 jours" w:value="120 jours"/>
            <w:listItem w:displayText="150 jours" w:value="150 jours"/>
            <w:listItem w:displayText="180 jours" w:value="180 jours"/>
          </w:dropDownList>
        </w:sdtPr>
        <w:sdtEndPr/>
        <w:sdtContent>
          <w:r w:rsidR="00D03059">
            <w:rPr>
              <w:b/>
              <w:color w:val="0033CC"/>
            </w:rPr>
            <w:t>180 jours</w:t>
          </w:r>
        </w:sdtContent>
      </w:sdt>
      <w:r w:rsidR="00A51AF2" w:rsidRPr="009963FF">
        <w:rPr>
          <w:rFonts w:cs="Arial"/>
        </w:rPr>
        <w:t xml:space="preserve"> </w:t>
      </w:r>
      <w:r w:rsidRPr="008F3527">
        <w:rPr>
          <w:rFonts w:cs="Arial"/>
        </w:rPr>
        <w:t>à compter de la date limite de remise des offres fixée au Règlement de Consultation.</w:t>
      </w:r>
    </w:p>
    <w:p w14:paraId="5D511152" w14:textId="77777777" w:rsidR="003B5F78" w:rsidRDefault="003B5F78" w:rsidP="000F0C37">
      <w:pPr>
        <w:pStyle w:val="Titre1"/>
      </w:pPr>
      <w:bookmarkStart w:id="3" w:name="_Toc225845933"/>
      <w:r>
        <w:t>LOTS SUR LESQUELS PORTE LA CANDIDATURE</w:t>
      </w:r>
      <w:bookmarkEnd w:id="3"/>
      <w:r>
        <w:t xml:space="preserve"> </w:t>
      </w:r>
    </w:p>
    <w:p w14:paraId="0A125760" w14:textId="77777777" w:rsidR="003B5F78" w:rsidRPr="003B5F78" w:rsidRDefault="003B5F78" w:rsidP="003B5F78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720"/>
        <w:gridCol w:w="693"/>
        <w:gridCol w:w="7649"/>
      </w:tblGrid>
      <w:tr w:rsidR="003B5F78" w14:paraId="08E78039" w14:textId="77777777" w:rsidTr="003B5F78">
        <w:tc>
          <w:tcPr>
            <w:tcW w:w="720" w:type="dxa"/>
          </w:tcPr>
          <w:p w14:paraId="7CAEB684" w14:textId="77777777" w:rsidR="003B5F78" w:rsidRDefault="003B5F78" w:rsidP="003B5F78">
            <w:permStart w:id="863371431" w:edGrp="everyone" w:colFirst="0" w:colLast="0"/>
          </w:p>
        </w:tc>
        <w:tc>
          <w:tcPr>
            <w:tcW w:w="693" w:type="dxa"/>
          </w:tcPr>
          <w:p w14:paraId="559CF271" w14:textId="4E56B3CA" w:rsidR="003B5F78" w:rsidRDefault="003B5F78" w:rsidP="003B5F78">
            <w:r>
              <w:t>Lot</w:t>
            </w:r>
            <w:r w:rsidR="008E40D8">
              <w:t>s</w:t>
            </w:r>
          </w:p>
        </w:tc>
        <w:tc>
          <w:tcPr>
            <w:tcW w:w="7649" w:type="dxa"/>
          </w:tcPr>
          <w:p w14:paraId="010DC913" w14:textId="2930C0B7" w:rsidR="003B5F78" w:rsidRDefault="003B5F78" w:rsidP="003B5F78">
            <w:r>
              <w:t>Intitulé</w:t>
            </w:r>
            <w:r w:rsidR="008E40D8">
              <w:t>s</w:t>
            </w:r>
          </w:p>
        </w:tc>
      </w:tr>
      <w:permStart w:id="742616796" w:edGrp="everyone" w:colFirst="0" w:colLast="0"/>
      <w:permEnd w:id="863371431"/>
      <w:tr w:rsidR="009B6430" w14:paraId="36D7DC9C" w14:textId="77777777" w:rsidTr="007039CB">
        <w:tc>
          <w:tcPr>
            <w:tcW w:w="720" w:type="dxa"/>
          </w:tcPr>
          <w:p w14:paraId="342EC587" w14:textId="2B06B680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22036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912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015CA194" w14:textId="77777777" w:rsidR="009B6430" w:rsidRPr="00131AD1" w:rsidRDefault="009B6430" w:rsidP="009B6430">
            <w:pPr>
              <w:jc w:val="center"/>
            </w:pPr>
            <w:r w:rsidRPr="00131AD1">
              <w:t>1</w:t>
            </w:r>
          </w:p>
        </w:tc>
        <w:tc>
          <w:tcPr>
            <w:tcW w:w="7649" w:type="dxa"/>
          </w:tcPr>
          <w:p w14:paraId="59AF5835" w14:textId="28C3C4EB" w:rsidR="009B6430" w:rsidRPr="00131AD1" w:rsidRDefault="009B6430" w:rsidP="009B6430">
            <w:pPr>
              <w:spacing w:line="276" w:lineRule="auto"/>
              <w:jc w:val="left"/>
            </w:pPr>
            <w:r w:rsidRPr="000C7485">
              <w:t xml:space="preserve">Portoirs ventilés, unités de ventilation, cages et accessoires pour souris et rats destinés à compléter les équipements de gammes existantes de marque </w:t>
            </w:r>
            <w:proofErr w:type="spellStart"/>
            <w:r w:rsidRPr="000C7485">
              <w:t>Tecniplast</w:t>
            </w:r>
            <w:proofErr w:type="spellEnd"/>
          </w:p>
        </w:tc>
      </w:tr>
      <w:permStart w:id="1029126365" w:edGrp="everyone" w:colFirst="0" w:colLast="0"/>
      <w:permEnd w:id="742616796"/>
      <w:tr w:rsidR="009B6430" w14:paraId="7029C98E" w14:textId="77777777" w:rsidTr="007039CB">
        <w:tc>
          <w:tcPr>
            <w:tcW w:w="720" w:type="dxa"/>
          </w:tcPr>
          <w:p w14:paraId="123710DC" w14:textId="60AAEF7A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181945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912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658E86A3" w14:textId="77777777" w:rsidR="009B6430" w:rsidRPr="00927B0A" w:rsidRDefault="009B6430" w:rsidP="009B6430">
            <w:pPr>
              <w:jc w:val="center"/>
            </w:pPr>
            <w:r w:rsidRPr="00927B0A">
              <w:t>2</w:t>
            </w:r>
          </w:p>
        </w:tc>
        <w:tc>
          <w:tcPr>
            <w:tcW w:w="7649" w:type="dxa"/>
          </w:tcPr>
          <w:p w14:paraId="27CFF654" w14:textId="5EC2B09B" w:rsidR="009B6430" w:rsidRPr="00927B0A" w:rsidRDefault="009B6430" w:rsidP="009B6430">
            <w:pPr>
              <w:spacing w:line="276" w:lineRule="auto"/>
              <w:jc w:val="left"/>
            </w:pPr>
            <w:r w:rsidRPr="000C7485">
              <w:t>Portoirs ventilés, unités de ventilation, cages et accessoires pour souris et rats destinés à compléter les équipements de gammes existantes de marque Allentown</w:t>
            </w:r>
          </w:p>
        </w:tc>
      </w:tr>
      <w:permStart w:id="958542922" w:edGrp="everyone" w:colFirst="0" w:colLast="0"/>
      <w:permEnd w:id="1029126365"/>
      <w:tr w:rsidR="009B6430" w14:paraId="39B3604F" w14:textId="77777777" w:rsidTr="007039CB">
        <w:tc>
          <w:tcPr>
            <w:tcW w:w="720" w:type="dxa"/>
          </w:tcPr>
          <w:p w14:paraId="0E265303" w14:textId="55A39C13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12729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912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6F4B4878" w14:textId="77777777" w:rsidR="009B6430" w:rsidRPr="00927B0A" w:rsidRDefault="009B6430" w:rsidP="009B6430">
            <w:pPr>
              <w:jc w:val="center"/>
            </w:pPr>
            <w:r w:rsidRPr="00927B0A">
              <w:t>3</w:t>
            </w:r>
          </w:p>
        </w:tc>
        <w:tc>
          <w:tcPr>
            <w:tcW w:w="7649" w:type="dxa"/>
          </w:tcPr>
          <w:p w14:paraId="36280E25" w14:textId="4592F03C" w:rsidR="009B6430" w:rsidRPr="00927B0A" w:rsidRDefault="009B6430" w:rsidP="009B6430">
            <w:pPr>
              <w:spacing w:line="276" w:lineRule="auto"/>
              <w:jc w:val="left"/>
            </w:pPr>
            <w:r w:rsidRPr="000C7485">
              <w:t xml:space="preserve">Chariots et logistique de laverie adaptés aux équipement existants de marque </w:t>
            </w:r>
            <w:proofErr w:type="spellStart"/>
            <w:r w:rsidRPr="000C7485">
              <w:t>Tecniplast</w:t>
            </w:r>
            <w:proofErr w:type="spellEnd"/>
          </w:p>
        </w:tc>
      </w:tr>
      <w:permStart w:id="1536230578" w:edGrp="everyone" w:colFirst="0" w:colLast="0"/>
      <w:permEnd w:id="958542922"/>
      <w:tr w:rsidR="009B6430" w14:paraId="6D470FA3" w14:textId="77777777" w:rsidTr="007039CB">
        <w:tc>
          <w:tcPr>
            <w:tcW w:w="720" w:type="dxa"/>
          </w:tcPr>
          <w:p w14:paraId="31827963" w14:textId="77777777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793561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430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757797C3" w14:textId="70A23EE0" w:rsidR="009B6430" w:rsidRPr="00927B0A" w:rsidRDefault="009B6430" w:rsidP="009B6430">
            <w:pPr>
              <w:jc w:val="center"/>
            </w:pPr>
            <w:r>
              <w:t>4</w:t>
            </w:r>
          </w:p>
        </w:tc>
        <w:tc>
          <w:tcPr>
            <w:tcW w:w="7649" w:type="dxa"/>
          </w:tcPr>
          <w:p w14:paraId="08061B04" w14:textId="07BE2E6A" w:rsidR="009B6430" w:rsidRPr="00927B0A" w:rsidRDefault="009B6430" w:rsidP="009B6430">
            <w:pPr>
              <w:spacing w:line="276" w:lineRule="auto"/>
              <w:jc w:val="left"/>
            </w:pPr>
            <w:r w:rsidRPr="000C7485">
              <w:t>Equipements et matériel de laverie</w:t>
            </w:r>
            <w:r w:rsidR="00325F3A">
              <w:t xml:space="preserve"> et de transfert </w:t>
            </w:r>
          </w:p>
        </w:tc>
      </w:tr>
      <w:permStart w:id="46015439" w:edGrp="everyone" w:colFirst="0" w:colLast="0"/>
      <w:permEnd w:id="1536230578"/>
      <w:tr w:rsidR="009B6430" w14:paraId="55E1B96B" w14:textId="77777777" w:rsidTr="007039CB">
        <w:tc>
          <w:tcPr>
            <w:tcW w:w="720" w:type="dxa"/>
          </w:tcPr>
          <w:p w14:paraId="5A2FE057" w14:textId="77777777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586065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430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79BE5AD2" w14:textId="15BDF4BD" w:rsidR="009B6430" w:rsidRPr="00927B0A" w:rsidRDefault="009B6430" w:rsidP="009B6430">
            <w:pPr>
              <w:jc w:val="center"/>
            </w:pPr>
            <w:r>
              <w:t>5</w:t>
            </w:r>
          </w:p>
        </w:tc>
        <w:tc>
          <w:tcPr>
            <w:tcW w:w="7649" w:type="dxa"/>
          </w:tcPr>
          <w:p w14:paraId="16AF15BD" w14:textId="115CF75B" w:rsidR="009B6430" w:rsidRPr="00927B0A" w:rsidRDefault="009B6430" w:rsidP="009B6430">
            <w:pPr>
              <w:spacing w:line="276" w:lineRule="auto"/>
              <w:jc w:val="left"/>
            </w:pPr>
            <w:r w:rsidRPr="000C7485">
              <w:t>Hottes de change</w:t>
            </w:r>
          </w:p>
        </w:tc>
      </w:tr>
      <w:permStart w:id="1848929550" w:edGrp="everyone" w:colFirst="0" w:colLast="0"/>
      <w:permEnd w:id="46015439"/>
      <w:tr w:rsidR="009B6430" w14:paraId="16FA1D4F" w14:textId="77777777" w:rsidTr="007039CB">
        <w:tc>
          <w:tcPr>
            <w:tcW w:w="720" w:type="dxa"/>
          </w:tcPr>
          <w:p w14:paraId="4F931BD5" w14:textId="77777777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179277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430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599F8BAD" w14:textId="02BDDAF4" w:rsidR="009B6430" w:rsidRPr="00131AD1" w:rsidRDefault="009B6430" w:rsidP="009B6430">
            <w:pPr>
              <w:jc w:val="center"/>
            </w:pPr>
            <w:r>
              <w:t>6</w:t>
            </w:r>
          </w:p>
        </w:tc>
        <w:tc>
          <w:tcPr>
            <w:tcW w:w="7649" w:type="dxa"/>
          </w:tcPr>
          <w:p w14:paraId="58BE48C2" w14:textId="68489807" w:rsidR="009B6430" w:rsidRPr="00131AD1" w:rsidRDefault="009B6430" w:rsidP="009B6430">
            <w:pPr>
              <w:spacing w:line="276" w:lineRule="auto"/>
              <w:jc w:val="left"/>
            </w:pPr>
            <w:r w:rsidRPr="000C7485">
              <w:t>Poste de sécurité microbiologique de type II pour animaleries</w:t>
            </w:r>
          </w:p>
        </w:tc>
      </w:tr>
      <w:permStart w:id="7080993" w:edGrp="everyone" w:colFirst="0" w:colLast="0"/>
      <w:permEnd w:id="1848929550"/>
      <w:tr w:rsidR="009B6430" w14:paraId="66B0701B" w14:textId="77777777" w:rsidTr="007039CB">
        <w:tc>
          <w:tcPr>
            <w:tcW w:w="720" w:type="dxa"/>
          </w:tcPr>
          <w:p w14:paraId="14432995" w14:textId="77777777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95972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430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6F9EF059" w14:textId="22C02B91" w:rsidR="009B6430" w:rsidRPr="0015137B" w:rsidRDefault="009B6430" w:rsidP="009B6430">
            <w:pPr>
              <w:jc w:val="center"/>
            </w:pPr>
            <w:r>
              <w:t>7</w:t>
            </w:r>
          </w:p>
        </w:tc>
        <w:tc>
          <w:tcPr>
            <w:tcW w:w="7649" w:type="dxa"/>
          </w:tcPr>
          <w:p w14:paraId="3F778184" w14:textId="63F2FFB3" w:rsidR="009B6430" w:rsidRPr="0015137B" w:rsidRDefault="009B6430" w:rsidP="009B6430">
            <w:pPr>
              <w:spacing w:line="276" w:lineRule="auto"/>
              <w:jc w:val="left"/>
            </w:pPr>
            <w:r w:rsidRPr="000C7485">
              <w:t>Systèmes et équipements d'euthanasie pour rongeurs</w:t>
            </w:r>
          </w:p>
        </w:tc>
      </w:tr>
      <w:permStart w:id="1098477073" w:edGrp="everyone" w:colFirst="0" w:colLast="0"/>
      <w:permEnd w:id="7080993"/>
      <w:tr w:rsidR="009B6430" w14:paraId="2D2A9B1B" w14:textId="77777777" w:rsidTr="007039CB">
        <w:tc>
          <w:tcPr>
            <w:tcW w:w="720" w:type="dxa"/>
          </w:tcPr>
          <w:p w14:paraId="19C99CC5" w14:textId="77777777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736672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430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668FE6B0" w14:textId="305FDF7C" w:rsidR="009B6430" w:rsidRPr="00131AD1" w:rsidRDefault="009B6430" w:rsidP="009B6430">
            <w:pPr>
              <w:jc w:val="center"/>
            </w:pPr>
            <w:r>
              <w:t>8</w:t>
            </w:r>
          </w:p>
        </w:tc>
        <w:tc>
          <w:tcPr>
            <w:tcW w:w="7649" w:type="dxa"/>
          </w:tcPr>
          <w:p w14:paraId="3991E5D3" w14:textId="7DD9418F" w:rsidR="009B6430" w:rsidRPr="00131AD1" w:rsidRDefault="009B6430" w:rsidP="009B6430">
            <w:pPr>
              <w:spacing w:line="276" w:lineRule="auto"/>
              <w:jc w:val="left"/>
            </w:pPr>
            <w:r w:rsidRPr="000C7485">
              <w:t>Systèmes et équipements d'anesthésie pour rongeurs</w:t>
            </w:r>
          </w:p>
        </w:tc>
      </w:tr>
      <w:permStart w:id="1418791314" w:edGrp="everyone" w:colFirst="0" w:colLast="0"/>
      <w:permEnd w:id="1098477073"/>
      <w:tr w:rsidR="009B6430" w14:paraId="7078D9B7" w14:textId="77777777" w:rsidTr="007039CB">
        <w:tc>
          <w:tcPr>
            <w:tcW w:w="720" w:type="dxa"/>
          </w:tcPr>
          <w:p w14:paraId="568D3146" w14:textId="77777777" w:rsidR="009B6430" w:rsidRPr="003B5F78" w:rsidRDefault="00D54D8C" w:rsidP="009B6430">
            <w:pPr>
              <w:pStyle w:val="En-tte"/>
              <w:tabs>
                <w:tab w:val="left" w:pos="4290"/>
              </w:tabs>
              <w:jc w:val="left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1203598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430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B6430" w:rsidRPr="00AC6DAE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93" w:type="dxa"/>
            <w:vAlign w:val="center"/>
          </w:tcPr>
          <w:p w14:paraId="01A83BCD" w14:textId="012498E3" w:rsidR="009B6430" w:rsidRPr="00131AD1" w:rsidRDefault="009B6430" w:rsidP="009B6430">
            <w:pPr>
              <w:jc w:val="center"/>
            </w:pPr>
            <w:r>
              <w:t>9</w:t>
            </w:r>
          </w:p>
        </w:tc>
        <w:tc>
          <w:tcPr>
            <w:tcW w:w="7649" w:type="dxa"/>
          </w:tcPr>
          <w:p w14:paraId="2E0AD422" w14:textId="43DEC6EB" w:rsidR="009B6430" w:rsidRPr="00131AD1" w:rsidRDefault="009B6430" w:rsidP="009B6430">
            <w:pPr>
              <w:spacing w:line="276" w:lineRule="auto"/>
              <w:jc w:val="left"/>
            </w:pPr>
            <w:r w:rsidRPr="000C7485">
              <w:t>Matériel d'imagerie pour rongeurs</w:t>
            </w:r>
          </w:p>
        </w:tc>
      </w:tr>
      <w:permEnd w:id="1418791314"/>
    </w:tbl>
    <w:p w14:paraId="363A688F" w14:textId="77777777" w:rsidR="003B5F78" w:rsidRDefault="003B5F78" w:rsidP="003B5F78"/>
    <w:p w14:paraId="1905B82F" w14:textId="77777777" w:rsidR="00D16AA6" w:rsidRPr="008F3527" w:rsidRDefault="00D16AA6" w:rsidP="00D16AA6">
      <w:pPr>
        <w:pStyle w:val="Titre1"/>
      </w:pPr>
      <w:bookmarkStart w:id="4" w:name="_Toc225845934"/>
      <w:r w:rsidRPr="008F3527">
        <w:lastRenderedPageBreak/>
        <w:t>DUREE</w:t>
      </w:r>
      <w:bookmarkEnd w:id="4"/>
      <w:r w:rsidRPr="008F3527">
        <w:t xml:space="preserve"> </w:t>
      </w:r>
    </w:p>
    <w:p w14:paraId="53079B8C" w14:textId="3BFDB7B8" w:rsidR="00D16AA6" w:rsidRPr="00D16AA6" w:rsidRDefault="00D16AA6" w:rsidP="00D16AA6">
      <w:pPr>
        <w:pStyle w:val="Paragraphe2"/>
        <w:ind w:left="0"/>
        <w:rPr>
          <w:rFonts w:cs="Arial"/>
        </w:rPr>
      </w:pPr>
      <w:r>
        <w:rPr>
          <w:rFonts w:cs="Arial"/>
        </w:rPr>
        <w:t>La durée est définie à l’article 3.</w:t>
      </w:r>
      <w:r w:rsidR="00610F66">
        <w:rPr>
          <w:rFonts w:cs="Arial"/>
        </w:rPr>
        <w:t>3</w:t>
      </w:r>
      <w:r w:rsidRPr="008F3527">
        <w:rPr>
          <w:rFonts w:cs="Arial"/>
        </w:rPr>
        <w:t xml:space="preserve"> du CCP.</w:t>
      </w:r>
    </w:p>
    <w:p w14:paraId="331F2C89" w14:textId="537DADB2" w:rsidR="00D16AA6" w:rsidRPr="009B6430" w:rsidRDefault="00D16AA6" w:rsidP="00D16AA6">
      <w:pPr>
        <w:pStyle w:val="Titre1"/>
      </w:pPr>
      <w:bookmarkStart w:id="5" w:name="_Toc225845935"/>
      <w:r w:rsidRPr="008F3527">
        <w:t>PRIX</w:t>
      </w:r>
      <w:bookmarkStart w:id="6" w:name="_Toc2373315361"/>
      <w:bookmarkStart w:id="7" w:name="__RefHeading___Toc3446_168511670"/>
      <w:bookmarkStart w:id="8" w:name="_Ref477817781"/>
      <w:bookmarkStart w:id="9" w:name="_Ref507771831"/>
      <w:bookmarkStart w:id="10" w:name="_Toc446047382"/>
      <w:bookmarkStart w:id="11" w:name="_Toc447550515"/>
      <w:bookmarkStart w:id="12" w:name="_Toc2867562421"/>
      <w:bookmarkStart w:id="13" w:name="_Toc2373315311"/>
      <w:bookmarkStart w:id="14" w:name="_Toc44892529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5"/>
    </w:p>
    <w:p w14:paraId="022FD1A1" w14:textId="5D611B0F" w:rsidR="00D16AA6" w:rsidRPr="00D16AA6" w:rsidRDefault="00D16AA6" w:rsidP="00D16AA6">
      <w:pPr>
        <w:pStyle w:val="Paragraphe2"/>
        <w:spacing w:before="0" w:after="240"/>
        <w:ind w:left="0"/>
        <w:rPr>
          <w:rFonts w:cs="Arial"/>
        </w:rPr>
      </w:pPr>
      <w:r w:rsidRPr="008F3527">
        <w:rPr>
          <w:rFonts w:cs="Arial"/>
        </w:rPr>
        <w:t>Le contenu</w:t>
      </w:r>
      <w:r>
        <w:rPr>
          <w:rFonts w:cs="Arial"/>
        </w:rPr>
        <w:t>, la forme et la variation des prix sont définis à l’article 3.</w:t>
      </w:r>
      <w:r w:rsidR="00610F66">
        <w:rPr>
          <w:rFonts w:cs="Arial"/>
        </w:rPr>
        <w:t>1</w:t>
      </w:r>
      <w:r w:rsidR="00DD71FA">
        <w:rPr>
          <w:rFonts w:cs="Arial"/>
        </w:rPr>
        <w:t>1</w:t>
      </w:r>
      <w:r>
        <w:rPr>
          <w:rFonts w:cs="Arial"/>
        </w:rPr>
        <w:t xml:space="preserve"> du CCP.</w:t>
      </w:r>
      <w:bookmarkEnd w:id="14"/>
    </w:p>
    <w:p w14:paraId="55C44176" w14:textId="4A06E3C2" w:rsidR="003B5F78" w:rsidRPr="009B6430" w:rsidRDefault="008F3527" w:rsidP="009B6430">
      <w:pPr>
        <w:pStyle w:val="Titre1"/>
      </w:pPr>
      <w:bookmarkStart w:id="15" w:name="_Toc225845936"/>
      <w:r w:rsidRPr="008F3527">
        <w:t>M</w:t>
      </w:r>
      <w:r w:rsidR="00494285">
        <w:t>ONTANT</w:t>
      </w:r>
      <w:r w:rsidR="003B5F78">
        <w:t>S MAXIMUM PAR LOT</w:t>
      </w:r>
      <w:bookmarkEnd w:id="15"/>
      <w:r w:rsidR="003B5F78">
        <w:t xml:space="preserve"> </w:t>
      </w:r>
    </w:p>
    <w:p w14:paraId="65103657" w14:textId="77777777" w:rsidR="003B5F78" w:rsidRDefault="003B5F78" w:rsidP="003B5F78">
      <w:pPr>
        <w:rPr>
          <w:rFonts w:cs="Arial"/>
          <w:szCs w:val="20"/>
        </w:rPr>
      </w:pPr>
      <w:r w:rsidRPr="00AB5DE4">
        <w:rPr>
          <w:rFonts w:cs="Arial"/>
          <w:szCs w:val="20"/>
        </w:rPr>
        <w:t>Les montants maxim</w:t>
      </w:r>
      <w:r>
        <w:rPr>
          <w:rFonts w:cs="Arial"/>
          <w:szCs w:val="20"/>
        </w:rPr>
        <w:t xml:space="preserve">ums sont </w:t>
      </w:r>
      <w:r w:rsidRPr="008918B3">
        <w:rPr>
          <w:rFonts w:cs="Arial"/>
          <w:szCs w:val="20"/>
        </w:rPr>
        <w:t xml:space="preserve">définis à l’article </w:t>
      </w:r>
      <w:r>
        <w:rPr>
          <w:rFonts w:cs="Arial"/>
          <w:szCs w:val="20"/>
        </w:rPr>
        <w:t>3.4</w:t>
      </w:r>
      <w:r w:rsidRPr="008918B3">
        <w:rPr>
          <w:rFonts w:cs="Arial"/>
          <w:szCs w:val="20"/>
        </w:rPr>
        <w:t xml:space="preserve"> du CCP.</w:t>
      </w:r>
    </w:p>
    <w:p w14:paraId="594FED26" w14:textId="77777777" w:rsidR="008F3527" w:rsidRPr="008F3527" w:rsidRDefault="008F3527" w:rsidP="000F0C37">
      <w:pPr>
        <w:pStyle w:val="Titre1"/>
      </w:pPr>
      <w:bookmarkStart w:id="16" w:name="_Toc225845937"/>
      <w:r w:rsidRPr="008F3527">
        <w:t>ORIGINE DES FOURNITURES</w:t>
      </w:r>
      <w:bookmarkEnd w:id="16"/>
    </w:p>
    <w:p w14:paraId="6A49AE62" w14:textId="77777777" w:rsidR="008B5071" w:rsidRPr="007E01BB" w:rsidRDefault="008F3527" w:rsidP="007E01BB">
      <w:pPr>
        <w:pStyle w:val="Paragraphe2"/>
        <w:ind w:left="0"/>
        <w:rPr>
          <w:rFonts w:cs="Arial"/>
          <w:iCs/>
        </w:rPr>
      </w:pPr>
      <w:r w:rsidRPr="008F3527">
        <w:rPr>
          <w:rFonts w:cs="Arial"/>
        </w:rPr>
        <w:t xml:space="preserve">L’offre présentée au titre du présent marché public contient des fournitures en provenance de </w:t>
      </w:r>
      <w:r w:rsidRPr="008F3527">
        <w:rPr>
          <w:rFonts w:cs="Arial"/>
          <w:iCs/>
        </w:rPr>
        <w:t>:</w:t>
      </w:r>
    </w:p>
    <w:p w14:paraId="27B3CECD" w14:textId="77777777" w:rsidR="007E01BB" w:rsidRDefault="007E01BB" w:rsidP="007E01BB">
      <w:pPr>
        <w:rPr>
          <w:rFonts w:cs="Arial"/>
          <w:i/>
          <w:color w:val="FF0000"/>
          <w:szCs w:val="20"/>
          <w:highlight w:val="lightGray"/>
        </w:rPr>
      </w:pPr>
    </w:p>
    <w:p w14:paraId="38116936" w14:textId="77777777" w:rsidR="008F3527" w:rsidRPr="007E01BB" w:rsidRDefault="008B5071" w:rsidP="007E01BB">
      <w:pPr>
        <w:rPr>
          <w:rFonts w:cs="Arial"/>
          <w:i/>
          <w:color w:val="FF0000"/>
          <w:szCs w:val="20"/>
        </w:rPr>
      </w:pPr>
      <w:r w:rsidRPr="008B5071">
        <w:rPr>
          <w:rFonts w:cs="Arial"/>
          <w:i/>
          <w:color w:val="FF0000"/>
          <w:szCs w:val="20"/>
          <w:highlight w:val="lightGray"/>
        </w:rPr>
        <w:t>A compléter par le candidat</w:t>
      </w:r>
    </w:p>
    <w:tbl>
      <w:tblPr>
        <w:tblStyle w:val="Grilledutableau"/>
        <w:tblW w:w="950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820"/>
        <w:gridCol w:w="1560"/>
        <w:gridCol w:w="1560"/>
        <w:gridCol w:w="1560"/>
      </w:tblGrid>
      <w:tr w:rsidR="00713500" w:rsidRPr="008F3527" w14:paraId="69868798" w14:textId="55E3E3ED" w:rsidTr="00D326D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1530" w14:textId="77777777" w:rsidR="00713500" w:rsidRPr="008F3527" w:rsidRDefault="00713500" w:rsidP="004C2F1C">
            <w:pPr>
              <w:pStyle w:val="Paragraphe2"/>
              <w:ind w:left="0"/>
              <w:jc w:val="center"/>
              <w:rPr>
                <w:rFonts w:cs="Arial"/>
                <w:b/>
                <w:iCs/>
                <w:smallCaps/>
              </w:rPr>
            </w:pPr>
            <w:r w:rsidRPr="008F3527">
              <w:rPr>
                <w:rFonts w:cs="Arial"/>
                <w:b/>
                <w:iCs/>
                <w:smallCaps/>
              </w:rPr>
              <w:t>Provenance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2F40" w14:textId="77777777" w:rsidR="00713500" w:rsidRDefault="00713500" w:rsidP="004C2F1C">
            <w:pPr>
              <w:pStyle w:val="Paragraphe2"/>
              <w:ind w:left="0"/>
              <w:jc w:val="center"/>
              <w:rPr>
                <w:rFonts w:cs="Arial"/>
                <w:b/>
                <w:iCs/>
                <w:smallCaps/>
              </w:rPr>
            </w:pPr>
            <w:r w:rsidRPr="008F3527">
              <w:rPr>
                <w:rFonts w:cs="Arial"/>
                <w:b/>
                <w:iCs/>
                <w:smallCaps/>
              </w:rPr>
              <w:t xml:space="preserve">Quantité </w:t>
            </w:r>
          </w:p>
          <w:p w14:paraId="22ABE01A" w14:textId="489B1E6E" w:rsidR="00713500" w:rsidRPr="008F3527" w:rsidRDefault="00713500" w:rsidP="004C2F1C">
            <w:pPr>
              <w:pStyle w:val="Paragraphe2"/>
              <w:ind w:left="0"/>
              <w:jc w:val="center"/>
              <w:rPr>
                <w:rFonts w:cs="Arial"/>
                <w:b/>
                <w:iCs/>
                <w:smallCaps/>
              </w:rPr>
            </w:pPr>
            <w:r w:rsidRPr="008F3527">
              <w:rPr>
                <w:rFonts w:cs="Arial"/>
                <w:b/>
                <w:iCs/>
                <w:smallCaps/>
              </w:rPr>
              <w:t>(en %)</w:t>
            </w:r>
            <w:r>
              <w:rPr>
                <w:rFonts w:cs="Arial"/>
                <w:b/>
                <w:iCs/>
                <w:smallCaps/>
              </w:rPr>
              <w:t xml:space="preserve"> par Lot</w:t>
            </w:r>
          </w:p>
        </w:tc>
      </w:tr>
      <w:tr w:rsidR="00D16AA6" w:rsidRPr="008F3527" w14:paraId="00D039EA" w14:textId="36C11997" w:rsidTr="00D16AA6">
        <w:trPr>
          <w:trHeight w:val="552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CC070" w14:textId="77777777" w:rsidR="00D16AA6" w:rsidRPr="008F3527" w:rsidRDefault="00D16AA6" w:rsidP="00D16AA6">
            <w:pPr>
              <w:pStyle w:val="fcasegauche"/>
              <w:spacing w:before="120" w:after="0"/>
              <w:ind w:left="172" w:firstLine="0"/>
              <w:rPr>
                <w:rFonts w:ascii="Arial" w:hAnsi="Arial" w:cs="Arial"/>
              </w:rPr>
            </w:pPr>
            <w:permStart w:id="1749841706" w:edGrp="everyone" w:colFirst="1" w:colLast="1"/>
            <w:permStart w:id="345794060" w:edGrp="everyone" w:colFirst="2" w:colLast="2"/>
            <w:permStart w:id="548036561" w:edGrp="everyone" w:colFirst="3" w:colLast="3"/>
            <w:r w:rsidRPr="008F3527">
              <w:rPr>
                <w:rFonts w:ascii="Arial" w:hAnsi="Arial" w:cs="Arial"/>
              </w:rPr>
              <w:t xml:space="preserve">Pays de l'Union européenne, France comprise 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83DB" w14:textId="7B3E113E" w:rsidR="00D16AA6" w:rsidRPr="00D16AA6" w:rsidRDefault="00D16AA6" w:rsidP="004C2F1C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1</w:t>
            </w:r>
          </w:p>
          <w:p w14:paraId="293F69F2" w14:textId="15C5941B" w:rsidR="00D16AA6" w:rsidRPr="00D16AA6" w:rsidRDefault="00D54D8C" w:rsidP="004C2F1C">
            <w:pPr>
              <w:pStyle w:val="Paragraphe2"/>
              <w:ind w:left="0"/>
              <w:rPr>
                <w:rFonts w:cs="Arial"/>
                <w:iCs/>
              </w:rPr>
            </w:pPr>
            <w:sdt>
              <w:sdtPr>
                <w:rPr>
                  <w:b/>
                  <w:color w:val="0000FF"/>
                </w:rPr>
                <w:id w:val="1264266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B57A" w14:textId="1C34BB4E" w:rsidR="00D16AA6" w:rsidRPr="00D16AA6" w:rsidRDefault="00D16AA6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2</w:t>
            </w:r>
          </w:p>
          <w:p w14:paraId="4AB471E2" w14:textId="21EF0302" w:rsidR="00D16AA6" w:rsidRPr="00D16AA6" w:rsidRDefault="00D54D8C" w:rsidP="00713500">
            <w:pPr>
              <w:pStyle w:val="Paragraphe2"/>
              <w:ind w:left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185978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817B" w14:textId="376F9456" w:rsidR="00D16AA6" w:rsidRPr="00D16AA6" w:rsidRDefault="00D16AA6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3</w:t>
            </w:r>
          </w:p>
          <w:p w14:paraId="28FF8F06" w14:textId="10872C1F" w:rsidR="00D16AA6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158583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</w:tr>
      <w:tr w:rsidR="00D16AA6" w:rsidRPr="008F3527" w14:paraId="09D87C31" w14:textId="6F1E927F" w:rsidTr="00D16AA6">
        <w:trPr>
          <w:trHeight w:val="552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DB2EA" w14:textId="77777777" w:rsidR="00D16AA6" w:rsidRPr="008F3527" w:rsidRDefault="00D16AA6" w:rsidP="004C2F1C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  <w:permStart w:id="367477747" w:edGrp="everyone" w:colFirst="1" w:colLast="1"/>
            <w:permStart w:id="448819104" w:edGrp="everyone" w:colFirst="2" w:colLast="2"/>
            <w:permStart w:id="1087007866" w:edGrp="everyone" w:colFirst="3" w:colLast="3"/>
            <w:permEnd w:id="1749841706"/>
            <w:permEnd w:id="345794060"/>
            <w:permEnd w:id="548036561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6CE9" w14:textId="39A443A1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4</w:t>
            </w:r>
          </w:p>
          <w:p w14:paraId="2C45B90A" w14:textId="3263007C" w:rsidR="00D16AA6" w:rsidRPr="00D16AA6" w:rsidRDefault="00D54D8C" w:rsidP="00713500">
            <w:pPr>
              <w:pStyle w:val="Paragraphe2"/>
              <w:ind w:left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65981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ED87" w14:textId="5EE3ED59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5</w:t>
            </w:r>
          </w:p>
          <w:p w14:paraId="1BA05E5E" w14:textId="76E23F1D" w:rsidR="00D16AA6" w:rsidRPr="00D16AA6" w:rsidRDefault="00D54D8C" w:rsidP="00713500">
            <w:pPr>
              <w:pStyle w:val="Paragraphe2"/>
              <w:ind w:left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-919395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59F7" w14:textId="4496DD2C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6</w:t>
            </w:r>
          </w:p>
          <w:p w14:paraId="02E7109F" w14:textId="55B504A3" w:rsidR="00D16AA6" w:rsidRPr="00D16AA6" w:rsidRDefault="00D54D8C" w:rsidP="00713500">
            <w:pPr>
              <w:pStyle w:val="Paragraphe2"/>
              <w:ind w:left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13545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</w:tr>
      <w:tr w:rsidR="00D16AA6" w:rsidRPr="008F3527" w14:paraId="585BF87C" w14:textId="75754840" w:rsidTr="00D16AA6">
        <w:trPr>
          <w:trHeight w:val="552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2004F" w14:textId="77777777" w:rsidR="00D16AA6" w:rsidRPr="008F3527" w:rsidRDefault="00D16AA6" w:rsidP="004C2F1C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  <w:permStart w:id="269372477" w:edGrp="everyone" w:colFirst="1" w:colLast="1"/>
            <w:permStart w:id="506532965" w:edGrp="everyone" w:colFirst="2" w:colLast="2"/>
            <w:permStart w:id="650411734" w:edGrp="everyone" w:colFirst="3" w:colLast="3"/>
            <w:permEnd w:id="367477747"/>
            <w:permEnd w:id="448819104"/>
            <w:permEnd w:id="108700786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050" w14:textId="005B2A74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7</w:t>
            </w:r>
          </w:p>
          <w:p w14:paraId="2732866E" w14:textId="1A1AD482" w:rsidR="00D16AA6" w:rsidRPr="00D16AA6" w:rsidRDefault="00D54D8C" w:rsidP="00713500">
            <w:pPr>
              <w:pStyle w:val="Paragraphe2"/>
              <w:ind w:left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1971783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D961" w14:textId="53252693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8</w:t>
            </w:r>
          </w:p>
          <w:p w14:paraId="282AA619" w14:textId="37233C20" w:rsidR="00D16AA6" w:rsidRPr="00D16AA6" w:rsidRDefault="00D54D8C" w:rsidP="00713500">
            <w:pPr>
              <w:pStyle w:val="Paragraphe2"/>
              <w:ind w:left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-1397360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700B" w14:textId="30D439EB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9</w:t>
            </w:r>
          </w:p>
          <w:p w14:paraId="2F61AAB3" w14:textId="3CAB06A0" w:rsidR="00D16AA6" w:rsidRPr="00D16AA6" w:rsidRDefault="00D54D8C" w:rsidP="00713500">
            <w:pPr>
              <w:pStyle w:val="Paragraphe2"/>
              <w:ind w:left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39224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</w:tr>
      <w:tr w:rsidR="00D16AA6" w:rsidRPr="008F3527" w14:paraId="1A4B64E9" w14:textId="78693705" w:rsidTr="00D16AA6">
        <w:trPr>
          <w:trHeight w:val="986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023CE5" w14:textId="77777777" w:rsidR="00D16AA6" w:rsidRPr="008F3527" w:rsidRDefault="00D16AA6" w:rsidP="00D16AA6">
            <w:pPr>
              <w:pStyle w:val="fcasegauche"/>
              <w:spacing w:before="120" w:after="0"/>
              <w:ind w:left="172" w:firstLine="0"/>
              <w:rPr>
                <w:rFonts w:ascii="Arial" w:hAnsi="Arial" w:cs="Arial"/>
              </w:rPr>
            </w:pPr>
            <w:permStart w:id="1600086771" w:edGrp="everyone" w:colFirst="1" w:colLast="1"/>
            <w:permStart w:id="2092857461" w:edGrp="everyone" w:colFirst="2" w:colLast="2"/>
            <w:permStart w:id="395274364" w:edGrp="everyone" w:colFirst="3" w:colLast="3"/>
            <w:permEnd w:id="269372477"/>
            <w:permEnd w:id="506532965"/>
            <w:permEnd w:id="650411734"/>
            <w:r w:rsidRPr="008F3527">
              <w:rPr>
                <w:rFonts w:ascii="Arial" w:hAnsi="Arial" w:cs="Arial"/>
              </w:rPr>
              <w:t xml:space="preserve">Pays membre de l'Organisation mondiale du commerce signataire de l'accord sur les marchés publics (Union européenne exclue) : </w:t>
            </w:r>
          </w:p>
          <w:p w14:paraId="55E6F814" w14:textId="77777777" w:rsidR="00D16AA6" w:rsidRDefault="00D16AA6" w:rsidP="00713500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</w:p>
          <w:p w14:paraId="4F4A870C" w14:textId="77777777" w:rsidR="00D16AA6" w:rsidRPr="008F3527" w:rsidRDefault="00D16AA6" w:rsidP="00713500">
            <w:pPr>
              <w:pStyle w:val="fcasegauche"/>
              <w:spacing w:before="120" w:after="0"/>
              <w:ind w:left="567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8AD8" w14:textId="77777777" w:rsidR="00D16AA6" w:rsidRPr="00D16AA6" w:rsidRDefault="00D16AA6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1</w:t>
            </w:r>
          </w:p>
          <w:p w14:paraId="792BA44F" w14:textId="46465A4F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b/>
                  <w:color w:val="0000FF"/>
                </w:rPr>
                <w:id w:val="1941410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C7E6" w14:textId="77777777" w:rsidR="00D16AA6" w:rsidRPr="00D16AA6" w:rsidRDefault="00D16AA6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2</w:t>
            </w:r>
          </w:p>
          <w:p w14:paraId="289B8777" w14:textId="4F37B724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11837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19425" w14:textId="77777777" w:rsidR="00D16AA6" w:rsidRPr="00D16AA6" w:rsidRDefault="00D16AA6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3</w:t>
            </w:r>
          </w:p>
          <w:p w14:paraId="7770BDA4" w14:textId="111D09F7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839978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</w:tr>
      <w:tr w:rsidR="00D16AA6" w:rsidRPr="008F3527" w14:paraId="7C4F8F1C" w14:textId="77777777" w:rsidTr="00D16AA6">
        <w:trPr>
          <w:trHeight w:val="986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2FE30" w14:textId="77777777" w:rsidR="00D16AA6" w:rsidRPr="008F3527" w:rsidRDefault="00D16AA6" w:rsidP="00713500">
            <w:pPr>
              <w:pStyle w:val="fcasegauche"/>
              <w:spacing w:before="120" w:after="0"/>
              <w:ind w:left="567"/>
              <w:rPr>
                <w:rFonts w:ascii="Arial" w:hAnsi="Arial" w:cs="Arial"/>
              </w:rPr>
            </w:pPr>
            <w:permStart w:id="950301748" w:edGrp="everyone" w:colFirst="1" w:colLast="1"/>
            <w:permStart w:id="1658270969" w:edGrp="everyone" w:colFirst="2" w:colLast="2"/>
            <w:permStart w:id="477634158" w:edGrp="everyone" w:colFirst="3" w:colLast="3"/>
            <w:permEnd w:id="1600086771"/>
            <w:permEnd w:id="2092857461"/>
            <w:permEnd w:id="395274364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381B" w14:textId="7A9FFD85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4</w:t>
            </w:r>
          </w:p>
          <w:p w14:paraId="772E4D4D" w14:textId="77BC553F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40441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88D96" w14:textId="081BFB58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5</w:t>
            </w:r>
          </w:p>
          <w:p w14:paraId="46588952" w14:textId="404C835E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-90923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4228" w14:textId="31E16764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6</w:t>
            </w:r>
          </w:p>
          <w:p w14:paraId="4D98DC7D" w14:textId="287FBB4B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69790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</w:tr>
      <w:tr w:rsidR="00D16AA6" w:rsidRPr="008F3527" w14:paraId="1BFD23C9" w14:textId="3B282780" w:rsidTr="00D16AA6">
        <w:trPr>
          <w:trHeight w:val="51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6AFC02" w14:textId="74554C61" w:rsidR="00D16AA6" w:rsidRPr="008F3527" w:rsidRDefault="00D16AA6" w:rsidP="00713500">
            <w:pPr>
              <w:pStyle w:val="fcasegauche"/>
              <w:spacing w:before="120" w:after="0"/>
              <w:ind w:left="567"/>
              <w:rPr>
                <w:rFonts w:ascii="Arial" w:hAnsi="Arial" w:cs="Arial"/>
              </w:rPr>
            </w:pPr>
            <w:permStart w:id="206661815" w:edGrp="everyone" w:colFirst="1" w:colLast="1"/>
            <w:permStart w:id="48967842" w:edGrp="everyone" w:colFirst="2" w:colLast="2"/>
            <w:permStart w:id="1844650492" w:edGrp="everyone" w:colFirst="3" w:colLast="3"/>
            <w:permEnd w:id="950301748"/>
            <w:permEnd w:id="1658270969"/>
            <w:permEnd w:id="477634158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7624" w14:textId="6339019C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7</w:t>
            </w:r>
          </w:p>
          <w:p w14:paraId="7852CFDC" w14:textId="5D831101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b/>
                  <w:color w:val="0000FF"/>
                </w:rPr>
                <w:id w:val="-40137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FBC5" w14:textId="58DE3319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8</w:t>
            </w:r>
          </w:p>
          <w:p w14:paraId="6D9E7CBF" w14:textId="659F93F3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-1754267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C071" w14:textId="0A195EB3" w:rsidR="00D16AA6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9</w:t>
            </w:r>
          </w:p>
          <w:p w14:paraId="0E803B23" w14:textId="2D5372A3" w:rsidR="00D16AA6" w:rsidRPr="00D16AA6" w:rsidRDefault="00D54D8C" w:rsidP="00713500">
            <w:pPr>
              <w:pStyle w:val="fcasegauche"/>
              <w:spacing w:before="120" w:after="0"/>
              <w:ind w:left="0" w:firstLine="0"/>
              <w:rPr>
                <w:b/>
                <w:color w:val="0000FF"/>
              </w:rPr>
            </w:pPr>
            <w:sdt>
              <w:sdtPr>
                <w:rPr>
                  <w:b/>
                  <w:color w:val="0000FF"/>
                </w:rPr>
                <w:id w:val="-109030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6AA6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D16AA6" w:rsidRPr="00D16AA6">
              <w:rPr>
                <w:rFonts w:cs="Arial"/>
              </w:rPr>
              <w:t xml:space="preserve"> ………%.</w:t>
            </w:r>
          </w:p>
        </w:tc>
      </w:tr>
      <w:tr w:rsidR="00713500" w:rsidRPr="008F3527" w14:paraId="18FC426F" w14:textId="77777777" w:rsidTr="00D16AA6">
        <w:trPr>
          <w:trHeight w:val="513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5FEC8" w14:textId="7C985576" w:rsidR="00713500" w:rsidRDefault="00713500" w:rsidP="00D16AA6">
            <w:pPr>
              <w:pStyle w:val="fcasegauche"/>
              <w:spacing w:before="120" w:after="0"/>
              <w:ind w:left="172" w:firstLine="0"/>
              <w:rPr>
                <w:rFonts w:ascii="Arial" w:hAnsi="Arial" w:cs="Arial"/>
              </w:rPr>
            </w:pPr>
            <w:permStart w:id="24462934" w:edGrp="everyone" w:colFirst="1" w:colLast="1"/>
            <w:permStart w:id="960497154" w:edGrp="everyone" w:colFirst="2" w:colLast="2"/>
            <w:permStart w:id="1879970689" w:edGrp="everyone" w:colFirst="3" w:colLast="3"/>
            <w:permEnd w:id="206661815"/>
            <w:permEnd w:id="48967842"/>
            <w:permEnd w:id="1844650492"/>
            <w:r>
              <w:rPr>
                <w:rFonts w:ascii="Arial" w:hAnsi="Arial" w:cs="Arial"/>
              </w:rPr>
              <w:t xml:space="preserve">Autre 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9EA7" w14:textId="77777777" w:rsidR="00713500" w:rsidRPr="00D16AA6" w:rsidRDefault="00713500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1</w:t>
            </w:r>
          </w:p>
          <w:p w14:paraId="0FCC37AB" w14:textId="4B8623AA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-374535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1708" w14:textId="77777777" w:rsidR="00713500" w:rsidRPr="00D16AA6" w:rsidRDefault="00713500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2</w:t>
            </w:r>
          </w:p>
          <w:p w14:paraId="28805C03" w14:textId="1B678BCA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74168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7DDA" w14:textId="77777777" w:rsidR="00713500" w:rsidRPr="00D16AA6" w:rsidRDefault="00713500" w:rsidP="00713500">
            <w:pPr>
              <w:pStyle w:val="Paragraphe2"/>
              <w:ind w:left="0"/>
              <w:rPr>
                <w:rFonts w:cs="Arial"/>
              </w:rPr>
            </w:pPr>
            <w:r w:rsidRPr="00D16AA6">
              <w:rPr>
                <w:rFonts w:cs="Arial"/>
              </w:rPr>
              <w:t>Lot 3</w:t>
            </w:r>
          </w:p>
          <w:p w14:paraId="5F569E1A" w14:textId="066AFA40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-884323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</w:tr>
      <w:tr w:rsidR="00713500" w:rsidRPr="008F3527" w14:paraId="157CC408" w14:textId="77777777" w:rsidTr="00D16AA6">
        <w:trPr>
          <w:trHeight w:val="51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537D4" w14:textId="77777777" w:rsidR="00713500" w:rsidRDefault="00713500" w:rsidP="00713500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  <w:permStart w:id="1482498695" w:edGrp="everyone" w:colFirst="1" w:colLast="1"/>
            <w:permStart w:id="1258831717" w:edGrp="everyone" w:colFirst="2" w:colLast="2"/>
            <w:permStart w:id="853027059" w:edGrp="everyone" w:colFirst="3" w:colLast="3"/>
            <w:permEnd w:id="24462934"/>
            <w:permEnd w:id="960497154"/>
            <w:permEnd w:id="1879970689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265E" w14:textId="3FABB41A" w:rsidR="00713500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4</w:t>
            </w:r>
          </w:p>
          <w:p w14:paraId="735B761C" w14:textId="38C1DE95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1782462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CC7B" w14:textId="4DC6408B" w:rsidR="00713500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5</w:t>
            </w:r>
          </w:p>
          <w:p w14:paraId="16CF15EC" w14:textId="01A52FB4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798029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B587" w14:textId="1E121A1A" w:rsidR="00713500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6</w:t>
            </w:r>
          </w:p>
          <w:p w14:paraId="2188BB0E" w14:textId="29F7D6AB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38168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</w:tr>
      <w:tr w:rsidR="00713500" w:rsidRPr="008F3527" w14:paraId="50132E48" w14:textId="77777777" w:rsidTr="00D16AA6">
        <w:trPr>
          <w:trHeight w:val="51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AD328" w14:textId="77777777" w:rsidR="00713500" w:rsidRDefault="00713500" w:rsidP="00713500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  <w:permStart w:id="333862414" w:edGrp="everyone" w:colFirst="1" w:colLast="1"/>
            <w:permStart w:id="1354698100" w:edGrp="everyone" w:colFirst="2" w:colLast="2"/>
            <w:permStart w:id="1745252662" w:edGrp="everyone" w:colFirst="3" w:colLast="3"/>
            <w:permEnd w:id="1482498695"/>
            <w:permEnd w:id="1258831717"/>
            <w:permEnd w:id="853027059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5DD2" w14:textId="0583E717" w:rsidR="00713500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7</w:t>
            </w:r>
          </w:p>
          <w:p w14:paraId="3723521D" w14:textId="4F92F6B6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11372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9183" w14:textId="33A4AA51" w:rsidR="00713500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8</w:t>
            </w:r>
          </w:p>
          <w:p w14:paraId="6111FF4C" w14:textId="744E2FEB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-161392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48B2" w14:textId="79BC7598" w:rsidR="00713500" w:rsidRPr="00D16AA6" w:rsidRDefault="00CA7CA0" w:rsidP="00713500">
            <w:pPr>
              <w:pStyle w:val="Paragraphe2"/>
              <w:ind w:left="0"/>
              <w:rPr>
                <w:rFonts w:cs="Arial"/>
              </w:rPr>
            </w:pPr>
            <w:r>
              <w:rPr>
                <w:rFonts w:cs="Arial"/>
              </w:rPr>
              <w:t>Lot 9</w:t>
            </w:r>
          </w:p>
          <w:p w14:paraId="0A7BF282" w14:textId="3E9EDE75" w:rsidR="00713500" w:rsidRPr="00D16AA6" w:rsidRDefault="00D54D8C" w:rsidP="00713500">
            <w:pPr>
              <w:pStyle w:val="Paragraphe2"/>
              <w:ind w:left="0"/>
              <w:rPr>
                <w:rFonts w:cs="Arial"/>
              </w:rPr>
            </w:pPr>
            <w:sdt>
              <w:sdtPr>
                <w:rPr>
                  <w:b/>
                  <w:color w:val="0000FF"/>
                </w:rPr>
                <w:id w:val="-260841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3500"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  <w:r w:rsidR="00713500" w:rsidRPr="00D16AA6">
              <w:rPr>
                <w:rFonts w:cs="Arial"/>
              </w:rPr>
              <w:t xml:space="preserve"> ………%.</w:t>
            </w:r>
          </w:p>
        </w:tc>
      </w:tr>
      <w:permEnd w:id="333862414"/>
      <w:permEnd w:id="1354698100"/>
      <w:permEnd w:id="1745252662"/>
    </w:tbl>
    <w:p w14:paraId="5952890B" w14:textId="77777777" w:rsidR="00D92761" w:rsidRDefault="00D92761" w:rsidP="00D92761">
      <w:pPr>
        <w:pStyle w:val="paragraphe0"/>
      </w:pPr>
    </w:p>
    <w:p w14:paraId="4E605F95" w14:textId="77777777" w:rsidR="008F3527" w:rsidRPr="008F3527" w:rsidRDefault="008F3527" w:rsidP="000F0C37">
      <w:pPr>
        <w:pStyle w:val="Titre1"/>
      </w:pPr>
      <w:bookmarkStart w:id="17" w:name="_Toc225845938"/>
      <w:r w:rsidRPr="008F3527">
        <w:lastRenderedPageBreak/>
        <w:t>PAIEMENTS</w:t>
      </w:r>
      <w:bookmarkEnd w:id="17"/>
    </w:p>
    <w:p w14:paraId="623FC93E" w14:textId="3348045D" w:rsidR="008F3527" w:rsidRPr="008F3527" w:rsidRDefault="008D4EAE" w:rsidP="000F0C37">
      <w:pPr>
        <w:pStyle w:val="Titre2"/>
        <w:numPr>
          <w:ilvl w:val="0"/>
          <w:numId w:val="0"/>
        </w:numPr>
      </w:pPr>
      <w:bookmarkStart w:id="18" w:name="_Toc225845939"/>
      <w:r>
        <w:t>8</w:t>
      </w:r>
      <w:r w:rsidR="008F3527" w:rsidRPr="008F3527">
        <w:t>.1 - Informations financières</w:t>
      </w:r>
      <w:bookmarkEnd w:id="18"/>
    </w:p>
    <w:p w14:paraId="441841DD" w14:textId="77777777" w:rsidR="008F3527" w:rsidRPr="00DA230A" w:rsidRDefault="008F3527" w:rsidP="00DA230A">
      <w:pPr>
        <w:pStyle w:val="CarCar1"/>
        <w:spacing w:before="120" w:after="0"/>
        <w:rPr>
          <w:rFonts w:ascii="Arial" w:hAnsi="Arial" w:cs="Arial"/>
        </w:rPr>
      </w:pPr>
      <w:r w:rsidRPr="008F3527">
        <w:rPr>
          <w:rFonts w:ascii="Arial" w:hAnsi="Arial" w:cs="Arial"/>
        </w:rPr>
        <w:t xml:space="preserve"> La monnaie de règlement des sommes dues est </w:t>
      </w:r>
      <w:r w:rsidRPr="008F3527">
        <w:rPr>
          <w:rFonts w:ascii="Arial" w:hAnsi="Arial" w:cs="Arial"/>
          <w:b/>
        </w:rPr>
        <w:t>l’EURO</w:t>
      </w:r>
      <w:r w:rsidRPr="008F3527">
        <w:rPr>
          <w:rFonts w:ascii="Arial" w:hAnsi="Arial" w:cs="Arial"/>
        </w:rPr>
        <w:t>. Cette disposition est applicable pour le titulaire et ses éventuels sous et cotraitants. L’Université se libérera des sommes dues au titre du présent marché par virement au nom de :</w:t>
      </w:r>
    </w:p>
    <w:p w14:paraId="71A39C2A" w14:textId="7A6218A3" w:rsidR="00547A9F" w:rsidRDefault="00486D32" w:rsidP="007E01BB">
      <w:pPr>
        <w:pStyle w:val="CarCar1"/>
        <w:spacing w:before="100" w:beforeAutospacing="1"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RIB A JOINDRE PAR LE CANDIDAT</w:t>
      </w:r>
    </w:p>
    <w:p w14:paraId="2058195B" w14:textId="1978FB56" w:rsidR="008D4EAE" w:rsidRDefault="008D4EAE" w:rsidP="007E01BB">
      <w:pPr>
        <w:pStyle w:val="CarCar1"/>
        <w:spacing w:before="100" w:beforeAutospacing="1" w:after="0" w:line="240" w:lineRule="auto"/>
        <w:jc w:val="center"/>
        <w:rPr>
          <w:rFonts w:ascii="Arial" w:hAnsi="Arial" w:cs="Arial"/>
          <w:b/>
          <w:color w:val="FF0000"/>
        </w:rPr>
      </w:pPr>
    </w:p>
    <w:p w14:paraId="514ECE2F" w14:textId="4DC7FA1B" w:rsidR="00863AAF" w:rsidRDefault="00863AAF" w:rsidP="007E01BB">
      <w:pPr>
        <w:pStyle w:val="CarCar1"/>
        <w:spacing w:before="100" w:beforeAutospacing="1" w:after="0" w:line="240" w:lineRule="auto"/>
        <w:jc w:val="center"/>
        <w:rPr>
          <w:rFonts w:ascii="Arial" w:hAnsi="Arial" w:cs="Arial"/>
          <w:b/>
          <w:color w:val="FF0000"/>
        </w:rPr>
      </w:pPr>
    </w:p>
    <w:p w14:paraId="0BD2C8BC" w14:textId="77777777" w:rsidR="00863AAF" w:rsidRDefault="00863AAF" w:rsidP="007E01BB">
      <w:pPr>
        <w:pStyle w:val="CarCar1"/>
        <w:spacing w:before="100" w:beforeAutospacing="1" w:after="0" w:line="240" w:lineRule="auto"/>
        <w:jc w:val="center"/>
        <w:rPr>
          <w:rFonts w:ascii="Arial" w:hAnsi="Arial" w:cs="Arial"/>
          <w:b/>
          <w:color w:val="FF0000"/>
        </w:rPr>
      </w:pPr>
    </w:p>
    <w:p w14:paraId="3FD812E6" w14:textId="77777777" w:rsidR="008D4EAE" w:rsidRPr="007E01BB" w:rsidRDefault="008D4EAE" w:rsidP="007E01BB">
      <w:pPr>
        <w:pStyle w:val="CarCar1"/>
        <w:spacing w:before="100" w:beforeAutospacing="1" w:after="0" w:line="240" w:lineRule="auto"/>
        <w:jc w:val="center"/>
        <w:rPr>
          <w:rFonts w:ascii="Arial" w:hAnsi="Arial" w:cs="Arial"/>
          <w:b/>
          <w:color w:val="FF0000"/>
        </w:rPr>
      </w:pPr>
    </w:p>
    <w:p w14:paraId="2CAAF224" w14:textId="178091B8" w:rsidR="008F3527" w:rsidRPr="008F3527" w:rsidRDefault="008D4EAE" w:rsidP="000F0C37">
      <w:pPr>
        <w:pStyle w:val="Titre2"/>
        <w:numPr>
          <w:ilvl w:val="0"/>
          <w:numId w:val="0"/>
        </w:numPr>
      </w:pPr>
      <w:bookmarkStart w:id="19" w:name="_Toc225845940"/>
      <w:r>
        <w:t>8</w:t>
      </w:r>
      <w:r w:rsidR="008F3527" w:rsidRPr="008F3527">
        <w:t>.2 – Avance</w:t>
      </w:r>
      <w:bookmarkEnd w:id="19"/>
    </w:p>
    <w:p w14:paraId="5AF00282" w14:textId="77777777" w:rsidR="008F3527" w:rsidRDefault="007D238A" w:rsidP="008F3527">
      <w:pPr>
        <w:pStyle w:val="fcasegauche"/>
        <w:tabs>
          <w:tab w:val="left" w:pos="426"/>
          <w:tab w:val="left" w:pos="851"/>
        </w:tabs>
        <w:spacing w:before="120" w:after="12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En application </w:t>
      </w:r>
      <w:r w:rsidR="00CE569B">
        <w:rPr>
          <w:rFonts w:ascii="Arial" w:hAnsi="Arial" w:cs="Arial"/>
          <w:i/>
        </w:rPr>
        <w:t xml:space="preserve">de l’article 3.12.1 du CCP et </w:t>
      </w:r>
      <w:r>
        <w:rPr>
          <w:rFonts w:ascii="Arial" w:hAnsi="Arial" w:cs="Arial"/>
          <w:i/>
        </w:rPr>
        <w:t>des articles R2191-3 et suivants du code de la commande publique</w:t>
      </w:r>
      <w:r w:rsidR="008F3527" w:rsidRPr="008F3527">
        <w:rPr>
          <w:rFonts w:ascii="Arial" w:hAnsi="Arial" w:cs="Arial"/>
          <w:i/>
        </w:rPr>
        <w:t xml:space="preserve"> </w:t>
      </w:r>
      <w:r w:rsidR="008F3527" w:rsidRPr="008F3527">
        <w:rPr>
          <w:rFonts w:ascii="Arial" w:hAnsi="Arial" w:cs="Arial"/>
          <w:b/>
        </w:rPr>
        <w:t>:</w:t>
      </w:r>
    </w:p>
    <w:p w14:paraId="449D14E9" w14:textId="77777777" w:rsidR="00180EBC" w:rsidRPr="00180EBC" w:rsidRDefault="00180EBC" w:rsidP="00180EBC">
      <w:pPr>
        <w:rPr>
          <w:rFonts w:cs="Arial"/>
          <w:i/>
          <w:color w:val="FF0000"/>
          <w:szCs w:val="20"/>
        </w:rPr>
      </w:pPr>
      <w:r w:rsidRPr="00180EBC">
        <w:rPr>
          <w:rFonts w:eastAsia="Times New Roman" w:cs="Arial"/>
          <w:i/>
          <w:color w:val="FF0000"/>
          <w:szCs w:val="20"/>
          <w:highlight w:val="lightGray"/>
          <w:lang w:eastAsia="fr-FR"/>
        </w:rPr>
        <w:t>Si le</w:t>
      </w:r>
      <w:r>
        <w:rPr>
          <w:rFonts w:eastAsia="Times New Roman" w:cs="Arial"/>
          <w:i/>
          <w:color w:val="FF0000"/>
          <w:szCs w:val="20"/>
          <w:highlight w:val="lightGray"/>
          <w:lang w:eastAsia="fr-FR"/>
        </w:rPr>
        <w:t>s</w:t>
      </w:r>
      <w:r w:rsidRPr="00180EBC">
        <w:rPr>
          <w:rFonts w:eastAsia="Times New Roman" w:cs="Arial"/>
          <w:i/>
          <w:color w:val="FF0000"/>
          <w:szCs w:val="20"/>
          <w:highlight w:val="lightGray"/>
          <w:lang w:eastAsia="fr-FR"/>
        </w:rPr>
        <w:t xml:space="preserve"> deux cases </w:t>
      </w:r>
      <w:r w:rsidR="00D26412">
        <w:rPr>
          <w:rFonts w:eastAsia="Times New Roman" w:cs="Arial"/>
          <w:i/>
          <w:color w:val="FF0000"/>
          <w:szCs w:val="20"/>
          <w:highlight w:val="lightGray"/>
          <w:lang w:eastAsia="fr-FR"/>
        </w:rPr>
        <w:t xml:space="preserve">ci-dessous </w:t>
      </w:r>
      <w:r w:rsidRPr="00180EBC">
        <w:rPr>
          <w:rFonts w:eastAsia="Times New Roman" w:cs="Arial"/>
          <w:i/>
          <w:color w:val="FF0000"/>
          <w:szCs w:val="20"/>
          <w:highlight w:val="lightGray"/>
          <w:lang w:eastAsia="fr-FR"/>
        </w:rPr>
        <w:t>sont cochées, ou si aucune case n’est cochée, le co-contractant est réputé refuser l’avance</w:t>
      </w:r>
    </w:p>
    <w:tbl>
      <w:tblPr>
        <w:tblStyle w:val="Grilledutableau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78"/>
        <w:gridCol w:w="1163"/>
        <w:gridCol w:w="996"/>
        <w:gridCol w:w="1048"/>
      </w:tblGrid>
      <w:tr w:rsidR="00610F66" w:rsidRPr="008F3527" w14:paraId="5D3F115B" w14:textId="565589B9" w:rsidTr="00610F66">
        <w:trPr>
          <w:trHeight w:val="1100"/>
          <w:jc w:val="center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806C2" w14:textId="77777777" w:rsidR="00610F66" w:rsidRPr="008F3527" w:rsidRDefault="00610F66" w:rsidP="00610F66">
            <w:pPr>
              <w:pStyle w:val="fcasegauche"/>
              <w:spacing w:before="120" w:after="0"/>
              <w:ind w:left="38" w:firstLine="0"/>
              <w:rPr>
                <w:rFonts w:ascii="Arial" w:hAnsi="Arial" w:cs="Arial"/>
              </w:rPr>
            </w:pPr>
            <w:permStart w:id="1440025128" w:edGrp="everyone" w:colFirst="1" w:colLast="1"/>
            <w:permStart w:id="1269964199" w:edGrp="everyone" w:colFirst="2" w:colLast="2"/>
            <w:permStart w:id="332804212" w:edGrp="everyone" w:colFirst="3" w:colLast="3"/>
            <w:r w:rsidRPr="008F3527">
              <w:rPr>
                <w:rFonts w:ascii="Arial" w:hAnsi="Arial" w:cs="Arial"/>
              </w:rPr>
              <w:t>Je renonce au bénéfice de l'avance 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F48B" w14:textId="77777777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 xml:space="preserve">Lot 1 </w:t>
            </w:r>
          </w:p>
          <w:p w14:paraId="556831B1" w14:textId="6CA9D39C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47773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19473EC0" w14:textId="77777777" w:rsidR="00610F66" w:rsidRPr="00D16AA6" w:rsidRDefault="00610F66" w:rsidP="00610F66">
            <w:pPr>
              <w:pStyle w:val="fcasegauche"/>
              <w:tabs>
                <w:tab w:val="left" w:pos="426"/>
                <w:tab w:val="left" w:pos="851"/>
              </w:tabs>
              <w:spacing w:before="120"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D16AA6">
              <w:rPr>
                <w:rFonts w:ascii="Arial" w:hAnsi="Arial"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-1416085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C22" w14:textId="77777777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 xml:space="preserve">Lot 2 </w:t>
            </w:r>
          </w:p>
          <w:p w14:paraId="37776F8C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-780030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3A30A740" w14:textId="7BFF145D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-485855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383" w14:textId="77777777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 xml:space="preserve">Lot 3 </w:t>
            </w:r>
          </w:p>
          <w:p w14:paraId="1CD384EF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125442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297CF186" w14:textId="799F808A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-1781945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</w:tr>
      <w:tr w:rsidR="00610F66" w:rsidRPr="008F3527" w14:paraId="033CA544" w14:textId="77777777" w:rsidTr="00610F66">
        <w:trPr>
          <w:trHeight w:val="1100"/>
          <w:jc w:val="center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5EFD" w14:textId="77777777" w:rsidR="00610F66" w:rsidRPr="008F3527" w:rsidRDefault="00610F66" w:rsidP="00610F66">
            <w:pPr>
              <w:pStyle w:val="fcasegauche"/>
              <w:spacing w:before="120" w:after="0"/>
              <w:ind w:left="38" w:firstLine="0"/>
              <w:rPr>
                <w:rFonts w:ascii="Arial" w:hAnsi="Arial" w:cs="Arial"/>
              </w:rPr>
            </w:pPr>
            <w:permStart w:id="946287857" w:edGrp="everyone" w:colFirst="1" w:colLast="1"/>
            <w:permStart w:id="1485862955" w:edGrp="everyone" w:colFirst="2" w:colLast="2"/>
            <w:permStart w:id="496915068" w:edGrp="everyone" w:colFirst="3" w:colLast="3"/>
            <w:permEnd w:id="1440025128"/>
            <w:permEnd w:id="1269964199"/>
            <w:permEnd w:id="332804212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9C76" w14:textId="77777777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>Lot 4</w:t>
            </w:r>
          </w:p>
          <w:p w14:paraId="38456257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-697002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4379E5DA" w14:textId="58DA66AA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204964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44AC" w14:textId="3D484BA5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>Lot 5</w:t>
            </w:r>
          </w:p>
          <w:p w14:paraId="074A2E7D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109112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7ADD5723" w14:textId="43E62722" w:rsidR="00610F6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-75011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997" w14:textId="2C68D472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>Lot 6</w:t>
            </w:r>
          </w:p>
          <w:p w14:paraId="2B55A038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-2044969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7674D163" w14:textId="0EF0606F" w:rsidR="00610F6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1586417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</w:tr>
      <w:tr w:rsidR="00610F66" w:rsidRPr="008F3527" w14:paraId="7BC78491" w14:textId="7A91B261" w:rsidTr="00610F66">
        <w:trPr>
          <w:trHeight w:val="1100"/>
          <w:jc w:val="center"/>
        </w:trPr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952C" w14:textId="77777777" w:rsidR="00610F66" w:rsidRPr="008F3527" w:rsidRDefault="00610F66" w:rsidP="00610F66">
            <w:pPr>
              <w:pStyle w:val="fcasegauche"/>
              <w:spacing w:before="120" w:after="0"/>
              <w:ind w:left="38" w:firstLine="0"/>
              <w:rPr>
                <w:rFonts w:ascii="Arial" w:hAnsi="Arial" w:cs="Arial"/>
              </w:rPr>
            </w:pPr>
            <w:permStart w:id="1646025506" w:edGrp="everyone" w:colFirst="1" w:colLast="1"/>
            <w:permStart w:id="982394930" w:edGrp="everyone" w:colFirst="2" w:colLast="2"/>
            <w:permStart w:id="2034440886" w:edGrp="everyone" w:colFirst="3" w:colLast="3"/>
            <w:permEnd w:id="946287857"/>
            <w:permEnd w:id="1485862955"/>
            <w:permEnd w:id="496915068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8426" w14:textId="7350774E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 xml:space="preserve">Lot 7 </w:t>
            </w:r>
          </w:p>
          <w:p w14:paraId="3690A03D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1138678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7A739E22" w14:textId="65601681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573479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365" w14:textId="07433A57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>Lot 8</w:t>
            </w:r>
          </w:p>
          <w:p w14:paraId="2CCF9493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-47706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6F7364D7" w14:textId="3283A10C" w:rsidR="00610F6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1547945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261" w14:textId="6EF01148" w:rsidR="00610F66" w:rsidRPr="004C3BA9" w:rsidRDefault="00610F66" w:rsidP="00610F66">
            <w:pPr>
              <w:pStyle w:val="Paragraphe2"/>
              <w:ind w:left="0"/>
              <w:jc w:val="center"/>
              <w:rPr>
                <w:rFonts w:cs="Arial"/>
                <w:b/>
                <w:bCs/>
              </w:rPr>
            </w:pPr>
            <w:r w:rsidRPr="004C3BA9">
              <w:rPr>
                <w:rFonts w:cs="Arial"/>
                <w:b/>
                <w:bCs/>
              </w:rPr>
              <w:t>Lot 9</w:t>
            </w:r>
          </w:p>
          <w:p w14:paraId="1EABAF70" w14:textId="77777777" w:rsidR="00610F66" w:rsidRPr="00D16AA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OUI </w:t>
            </w:r>
            <w:sdt>
              <w:sdtPr>
                <w:rPr>
                  <w:b/>
                  <w:color w:val="0000FF"/>
                </w:rPr>
                <w:id w:val="87434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  <w:p w14:paraId="42753756" w14:textId="3B761A41" w:rsidR="00610F66" w:rsidRDefault="00610F66" w:rsidP="00610F66">
            <w:pPr>
              <w:pStyle w:val="Paragraphe2"/>
              <w:ind w:left="0"/>
              <w:jc w:val="center"/>
              <w:rPr>
                <w:rFonts w:cs="Arial"/>
              </w:rPr>
            </w:pPr>
            <w:r w:rsidRPr="00D16AA6">
              <w:rPr>
                <w:rFonts w:cs="Arial"/>
              </w:rPr>
              <w:t xml:space="preserve">NON  </w:t>
            </w:r>
            <w:sdt>
              <w:sdtPr>
                <w:rPr>
                  <w:b/>
                  <w:color w:val="0000FF"/>
                </w:rPr>
                <w:id w:val="-254831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16AA6">
                  <w:rPr>
                    <w:rFonts w:ascii="MS Gothic" w:eastAsia="MS Gothic" w:hAnsi="MS Gothic" w:hint="eastAsia"/>
                    <w:b/>
                    <w:color w:val="0000FF"/>
                  </w:rPr>
                  <w:t>☐</w:t>
                </w:r>
              </w:sdtContent>
            </w:sdt>
          </w:p>
        </w:tc>
      </w:tr>
      <w:permEnd w:id="1646025506"/>
      <w:permEnd w:id="982394930"/>
      <w:permEnd w:id="2034440886"/>
    </w:tbl>
    <w:p w14:paraId="5789C672" w14:textId="77777777" w:rsidR="008F3527" w:rsidRPr="008F3527" w:rsidRDefault="008F3527">
      <w:pPr>
        <w:spacing w:after="0" w:line="240" w:lineRule="auto"/>
        <w:jc w:val="left"/>
        <w:rPr>
          <w:rFonts w:eastAsiaTheme="majorEastAsia" w:cs="Arial"/>
          <w:b/>
          <w:bCs/>
          <w:color w:val="C00000"/>
          <w:szCs w:val="20"/>
        </w:rPr>
      </w:pPr>
      <w:r w:rsidRPr="008F3527">
        <w:rPr>
          <w:rFonts w:cs="Arial"/>
          <w:szCs w:val="20"/>
        </w:rPr>
        <w:br w:type="page"/>
      </w:r>
    </w:p>
    <w:p w14:paraId="5B8EDCF4" w14:textId="77777777" w:rsidR="008F3527" w:rsidRPr="008F3527" w:rsidRDefault="008F3527" w:rsidP="000F0C37">
      <w:pPr>
        <w:pStyle w:val="Titre1"/>
      </w:pPr>
      <w:bookmarkStart w:id="20" w:name="_Toc225845941"/>
      <w:r w:rsidRPr="008F3527">
        <w:lastRenderedPageBreak/>
        <w:t>ENGAGEMENT DU CANDIDAT</w:t>
      </w:r>
      <w:bookmarkEnd w:id="20"/>
    </w:p>
    <w:p w14:paraId="12BF58CE" w14:textId="77777777" w:rsidR="008F3527" w:rsidRPr="008F3527" w:rsidRDefault="008F3527" w:rsidP="008F3527">
      <w:pPr>
        <w:autoSpaceDE w:val="0"/>
        <w:autoSpaceDN w:val="0"/>
        <w:adjustRightInd w:val="0"/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Après avoir pris connaissance du Cahier des Clauses Particulières (CCP) et des documents contractuels qui y sont mentionnés,</w:t>
      </w:r>
    </w:p>
    <w:p w14:paraId="51BE9A58" w14:textId="77777777" w:rsidR="008F3527" w:rsidRPr="008F3527" w:rsidRDefault="008F3527" w:rsidP="008F3527">
      <w:pPr>
        <w:autoSpaceDE w:val="0"/>
        <w:autoSpaceDN w:val="0"/>
        <w:adjustRightInd w:val="0"/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 xml:space="preserve">Après avoir fourni les pièces prévues aux articles </w:t>
      </w:r>
      <w:r w:rsidR="00F33FEA">
        <w:rPr>
          <w:rFonts w:cs="Arial"/>
          <w:szCs w:val="20"/>
        </w:rPr>
        <w:t>R2142 et suivants du code de la commande publique</w:t>
      </w:r>
      <w:r w:rsidRPr="008F3527">
        <w:rPr>
          <w:rFonts w:cs="Arial"/>
          <w:szCs w:val="20"/>
        </w:rPr>
        <w:t>.</w:t>
      </w:r>
    </w:p>
    <w:p w14:paraId="18341510" w14:textId="77777777" w:rsidR="008F3527" w:rsidRPr="008F3527" w:rsidRDefault="00180EBC" w:rsidP="008F3527">
      <w:pPr>
        <w:spacing w:before="120"/>
        <w:rPr>
          <w:rFonts w:cs="Arial"/>
          <w:szCs w:val="20"/>
        </w:rPr>
      </w:pPr>
      <w:r>
        <w:rPr>
          <w:rFonts w:cs="Arial"/>
          <w:b/>
          <w:bCs/>
          <w:szCs w:val="20"/>
        </w:rPr>
        <w:t>JE M’ENGAGE</w:t>
      </w:r>
      <w:r w:rsidR="008F3527" w:rsidRPr="008F3527">
        <w:rPr>
          <w:rFonts w:cs="Arial"/>
          <w:szCs w:val="20"/>
        </w:rPr>
        <w:t xml:space="preserve"> sans réserve, conformément aux stipulations des documents visés ci-dessus, à exécuter les prestations conformément aux dispositions contractuelles prévues au marché. </w:t>
      </w:r>
    </w:p>
    <w:p w14:paraId="2118BA4A" w14:textId="77777777" w:rsidR="008F3527" w:rsidRPr="008F3527" w:rsidRDefault="008F3527" w:rsidP="008F3527">
      <w:pPr>
        <w:spacing w:before="120"/>
        <w:rPr>
          <w:rFonts w:cs="Arial"/>
          <w:szCs w:val="20"/>
        </w:rPr>
      </w:pPr>
      <w:r w:rsidRPr="008F3527">
        <w:rPr>
          <w:rFonts w:cs="Arial"/>
          <w:b/>
          <w:szCs w:val="20"/>
        </w:rPr>
        <w:t>J’affirme</w:t>
      </w:r>
      <w:r w:rsidRPr="008F3527">
        <w:rPr>
          <w:rFonts w:cs="Arial"/>
          <w:szCs w:val="20"/>
        </w:rPr>
        <w:t xml:space="preserve"> sous peine de résiliation du marché,</w:t>
      </w:r>
      <w:r w:rsidR="00180EBC">
        <w:rPr>
          <w:rFonts w:cs="Arial"/>
          <w:szCs w:val="20"/>
        </w:rPr>
        <w:t xml:space="preserve"> ou de mise en régie à mes torts exclusifs que la</w:t>
      </w:r>
      <w:r w:rsidRPr="008F3527">
        <w:rPr>
          <w:rFonts w:cs="Arial"/>
          <w:szCs w:val="20"/>
        </w:rPr>
        <w:t xml:space="preserve"> sociét</w:t>
      </w:r>
      <w:r w:rsidR="00180EBC">
        <w:rPr>
          <w:rFonts w:cs="Arial"/>
          <w:szCs w:val="20"/>
        </w:rPr>
        <w:t>é pour laquelle j’interviens ne tombe</w:t>
      </w:r>
      <w:r w:rsidRPr="008F3527">
        <w:rPr>
          <w:rFonts w:cs="Arial"/>
          <w:szCs w:val="20"/>
        </w:rPr>
        <w:t xml:space="preserve"> pas sous le coup des interdictions découlant de</w:t>
      </w:r>
      <w:r w:rsidR="00E522BE">
        <w:rPr>
          <w:rFonts w:cs="Arial"/>
          <w:szCs w:val="20"/>
        </w:rPr>
        <w:t>s articles L21</w:t>
      </w:r>
      <w:r w:rsidR="006D6F85">
        <w:rPr>
          <w:rFonts w:cs="Arial"/>
          <w:szCs w:val="20"/>
        </w:rPr>
        <w:t>41.1 et suivants du code de la commande publique.</w:t>
      </w:r>
    </w:p>
    <w:p w14:paraId="4CAF7A8E" w14:textId="77777777" w:rsidR="008F3527" w:rsidRPr="008F3527" w:rsidRDefault="008F3527" w:rsidP="008F3527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Les déclarations similaires des éventuels s</w:t>
      </w:r>
      <w:r w:rsidR="00180EBC">
        <w:rPr>
          <w:rFonts w:cs="Arial"/>
          <w:szCs w:val="20"/>
        </w:rPr>
        <w:t>ous-traitants énumérés</w:t>
      </w:r>
      <w:r w:rsidRPr="008F3527">
        <w:rPr>
          <w:rFonts w:cs="Arial"/>
          <w:szCs w:val="20"/>
        </w:rPr>
        <w:t xml:space="preserve"> sont annexées au présent acte d’engagement.</w:t>
      </w:r>
    </w:p>
    <w:p w14:paraId="02FD72FB" w14:textId="77777777" w:rsidR="008F3527" w:rsidRPr="008F3527" w:rsidRDefault="008F3527" w:rsidP="008F3527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Fait en un seul original,</w:t>
      </w:r>
    </w:p>
    <w:p w14:paraId="5030AF0B" w14:textId="77777777" w:rsidR="008F3527" w:rsidRPr="008F3527" w:rsidRDefault="008F3527" w:rsidP="008F3527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A</w:t>
      </w:r>
      <w:r w:rsidRPr="00C7496F">
        <w:rPr>
          <w:rFonts w:cs="Arial"/>
          <w:szCs w:val="20"/>
          <w:shd w:val="clear" w:color="auto" w:fill="D9D9D9" w:themeFill="background1" w:themeFillShade="D9"/>
        </w:rPr>
        <w:t>…</w:t>
      </w:r>
      <w:permStart w:id="1145382625" w:edGrp="everyone"/>
      <w:r w:rsidRPr="00C7496F">
        <w:rPr>
          <w:rFonts w:cs="Arial"/>
          <w:szCs w:val="20"/>
          <w:shd w:val="clear" w:color="auto" w:fill="D9D9D9" w:themeFill="background1" w:themeFillShade="D9"/>
        </w:rPr>
        <w:t>……………………………………………</w:t>
      </w:r>
      <w:permEnd w:id="1145382625"/>
      <w:r w:rsidRPr="00C7496F">
        <w:rPr>
          <w:rFonts w:cs="Arial"/>
          <w:szCs w:val="20"/>
          <w:shd w:val="clear" w:color="auto" w:fill="D9D9D9" w:themeFill="background1" w:themeFillShade="D9"/>
        </w:rPr>
        <w:t>, le…</w:t>
      </w:r>
      <w:permStart w:id="2047101299" w:edGrp="everyone"/>
      <w:r w:rsidRPr="00C7496F">
        <w:rPr>
          <w:rFonts w:cs="Arial"/>
          <w:szCs w:val="20"/>
          <w:shd w:val="clear" w:color="auto" w:fill="D9D9D9" w:themeFill="background1" w:themeFillShade="D9"/>
        </w:rPr>
        <w:t>………………………………………</w:t>
      </w:r>
      <w:proofErr w:type="gramStart"/>
      <w:r w:rsidRPr="00C7496F">
        <w:rPr>
          <w:rFonts w:cs="Arial"/>
          <w:szCs w:val="20"/>
          <w:shd w:val="clear" w:color="auto" w:fill="D9D9D9" w:themeFill="background1" w:themeFillShade="D9"/>
        </w:rPr>
        <w:t>…….</w:t>
      </w:r>
      <w:proofErr w:type="gramEnd"/>
      <w:r w:rsidRPr="00C7496F">
        <w:rPr>
          <w:rFonts w:cs="Arial"/>
          <w:szCs w:val="20"/>
          <w:shd w:val="clear" w:color="auto" w:fill="D9D9D9" w:themeFill="background1" w:themeFillShade="D9"/>
        </w:rPr>
        <w:t>….</w:t>
      </w:r>
      <w:permEnd w:id="2047101299"/>
      <w:r w:rsidRPr="00C7496F">
        <w:rPr>
          <w:rFonts w:cs="Arial"/>
          <w:szCs w:val="20"/>
          <w:shd w:val="clear" w:color="auto" w:fill="D9D9D9" w:themeFill="background1" w:themeFillShade="D9"/>
        </w:rPr>
        <w:t>.</w:t>
      </w:r>
    </w:p>
    <w:p w14:paraId="76B82B1C" w14:textId="77777777" w:rsidR="008F3527" w:rsidRPr="008F3527" w:rsidRDefault="008F3527" w:rsidP="008F3527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Nom du signataire, si</w:t>
      </w:r>
      <w:r w:rsidR="00180EBC">
        <w:rPr>
          <w:rFonts w:cs="Arial"/>
          <w:szCs w:val="20"/>
        </w:rPr>
        <w:t>gnature, cachet de l’Entreprise</w:t>
      </w:r>
      <w:r w:rsidRPr="008F3527">
        <w:rPr>
          <w:rFonts w:cs="Arial"/>
          <w:szCs w:val="20"/>
        </w:rPr>
        <w:t>.</w:t>
      </w:r>
    </w:p>
    <w:p w14:paraId="125ADA85" w14:textId="77777777" w:rsidR="008F3527" w:rsidRPr="008F3527" w:rsidRDefault="00C7496F" w:rsidP="00C7496F">
      <w:pPr>
        <w:shd w:val="clear" w:color="auto" w:fill="D9D9D9" w:themeFill="background1" w:themeFillShade="D9"/>
        <w:jc w:val="left"/>
        <w:rPr>
          <w:rFonts w:cs="Arial"/>
          <w:caps/>
          <w:spacing w:val="5"/>
          <w:szCs w:val="20"/>
        </w:rPr>
      </w:pPr>
      <w:permStart w:id="1762021130" w:edGrp="everyone"/>
      <w:r>
        <w:rPr>
          <w:rFonts w:cs="Arial"/>
          <w:caps/>
          <w:spacing w:val="5"/>
          <w:szCs w:val="20"/>
        </w:rPr>
        <w:t xml:space="preserve">   </w:t>
      </w:r>
    </w:p>
    <w:p w14:paraId="427DD1D8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6FE827C7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ermEnd w:id="1762021130"/>
    <w:p w14:paraId="384AF51B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2EA9D15F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43D1E4B5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663FBA42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35D97342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7227796C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6F6A2B41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570A42BD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3FAF3CAE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40B7A7E4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60B0B702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7669B81E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50C9426B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5405F5E3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03B6D857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1896310A" w14:textId="77777777" w:rsidR="008F3527" w:rsidRPr="008F3527" w:rsidRDefault="008F3527" w:rsidP="008F3527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54E3FF49" w14:textId="77777777" w:rsidR="00DA230A" w:rsidRDefault="00DA230A" w:rsidP="00DA230A">
      <w:pPr>
        <w:spacing w:after="0" w:line="240" w:lineRule="auto"/>
        <w:jc w:val="left"/>
        <w:rPr>
          <w:rFonts w:cs="Arial"/>
          <w:b/>
          <w:color w:val="0070C0"/>
          <w:szCs w:val="20"/>
        </w:rPr>
      </w:pPr>
      <w:r>
        <w:rPr>
          <w:rFonts w:cs="Arial"/>
          <w:b/>
          <w:color w:val="0070C0"/>
          <w:szCs w:val="20"/>
        </w:rPr>
        <w:br w:type="page"/>
      </w:r>
    </w:p>
    <w:p w14:paraId="49C56544" w14:textId="77777777" w:rsidR="00D92761" w:rsidRDefault="00D03059">
      <w:pPr>
        <w:spacing w:after="0" w:line="240" w:lineRule="auto"/>
        <w:jc w:val="left"/>
        <w:rPr>
          <w:rFonts w:cs="Arial"/>
          <w:b/>
          <w:color w:val="0070C0"/>
          <w:szCs w:val="20"/>
        </w:rPr>
      </w:pPr>
      <w:r>
        <w:rPr>
          <w:rFonts w:cs="Arial"/>
          <w:b/>
          <w:noProof/>
          <w:color w:val="0070C0"/>
          <w:szCs w:val="20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7F1347" wp14:editId="4C137C16">
                <wp:simplePos x="0" y="0"/>
                <wp:positionH relativeFrom="column">
                  <wp:posOffset>1905</wp:posOffset>
                </wp:positionH>
                <wp:positionV relativeFrom="paragraph">
                  <wp:posOffset>-1905</wp:posOffset>
                </wp:positionV>
                <wp:extent cx="5713095" cy="9491345"/>
                <wp:effectExtent l="0" t="0" r="20955" b="33655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3095" cy="94913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42192B" id="Connecteur droit 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-.15pt" to="450pt,7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" strokecolor="#748fa7 [3044]"/>
            </w:pict>
          </mc:Fallback>
        </mc:AlternateContent>
      </w:r>
      <w:r>
        <w:rPr>
          <w:rFonts w:cs="Arial"/>
          <w:b/>
          <w:noProof/>
          <w:color w:val="0070C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F516D6" wp14:editId="6A79D220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5742305" cy="9490075"/>
                <wp:effectExtent l="0" t="0" r="29845" b="34925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2305" cy="9490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45FF5" id="Connecteur droit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15pt" to="452.15pt,7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" strokecolor="#748fa7 [3044]"/>
            </w:pict>
          </mc:Fallback>
        </mc:AlternateContent>
      </w:r>
      <w:r w:rsidR="00D92761">
        <w:rPr>
          <w:rFonts w:cs="Arial"/>
          <w:b/>
          <w:color w:val="0070C0"/>
          <w:szCs w:val="20"/>
        </w:rPr>
        <w:br w:type="page"/>
      </w:r>
    </w:p>
    <w:p w14:paraId="34CAC210" w14:textId="77777777" w:rsidR="00D92761" w:rsidRPr="00DA230A" w:rsidRDefault="00D92761" w:rsidP="00DA230A">
      <w:pPr>
        <w:spacing w:after="0" w:line="240" w:lineRule="auto"/>
        <w:jc w:val="left"/>
        <w:rPr>
          <w:rFonts w:cs="Arial"/>
          <w:b/>
          <w:color w:val="0070C0"/>
          <w:szCs w:val="20"/>
        </w:rPr>
      </w:pPr>
    </w:p>
    <w:p w14:paraId="6183A9EA" w14:textId="77777777" w:rsidR="008F3527" w:rsidRPr="008F3527" w:rsidRDefault="00494285" w:rsidP="000F0C37">
      <w:pPr>
        <w:pStyle w:val="Titre1"/>
      </w:pPr>
      <w:bookmarkStart w:id="21" w:name="_Toc225845942"/>
      <w:r>
        <w:t>ACCEPTATION DE L’OFFRE PAR LE POUVOIR</w:t>
      </w:r>
      <w:r w:rsidR="008F3527" w:rsidRPr="008F3527">
        <w:t xml:space="preserve"> ADJUDICATEUR</w:t>
      </w:r>
      <w:bookmarkEnd w:id="21"/>
    </w:p>
    <w:p w14:paraId="131A6880" w14:textId="77777777" w:rsidR="008F3527" w:rsidRPr="008F3527" w:rsidRDefault="008F3527" w:rsidP="008F3527">
      <w:pPr>
        <w:rPr>
          <w:rFonts w:cs="Arial"/>
          <w:b/>
          <w:bCs/>
          <w:szCs w:val="20"/>
          <w:u w:val="single"/>
        </w:rPr>
      </w:pPr>
    </w:p>
    <w:p w14:paraId="7727BEF4" w14:textId="62BDE7CB" w:rsidR="008B5153" w:rsidRDefault="0080083F" w:rsidP="00792619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Le montant maximum du ou des lots </w:t>
      </w:r>
      <w:r w:rsidR="008D4EAE">
        <w:rPr>
          <w:rFonts w:ascii="Arial" w:hAnsi="Arial" w:cs="Arial"/>
        </w:rPr>
        <w:t>attribués sera rappelé</w:t>
      </w:r>
      <w:r>
        <w:rPr>
          <w:rFonts w:ascii="Arial" w:hAnsi="Arial" w:cs="Arial"/>
        </w:rPr>
        <w:t xml:space="preserve"> dans le courrier de notification</w:t>
      </w:r>
      <w:r w:rsidR="008B5153">
        <w:rPr>
          <w:rFonts w:ascii="Arial" w:hAnsi="Arial" w:cs="Arial"/>
        </w:rPr>
        <w:t xml:space="preserve">.  </w:t>
      </w:r>
    </w:p>
    <w:p w14:paraId="4AD58948" w14:textId="77777777" w:rsidR="008B5153" w:rsidRDefault="008B5153" w:rsidP="00792619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</w:rPr>
      </w:pPr>
    </w:p>
    <w:p w14:paraId="7D0065B2" w14:textId="77777777" w:rsidR="008B5153" w:rsidRDefault="008B5153" w:rsidP="00792619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</w:rPr>
      </w:pPr>
    </w:p>
    <w:p w14:paraId="03F3EF86" w14:textId="77777777" w:rsidR="007316AB" w:rsidRPr="003A57F0" w:rsidRDefault="007316AB" w:rsidP="007316AB">
      <w:pPr>
        <w:tabs>
          <w:tab w:val="right" w:leader="hyphen" w:pos="4820"/>
          <w:tab w:val="left" w:pos="4962"/>
          <w:tab w:val="right" w:leader="hyphen" w:pos="9072"/>
        </w:tabs>
        <w:spacing w:line="240" w:lineRule="exact"/>
        <w:jc w:val="right"/>
        <w:rPr>
          <w:rFonts w:cs="Arial"/>
        </w:rPr>
      </w:pPr>
      <w:r w:rsidRPr="003A57F0">
        <w:rPr>
          <w:rFonts w:cs="Arial"/>
        </w:rPr>
        <w:t>À Talence, le</w:t>
      </w:r>
      <w:proofErr w:type="gramStart"/>
      <w:r w:rsidRPr="003A57F0">
        <w:rPr>
          <w:rFonts w:cs="Arial"/>
        </w:rPr>
        <w:t xml:space="preserve"> ….</w:t>
      </w:r>
      <w:proofErr w:type="gramEnd"/>
      <w:r w:rsidRPr="003A57F0">
        <w:rPr>
          <w:rFonts w:cs="Arial"/>
        </w:rPr>
        <w:t>…………………………</w:t>
      </w:r>
    </w:p>
    <w:p w14:paraId="40388CEB" w14:textId="77777777" w:rsidR="007316AB" w:rsidRPr="003A57F0" w:rsidRDefault="007316AB" w:rsidP="007316AB">
      <w:pPr>
        <w:tabs>
          <w:tab w:val="right" w:leader="hyphen" w:pos="4820"/>
          <w:tab w:val="left" w:pos="4962"/>
          <w:tab w:val="right" w:leader="hyphen" w:pos="9072"/>
        </w:tabs>
        <w:spacing w:line="240" w:lineRule="exact"/>
        <w:jc w:val="right"/>
        <w:rPr>
          <w:rFonts w:cs="Arial"/>
        </w:rPr>
      </w:pPr>
    </w:p>
    <w:p w14:paraId="5482F7C6" w14:textId="77777777" w:rsidR="007316AB" w:rsidRPr="003A57F0" w:rsidRDefault="007316AB" w:rsidP="007316AB">
      <w:pPr>
        <w:jc w:val="right"/>
        <w:rPr>
          <w:rFonts w:eastAsia="Arial Unicode MS"/>
        </w:rPr>
      </w:pPr>
      <w:r w:rsidRPr="003A57F0">
        <w:rPr>
          <w:rFonts w:eastAsia="Arial Unicode MS"/>
        </w:rPr>
        <w:t>Pour le Président et par délégation,</w:t>
      </w:r>
    </w:p>
    <w:p w14:paraId="3F68500E" w14:textId="77777777" w:rsidR="007316AB" w:rsidRPr="003A57F0" w:rsidRDefault="007316AB" w:rsidP="007316AB">
      <w:pPr>
        <w:ind w:left="7080"/>
        <w:rPr>
          <w:rFonts w:ascii="Times New Roman" w:eastAsia="Arial Unicode MS" w:hAnsi="Times New Roman"/>
          <w:color w:val="D9D9D9"/>
          <w:sz w:val="22"/>
        </w:rPr>
      </w:pPr>
      <w:r w:rsidRPr="003A57F0">
        <w:rPr>
          <w:color w:val="D9D9D9"/>
        </w:rPr>
        <w:t>#signatureUB1#</w:t>
      </w:r>
    </w:p>
    <w:p w14:paraId="18306F6E" w14:textId="77777777" w:rsidR="00BA4FF3" w:rsidRPr="008F3527" w:rsidRDefault="00BA4FF3" w:rsidP="007316AB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jc w:val="right"/>
        <w:rPr>
          <w:rFonts w:cs="Arial"/>
        </w:rPr>
      </w:pPr>
    </w:p>
    <w:sectPr w:rsidR="00BA4FF3" w:rsidRPr="008F3527" w:rsidSect="00DA230A">
      <w:footerReference w:type="default" r:id="rId9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3E2C" w14:textId="77777777" w:rsidR="009D4452" w:rsidRDefault="009D4452" w:rsidP="007C5133">
      <w:pPr>
        <w:spacing w:after="0" w:line="240" w:lineRule="auto"/>
      </w:pPr>
      <w:r>
        <w:separator/>
      </w:r>
    </w:p>
  </w:endnote>
  <w:endnote w:type="continuationSeparator" w:id="0">
    <w:p w14:paraId="0EBE3080" w14:textId="77777777" w:rsidR="009D4452" w:rsidRDefault="009D4452" w:rsidP="007C5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LinePrinter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03885169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p w14:paraId="7F9A2259" w14:textId="08EB5F6F" w:rsidR="00C10BDF" w:rsidRPr="00C10BDF" w:rsidRDefault="00261BA3">
        <w:pPr>
          <w:pStyle w:val="Pieddepage"/>
          <w:jc w:val="right"/>
          <w:rPr>
            <w:sz w:val="16"/>
            <w:szCs w:val="16"/>
          </w:rPr>
        </w:pPr>
        <w:r w:rsidRPr="00C10BDF">
          <w:rPr>
            <w:sz w:val="16"/>
            <w:szCs w:val="16"/>
          </w:rPr>
          <w:fldChar w:fldCharType="begin"/>
        </w:r>
        <w:r w:rsidRPr="00C10BDF">
          <w:rPr>
            <w:sz w:val="16"/>
            <w:szCs w:val="16"/>
          </w:rPr>
          <w:instrText>PAGE   \* MERGEFORMAT</w:instrText>
        </w:r>
        <w:r w:rsidRPr="00C10BDF">
          <w:rPr>
            <w:sz w:val="16"/>
            <w:szCs w:val="16"/>
          </w:rPr>
          <w:fldChar w:fldCharType="separate"/>
        </w:r>
        <w:r w:rsidR="00CA7CA0">
          <w:rPr>
            <w:noProof/>
            <w:sz w:val="16"/>
            <w:szCs w:val="16"/>
          </w:rPr>
          <w:t>9</w:t>
        </w:r>
        <w:r w:rsidRPr="00C10BDF">
          <w:rPr>
            <w:sz w:val="16"/>
            <w:szCs w:val="16"/>
          </w:rPr>
          <w:fldChar w:fldCharType="end"/>
        </w:r>
      </w:p>
      <w:p w14:paraId="5724B3FB" w14:textId="77777777" w:rsidR="00261BA3" w:rsidRDefault="00D54D8C" w:rsidP="00C10BDF">
        <w:pPr>
          <w:pStyle w:val="Pieddepage"/>
          <w:jc w:val="left"/>
        </w:pPr>
      </w:p>
    </w:sdtContent>
  </w:sdt>
  <w:p w14:paraId="36198391" w14:textId="335617AA" w:rsidR="00261BA3" w:rsidRPr="007C5133" w:rsidRDefault="00261BA3">
    <w:pPr>
      <w:pStyle w:val="Pieddepage"/>
      <w:rPr>
        <w:sz w:val="16"/>
      </w:rPr>
    </w:pPr>
    <w:r>
      <w:rPr>
        <w:sz w:val="16"/>
      </w:rPr>
      <w:t>Consultation n°</w:t>
    </w:r>
    <w:r w:rsidR="00D03059">
      <w:rPr>
        <w:b/>
        <w:color w:val="0000FF"/>
        <w:sz w:val="16"/>
        <w:highlight w:val="yellow"/>
      </w:rPr>
      <w:t>202</w:t>
    </w:r>
    <w:r w:rsidR="0080242C">
      <w:rPr>
        <w:b/>
        <w:color w:val="0000FF"/>
        <w:sz w:val="16"/>
      </w:rPr>
      <w:t>6-</w:t>
    </w:r>
    <w:r w:rsidR="00DD71FA">
      <w:rPr>
        <w:b/>
        <w:color w:val="0000FF"/>
        <w:sz w:val="16"/>
      </w:rPr>
      <w:t>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EA5B" w14:textId="77777777" w:rsidR="009D4452" w:rsidRDefault="009D4452" w:rsidP="007C5133">
      <w:pPr>
        <w:spacing w:after="0" w:line="240" w:lineRule="auto"/>
      </w:pPr>
      <w:r>
        <w:separator/>
      </w:r>
    </w:p>
  </w:footnote>
  <w:footnote w:type="continuationSeparator" w:id="0">
    <w:p w14:paraId="7F89F9B4" w14:textId="77777777" w:rsidR="009D4452" w:rsidRDefault="009D4452" w:rsidP="007C5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0175"/>
    <w:multiLevelType w:val="singleLevel"/>
    <w:tmpl w:val="FBD0EEF6"/>
    <w:lvl w:ilvl="0">
      <w:start w:val="1"/>
      <w:numFmt w:val="bullet"/>
      <w:lvlText w:val="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4"/>
      </w:rPr>
    </w:lvl>
  </w:abstractNum>
  <w:abstractNum w:abstractNumId="1" w15:restartNumberingAfterBreak="0">
    <w:nsid w:val="069941ED"/>
    <w:multiLevelType w:val="hybridMultilevel"/>
    <w:tmpl w:val="06BCA4EC"/>
    <w:lvl w:ilvl="0" w:tplc="040C0017">
      <w:start w:val="1"/>
      <w:numFmt w:val="lowerLetter"/>
      <w:lvlText w:val="%1)"/>
      <w:lvlJc w:val="left"/>
      <w:pPr>
        <w:ind w:left="496" w:hanging="360"/>
      </w:pPr>
    </w:lvl>
    <w:lvl w:ilvl="1" w:tplc="040C0019">
      <w:start w:val="1"/>
      <w:numFmt w:val="lowerLetter"/>
      <w:lvlText w:val="%2."/>
      <w:lvlJc w:val="left"/>
      <w:pPr>
        <w:ind w:left="1216" w:hanging="360"/>
      </w:pPr>
    </w:lvl>
    <w:lvl w:ilvl="2" w:tplc="040C001B">
      <w:start w:val="1"/>
      <w:numFmt w:val="lowerRoman"/>
      <w:lvlText w:val="%3."/>
      <w:lvlJc w:val="right"/>
      <w:pPr>
        <w:ind w:left="1936" w:hanging="180"/>
      </w:pPr>
    </w:lvl>
    <w:lvl w:ilvl="3" w:tplc="040C000F">
      <w:start w:val="1"/>
      <w:numFmt w:val="decimal"/>
      <w:lvlText w:val="%4."/>
      <w:lvlJc w:val="left"/>
      <w:pPr>
        <w:ind w:left="2656" w:hanging="360"/>
      </w:pPr>
    </w:lvl>
    <w:lvl w:ilvl="4" w:tplc="040C0019">
      <w:start w:val="1"/>
      <w:numFmt w:val="lowerLetter"/>
      <w:lvlText w:val="%5."/>
      <w:lvlJc w:val="left"/>
      <w:pPr>
        <w:ind w:left="3376" w:hanging="360"/>
      </w:pPr>
    </w:lvl>
    <w:lvl w:ilvl="5" w:tplc="040C001B">
      <w:start w:val="1"/>
      <w:numFmt w:val="lowerRoman"/>
      <w:lvlText w:val="%6."/>
      <w:lvlJc w:val="right"/>
      <w:pPr>
        <w:ind w:left="4096" w:hanging="180"/>
      </w:pPr>
    </w:lvl>
    <w:lvl w:ilvl="6" w:tplc="040C000F">
      <w:start w:val="1"/>
      <w:numFmt w:val="decimal"/>
      <w:lvlText w:val="%7."/>
      <w:lvlJc w:val="left"/>
      <w:pPr>
        <w:ind w:left="4816" w:hanging="360"/>
      </w:pPr>
    </w:lvl>
    <w:lvl w:ilvl="7" w:tplc="040C0019">
      <w:start w:val="1"/>
      <w:numFmt w:val="lowerLetter"/>
      <w:lvlText w:val="%8."/>
      <w:lvlJc w:val="left"/>
      <w:pPr>
        <w:ind w:left="5536" w:hanging="360"/>
      </w:pPr>
    </w:lvl>
    <w:lvl w:ilvl="8" w:tplc="040C001B">
      <w:start w:val="1"/>
      <w:numFmt w:val="lowerRoman"/>
      <w:lvlText w:val="%9."/>
      <w:lvlJc w:val="right"/>
      <w:pPr>
        <w:ind w:left="6256" w:hanging="180"/>
      </w:pPr>
    </w:lvl>
  </w:abstractNum>
  <w:abstractNum w:abstractNumId="2" w15:restartNumberingAfterBreak="0">
    <w:nsid w:val="09AF385F"/>
    <w:multiLevelType w:val="hybridMultilevel"/>
    <w:tmpl w:val="BEF8C7D2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A46"/>
    <w:multiLevelType w:val="hybridMultilevel"/>
    <w:tmpl w:val="83A0F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14AB3"/>
    <w:multiLevelType w:val="hybridMultilevel"/>
    <w:tmpl w:val="D144CD94"/>
    <w:lvl w:ilvl="0" w:tplc="328EF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A2E3E"/>
    <w:multiLevelType w:val="hybridMultilevel"/>
    <w:tmpl w:val="8476098E"/>
    <w:lvl w:ilvl="0" w:tplc="D44E6C08">
      <w:start w:val="1"/>
      <w:numFmt w:val="bullet"/>
      <w:pStyle w:val="Puces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A53EE"/>
    <w:multiLevelType w:val="hybridMultilevel"/>
    <w:tmpl w:val="65B2BC16"/>
    <w:lvl w:ilvl="0" w:tplc="4F7EF824">
      <w:start w:val="1"/>
      <w:numFmt w:val="decimal"/>
      <w:pStyle w:val="Titre1"/>
      <w:lvlText w:val="ARTICLE %1 - 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pStyle w:val="Titre2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820B6"/>
    <w:multiLevelType w:val="hybridMultilevel"/>
    <w:tmpl w:val="4EA46596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E7FEF"/>
    <w:multiLevelType w:val="hybridMultilevel"/>
    <w:tmpl w:val="34B2F600"/>
    <w:lvl w:ilvl="0" w:tplc="F02ED46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6AB3237"/>
    <w:multiLevelType w:val="hybridMultilevel"/>
    <w:tmpl w:val="698E09A2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03C4A"/>
    <w:multiLevelType w:val="hybridMultilevel"/>
    <w:tmpl w:val="28328B8A"/>
    <w:lvl w:ilvl="0" w:tplc="5C32834A">
      <w:start w:val="1"/>
      <w:numFmt w:val="decimal"/>
      <w:pStyle w:val="Pucesnumro"/>
      <w:lvlText w:val="%1)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9705E77"/>
    <w:multiLevelType w:val="hybridMultilevel"/>
    <w:tmpl w:val="461041EC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14061C"/>
    <w:multiLevelType w:val="hybridMultilevel"/>
    <w:tmpl w:val="D59C53B6"/>
    <w:lvl w:ilvl="0" w:tplc="01B00DE0">
      <w:start w:val="1"/>
      <w:numFmt w:val="bullet"/>
      <w:pStyle w:val="Puces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12D4987"/>
    <w:multiLevelType w:val="multilevel"/>
    <w:tmpl w:val="7344757A"/>
    <w:lvl w:ilvl="0">
      <w:start w:val="1"/>
      <w:numFmt w:val="decimal"/>
      <w:suff w:val="space"/>
      <w:lvlText w:val="Article %1 - "/>
      <w:lvlJc w:val="left"/>
      <w:pPr>
        <w:ind w:left="1000" w:hanging="432"/>
      </w:pPr>
      <w:rPr>
        <w:color w:val="C00000"/>
        <w:sz w:val="24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030A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48174B8"/>
    <w:multiLevelType w:val="hybridMultilevel"/>
    <w:tmpl w:val="1BFA858C"/>
    <w:lvl w:ilvl="0" w:tplc="D44E6C0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37822A40"/>
    <w:multiLevelType w:val="hybridMultilevel"/>
    <w:tmpl w:val="395E2836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85F49"/>
    <w:multiLevelType w:val="singleLevel"/>
    <w:tmpl w:val="BFE8D010"/>
    <w:lvl w:ilvl="0">
      <w:numFmt w:val="bullet"/>
      <w:lvlText w:val="-"/>
      <w:lvlJc w:val="left"/>
      <w:pPr>
        <w:tabs>
          <w:tab w:val="num" w:pos="360"/>
        </w:tabs>
        <w:ind w:left="340" w:hanging="340"/>
      </w:pPr>
    </w:lvl>
  </w:abstractNum>
  <w:abstractNum w:abstractNumId="17" w15:restartNumberingAfterBreak="0">
    <w:nsid w:val="468B7F5B"/>
    <w:multiLevelType w:val="hybridMultilevel"/>
    <w:tmpl w:val="16CAAB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F1C12"/>
    <w:multiLevelType w:val="hybridMultilevel"/>
    <w:tmpl w:val="0B60B186"/>
    <w:lvl w:ilvl="0" w:tplc="D2F49910">
      <w:start w:val="1"/>
      <w:numFmt w:val="decimal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0C0003">
      <w:start w:val="1"/>
      <w:numFmt w:val="lowerLetter"/>
      <w:lvlText w:val="%2."/>
      <w:lvlJc w:val="left"/>
      <w:pPr>
        <w:ind w:left="1440" w:hanging="360"/>
      </w:pPr>
    </w:lvl>
    <w:lvl w:ilvl="2" w:tplc="040C0005">
      <w:start w:val="1"/>
      <w:numFmt w:val="lowerRoman"/>
      <w:lvlText w:val="%3."/>
      <w:lvlJc w:val="right"/>
      <w:pPr>
        <w:ind w:left="2160" w:hanging="180"/>
      </w:pPr>
    </w:lvl>
    <w:lvl w:ilvl="3" w:tplc="040C0001">
      <w:start w:val="1"/>
      <w:numFmt w:val="decimal"/>
      <w:lvlText w:val="%4."/>
      <w:lvlJc w:val="left"/>
      <w:pPr>
        <w:ind w:left="2880" w:hanging="360"/>
      </w:pPr>
    </w:lvl>
    <w:lvl w:ilvl="4" w:tplc="040C0003">
      <w:start w:val="1"/>
      <w:numFmt w:val="lowerLetter"/>
      <w:lvlText w:val="%5."/>
      <w:lvlJc w:val="left"/>
      <w:pPr>
        <w:ind w:left="3600" w:hanging="360"/>
      </w:pPr>
    </w:lvl>
    <w:lvl w:ilvl="5" w:tplc="040C0005">
      <w:start w:val="1"/>
      <w:numFmt w:val="lowerRoman"/>
      <w:lvlText w:val="%6."/>
      <w:lvlJc w:val="right"/>
      <w:pPr>
        <w:ind w:left="4320" w:hanging="180"/>
      </w:pPr>
    </w:lvl>
    <w:lvl w:ilvl="6" w:tplc="040C0001">
      <w:start w:val="1"/>
      <w:numFmt w:val="decimal"/>
      <w:lvlText w:val="%7."/>
      <w:lvlJc w:val="left"/>
      <w:pPr>
        <w:ind w:left="5040" w:hanging="360"/>
      </w:pPr>
    </w:lvl>
    <w:lvl w:ilvl="7" w:tplc="040C0003">
      <w:start w:val="1"/>
      <w:numFmt w:val="lowerLetter"/>
      <w:lvlText w:val="%8."/>
      <w:lvlJc w:val="left"/>
      <w:pPr>
        <w:ind w:left="5760" w:hanging="360"/>
      </w:pPr>
    </w:lvl>
    <w:lvl w:ilvl="8" w:tplc="040C0005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B4CD4"/>
    <w:multiLevelType w:val="hybridMultilevel"/>
    <w:tmpl w:val="2C6CB416"/>
    <w:lvl w:ilvl="0" w:tplc="1D9ADC62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32D3706"/>
    <w:multiLevelType w:val="hybridMultilevel"/>
    <w:tmpl w:val="4886A1BE"/>
    <w:lvl w:ilvl="0" w:tplc="82768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209BB"/>
    <w:multiLevelType w:val="hybridMultilevel"/>
    <w:tmpl w:val="017C4CBC"/>
    <w:lvl w:ilvl="0" w:tplc="D44E6C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75302B"/>
    <w:multiLevelType w:val="hybridMultilevel"/>
    <w:tmpl w:val="D1E4D688"/>
    <w:lvl w:ilvl="0" w:tplc="6844565A">
      <w:start w:val="1"/>
      <w:numFmt w:val="bullet"/>
      <w:pStyle w:val="pucepouvoir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878C7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15850"/>
    <w:multiLevelType w:val="hybridMultilevel"/>
    <w:tmpl w:val="57F8397A"/>
    <w:lvl w:ilvl="0" w:tplc="D44E6C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E74D86"/>
    <w:multiLevelType w:val="hybridMultilevel"/>
    <w:tmpl w:val="B90C91E2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106F3"/>
    <w:multiLevelType w:val="hybridMultilevel"/>
    <w:tmpl w:val="980694FE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4E6C0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826BBF"/>
    <w:multiLevelType w:val="hybridMultilevel"/>
    <w:tmpl w:val="8EBEA51A"/>
    <w:lvl w:ilvl="0" w:tplc="DEE44AE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691C2D5B"/>
    <w:multiLevelType w:val="hybridMultilevel"/>
    <w:tmpl w:val="874AA416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E2A58"/>
    <w:multiLevelType w:val="hybridMultilevel"/>
    <w:tmpl w:val="39DC07DC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06535"/>
    <w:multiLevelType w:val="hybridMultilevel"/>
    <w:tmpl w:val="C75E1B1E"/>
    <w:lvl w:ilvl="0" w:tplc="328EF4A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09A2045"/>
    <w:multiLevelType w:val="hybridMultilevel"/>
    <w:tmpl w:val="6DA27C00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B7BAD"/>
    <w:multiLevelType w:val="singleLevel"/>
    <w:tmpl w:val="36F0E236"/>
    <w:lvl w:ilvl="0">
      <w:start w:val="1"/>
      <w:numFmt w:val="bullet"/>
      <w:lvlText w:val=""/>
      <w:lvlJc w:val="left"/>
      <w:pPr>
        <w:tabs>
          <w:tab w:val="num" w:pos="360"/>
        </w:tabs>
        <w:ind w:left="0" w:firstLine="0"/>
      </w:pPr>
      <w:rPr>
        <w:rFonts w:ascii="Webdings" w:hAnsi="Webdings" w:hint="default"/>
        <w:sz w:val="24"/>
      </w:rPr>
    </w:lvl>
  </w:abstractNum>
  <w:abstractNum w:abstractNumId="32" w15:restartNumberingAfterBreak="0">
    <w:nsid w:val="749E2758"/>
    <w:multiLevelType w:val="hybridMultilevel"/>
    <w:tmpl w:val="348E8068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43A03"/>
    <w:multiLevelType w:val="hybridMultilevel"/>
    <w:tmpl w:val="9E3AC094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44E6C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31698"/>
    <w:multiLevelType w:val="hybridMultilevel"/>
    <w:tmpl w:val="E982B410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746DB"/>
    <w:multiLevelType w:val="hybridMultilevel"/>
    <w:tmpl w:val="010431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73AC0"/>
    <w:multiLevelType w:val="hybridMultilevel"/>
    <w:tmpl w:val="2D0A3510"/>
    <w:lvl w:ilvl="0" w:tplc="328EF4A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A2658FB"/>
    <w:multiLevelType w:val="hybridMultilevel"/>
    <w:tmpl w:val="66541DE2"/>
    <w:lvl w:ilvl="0" w:tplc="D44E6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D1FC31E4">
      <w:numFmt w:val="bullet"/>
      <w:lvlText w:val="·"/>
      <w:lvlJc w:val="left"/>
      <w:pPr>
        <w:ind w:left="3030" w:hanging="510"/>
      </w:pPr>
      <w:rPr>
        <w:rFonts w:ascii="Calibri" w:eastAsia="Times New Roman" w:hAnsi="Calibri" w:cs="Times New Roman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629454">
    <w:abstractNumId w:val="12"/>
  </w:num>
  <w:num w:numId="2" w16cid:durableId="1525629186">
    <w:abstractNumId w:val="10"/>
  </w:num>
  <w:num w:numId="3" w16cid:durableId="1633711139">
    <w:abstractNumId w:val="5"/>
  </w:num>
  <w:num w:numId="4" w16cid:durableId="252007219">
    <w:abstractNumId w:val="27"/>
  </w:num>
  <w:num w:numId="5" w16cid:durableId="2078353719">
    <w:abstractNumId w:val="20"/>
  </w:num>
  <w:num w:numId="6" w16cid:durableId="38208785">
    <w:abstractNumId w:val="24"/>
  </w:num>
  <w:num w:numId="7" w16cid:durableId="2115861933">
    <w:abstractNumId w:val="37"/>
  </w:num>
  <w:num w:numId="8" w16cid:durableId="1687294226">
    <w:abstractNumId w:val="34"/>
  </w:num>
  <w:num w:numId="9" w16cid:durableId="337078635">
    <w:abstractNumId w:val="15"/>
  </w:num>
  <w:num w:numId="10" w16cid:durableId="1594121081">
    <w:abstractNumId w:val="14"/>
  </w:num>
  <w:num w:numId="11" w16cid:durableId="1673296737">
    <w:abstractNumId w:val="32"/>
  </w:num>
  <w:num w:numId="12" w16cid:durableId="1443528560">
    <w:abstractNumId w:val="7"/>
  </w:num>
  <w:num w:numId="13" w16cid:durableId="903568147">
    <w:abstractNumId w:val="25"/>
  </w:num>
  <w:num w:numId="14" w16cid:durableId="1013606563">
    <w:abstractNumId w:val="30"/>
  </w:num>
  <w:num w:numId="15" w16cid:durableId="979384286">
    <w:abstractNumId w:val="23"/>
  </w:num>
  <w:num w:numId="16" w16cid:durableId="613757326">
    <w:abstractNumId w:val="2"/>
  </w:num>
  <w:num w:numId="17" w16cid:durableId="130055518">
    <w:abstractNumId w:val="9"/>
  </w:num>
  <w:num w:numId="18" w16cid:durableId="2087259973">
    <w:abstractNumId w:val="21"/>
  </w:num>
  <w:num w:numId="19" w16cid:durableId="1631551041">
    <w:abstractNumId w:val="13"/>
  </w:num>
  <w:num w:numId="20" w16cid:durableId="1704280667">
    <w:abstractNumId w:val="16"/>
  </w:num>
  <w:num w:numId="21" w16cid:durableId="213203640">
    <w:abstractNumId w:val="35"/>
  </w:num>
  <w:num w:numId="22" w16cid:durableId="917832958">
    <w:abstractNumId w:val="33"/>
  </w:num>
  <w:num w:numId="23" w16cid:durableId="80372630">
    <w:abstractNumId w:val="19"/>
  </w:num>
  <w:num w:numId="24" w16cid:durableId="1188250151">
    <w:abstractNumId w:val="28"/>
  </w:num>
  <w:num w:numId="25" w16cid:durableId="9431958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213212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01669040">
    <w:abstractNumId w:val="26"/>
  </w:num>
  <w:num w:numId="28" w16cid:durableId="613094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1858500">
    <w:abstractNumId w:val="22"/>
  </w:num>
  <w:num w:numId="30" w16cid:durableId="1295133965">
    <w:abstractNumId w:val="0"/>
  </w:num>
  <w:num w:numId="31" w16cid:durableId="1086879526">
    <w:abstractNumId w:val="31"/>
  </w:num>
  <w:num w:numId="32" w16cid:durableId="1753118139">
    <w:abstractNumId w:val="1"/>
  </w:num>
  <w:num w:numId="33" w16cid:durableId="375811609">
    <w:abstractNumId w:val="11"/>
  </w:num>
  <w:num w:numId="34" w16cid:durableId="1802141064">
    <w:abstractNumId w:val="29"/>
  </w:num>
  <w:num w:numId="35" w16cid:durableId="1503541370">
    <w:abstractNumId w:val="17"/>
  </w:num>
  <w:num w:numId="36" w16cid:durableId="569735806">
    <w:abstractNumId w:val="3"/>
  </w:num>
  <w:num w:numId="37" w16cid:durableId="1604654318">
    <w:abstractNumId w:val="4"/>
  </w:num>
  <w:num w:numId="38" w16cid:durableId="9675869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420749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73117479">
    <w:abstractNumId w:val="13"/>
  </w:num>
  <w:num w:numId="41" w16cid:durableId="990905705">
    <w:abstractNumId w:val="36"/>
  </w:num>
  <w:num w:numId="42" w16cid:durableId="15042784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0991283">
    <w:abstractNumId w:val="6"/>
  </w:num>
  <w:num w:numId="44" w16cid:durableId="663363990">
    <w:abstractNumId w:val="13"/>
  </w:num>
  <w:num w:numId="45" w16cid:durableId="928537507">
    <w:abstractNumId w:val="6"/>
  </w:num>
  <w:num w:numId="46" w16cid:durableId="1683782071">
    <w:abstractNumId w:val="22"/>
  </w:num>
  <w:num w:numId="47" w16cid:durableId="1260060933">
    <w:abstractNumId w:val="22"/>
  </w:num>
  <w:num w:numId="48" w16cid:durableId="1473134594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aUhHgcofat+4pAPkQFbl0iJwnDVNMiJ8ik9KiPcwvVcXDXSlUDYp/8ZUI+MYzShzeOCwKbEi2yxxB8O3oMa6Bg==" w:salt="RcIX/4NzGmq1AUiSUZGyuw=="/>
  <w:autoFormatOverride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EC1"/>
    <w:rsid w:val="00003698"/>
    <w:rsid w:val="00006170"/>
    <w:rsid w:val="000152D5"/>
    <w:rsid w:val="000264A3"/>
    <w:rsid w:val="000337B7"/>
    <w:rsid w:val="000537CD"/>
    <w:rsid w:val="00061D63"/>
    <w:rsid w:val="0008382C"/>
    <w:rsid w:val="00085B40"/>
    <w:rsid w:val="00087EB3"/>
    <w:rsid w:val="00092D59"/>
    <w:rsid w:val="000B138C"/>
    <w:rsid w:val="000C0B36"/>
    <w:rsid w:val="000C44DA"/>
    <w:rsid w:val="000C7D67"/>
    <w:rsid w:val="000D362C"/>
    <w:rsid w:val="000E0F60"/>
    <w:rsid w:val="000F0C37"/>
    <w:rsid w:val="000F119C"/>
    <w:rsid w:val="000F18AF"/>
    <w:rsid w:val="001049CC"/>
    <w:rsid w:val="00107A20"/>
    <w:rsid w:val="00131F58"/>
    <w:rsid w:val="00132B94"/>
    <w:rsid w:val="001358BE"/>
    <w:rsid w:val="00146D80"/>
    <w:rsid w:val="001604A8"/>
    <w:rsid w:val="0016391D"/>
    <w:rsid w:val="0018025D"/>
    <w:rsid w:val="001805AF"/>
    <w:rsid w:val="00180EBC"/>
    <w:rsid w:val="00186801"/>
    <w:rsid w:val="00194481"/>
    <w:rsid w:val="00195395"/>
    <w:rsid w:val="001A504A"/>
    <w:rsid w:val="001B5EC3"/>
    <w:rsid w:val="001B63FA"/>
    <w:rsid w:val="001C59EC"/>
    <w:rsid w:val="001D2B61"/>
    <w:rsid w:val="001D6070"/>
    <w:rsid w:val="001E2544"/>
    <w:rsid w:val="001E35C1"/>
    <w:rsid w:val="001F1575"/>
    <w:rsid w:val="001F2003"/>
    <w:rsid w:val="001F3AAA"/>
    <w:rsid w:val="00200D61"/>
    <w:rsid w:val="00202521"/>
    <w:rsid w:val="002157BA"/>
    <w:rsid w:val="002172F6"/>
    <w:rsid w:val="00223B34"/>
    <w:rsid w:val="00224874"/>
    <w:rsid w:val="0023037F"/>
    <w:rsid w:val="002465A2"/>
    <w:rsid w:val="00261BA3"/>
    <w:rsid w:val="00267D76"/>
    <w:rsid w:val="0027181F"/>
    <w:rsid w:val="00272635"/>
    <w:rsid w:val="00272ED7"/>
    <w:rsid w:val="00280DB2"/>
    <w:rsid w:val="00281089"/>
    <w:rsid w:val="002846B9"/>
    <w:rsid w:val="002A3785"/>
    <w:rsid w:val="002A6F1D"/>
    <w:rsid w:val="002B4F8C"/>
    <w:rsid w:val="002B5D96"/>
    <w:rsid w:val="002D2C1D"/>
    <w:rsid w:val="002D5180"/>
    <w:rsid w:val="002D57F9"/>
    <w:rsid w:val="002D6EC3"/>
    <w:rsid w:val="002F1A3F"/>
    <w:rsid w:val="00303CF8"/>
    <w:rsid w:val="003129F5"/>
    <w:rsid w:val="0031443D"/>
    <w:rsid w:val="00325F3A"/>
    <w:rsid w:val="00331807"/>
    <w:rsid w:val="00337735"/>
    <w:rsid w:val="00355FE5"/>
    <w:rsid w:val="003707BC"/>
    <w:rsid w:val="00373D67"/>
    <w:rsid w:val="00381F79"/>
    <w:rsid w:val="003876F4"/>
    <w:rsid w:val="003970C8"/>
    <w:rsid w:val="003A23A2"/>
    <w:rsid w:val="003B5009"/>
    <w:rsid w:val="003B5C1A"/>
    <w:rsid w:val="003B5F78"/>
    <w:rsid w:val="003C7292"/>
    <w:rsid w:val="003D6D21"/>
    <w:rsid w:val="003E18E1"/>
    <w:rsid w:val="003F0D8A"/>
    <w:rsid w:val="004002B4"/>
    <w:rsid w:val="0040102B"/>
    <w:rsid w:val="00404F40"/>
    <w:rsid w:val="00421A8A"/>
    <w:rsid w:val="004247C4"/>
    <w:rsid w:val="00435F3A"/>
    <w:rsid w:val="004360BD"/>
    <w:rsid w:val="00443A72"/>
    <w:rsid w:val="00462FBE"/>
    <w:rsid w:val="00465CC1"/>
    <w:rsid w:val="00480D6A"/>
    <w:rsid w:val="00481738"/>
    <w:rsid w:val="00486077"/>
    <w:rsid w:val="00486D32"/>
    <w:rsid w:val="00487458"/>
    <w:rsid w:val="00494285"/>
    <w:rsid w:val="00496127"/>
    <w:rsid w:val="004A11A6"/>
    <w:rsid w:val="004A3DB2"/>
    <w:rsid w:val="004A7124"/>
    <w:rsid w:val="004C3BA9"/>
    <w:rsid w:val="004C6237"/>
    <w:rsid w:val="004C6501"/>
    <w:rsid w:val="004D44F2"/>
    <w:rsid w:val="004D628F"/>
    <w:rsid w:val="004F5067"/>
    <w:rsid w:val="004F54AA"/>
    <w:rsid w:val="004F569A"/>
    <w:rsid w:val="0050269C"/>
    <w:rsid w:val="00503931"/>
    <w:rsid w:val="0053778C"/>
    <w:rsid w:val="00542B17"/>
    <w:rsid w:val="00547A9F"/>
    <w:rsid w:val="0055169C"/>
    <w:rsid w:val="00560F82"/>
    <w:rsid w:val="00563D93"/>
    <w:rsid w:val="0057561C"/>
    <w:rsid w:val="00575B16"/>
    <w:rsid w:val="00575F84"/>
    <w:rsid w:val="005804F7"/>
    <w:rsid w:val="00587897"/>
    <w:rsid w:val="00597929"/>
    <w:rsid w:val="005A4326"/>
    <w:rsid w:val="005B23BA"/>
    <w:rsid w:val="005B2E18"/>
    <w:rsid w:val="005B7EF4"/>
    <w:rsid w:val="005C264D"/>
    <w:rsid w:val="005C484E"/>
    <w:rsid w:val="005C60CA"/>
    <w:rsid w:val="005E2CD9"/>
    <w:rsid w:val="005F3D15"/>
    <w:rsid w:val="005F4915"/>
    <w:rsid w:val="006044F7"/>
    <w:rsid w:val="00605522"/>
    <w:rsid w:val="00610F66"/>
    <w:rsid w:val="00612795"/>
    <w:rsid w:val="006166F4"/>
    <w:rsid w:val="00620C5A"/>
    <w:rsid w:val="0062502C"/>
    <w:rsid w:val="006262FA"/>
    <w:rsid w:val="0062631D"/>
    <w:rsid w:val="00630EA1"/>
    <w:rsid w:val="00633FB2"/>
    <w:rsid w:val="0065189A"/>
    <w:rsid w:val="00651A68"/>
    <w:rsid w:val="00660DF3"/>
    <w:rsid w:val="00663179"/>
    <w:rsid w:val="00681657"/>
    <w:rsid w:val="006847D2"/>
    <w:rsid w:val="00691CD7"/>
    <w:rsid w:val="00692D46"/>
    <w:rsid w:val="006A39A0"/>
    <w:rsid w:val="006A69C7"/>
    <w:rsid w:val="006B23B3"/>
    <w:rsid w:val="006D6F85"/>
    <w:rsid w:val="006E08AF"/>
    <w:rsid w:val="006F197E"/>
    <w:rsid w:val="006F1CD2"/>
    <w:rsid w:val="006F1D26"/>
    <w:rsid w:val="006F511B"/>
    <w:rsid w:val="006F5CC3"/>
    <w:rsid w:val="006F61D6"/>
    <w:rsid w:val="006F7421"/>
    <w:rsid w:val="00713500"/>
    <w:rsid w:val="007316AB"/>
    <w:rsid w:val="007413BC"/>
    <w:rsid w:val="007550A4"/>
    <w:rsid w:val="00755440"/>
    <w:rsid w:val="0077153D"/>
    <w:rsid w:val="00773AD1"/>
    <w:rsid w:val="00782F6C"/>
    <w:rsid w:val="0078799F"/>
    <w:rsid w:val="00790B4F"/>
    <w:rsid w:val="00792201"/>
    <w:rsid w:val="00792619"/>
    <w:rsid w:val="00793363"/>
    <w:rsid w:val="007957BB"/>
    <w:rsid w:val="007A0D43"/>
    <w:rsid w:val="007B16E6"/>
    <w:rsid w:val="007B23D1"/>
    <w:rsid w:val="007C5133"/>
    <w:rsid w:val="007D238A"/>
    <w:rsid w:val="007D36F8"/>
    <w:rsid w:val="007D53A8"/>
    <w:rsid w:val="007D5C22"/>
    <w:rsid w:val="007E01BB"/>
    <w:rsid w:val="007F56E5"/>
    <w:rsid w:val="0080083F"/>
    <w:rsid w:val="00801B59"/>
    <w:rsid w:val="0080242C"/>
    <w:rsid w:val="00805895"/>
    <w:rsid w:val="00807260"/>
    <w:rsid w:val="0083213B"/>
    <w:rsid w:val="00832E75"/>
    <w:rsid w:val="00843527"/>
    <w:rsid w:val="0084359F"/>
    <w:rsid w:val="00845330"/>
    <w:rsid w:val="008638E4"/>
    <w:rsid w:val="00863AAF"/>
    <w:rsid w:val="00875C4B"/>
    <w:rsid w:val="00885D92"/>
    <w:rsid w:val="00890B8A"/>
    <w:rsid w:val="008A2790"/>
    <w:rsid w:val="008A32C7"/>
    <w:rsid w:val="008B26ED"/>
    <w:rsid w:val="008B2913"/>
    <w:rsid w:val="008B5071"/>
    <w:rsid w:val="008B5153"/>
    <w:rsid w:val="008D3307"/>
    <w:rsid w:val="008D4EAE"/>
    <w:rsid w:val="008D517D"/>
    <w:rsid w:val="008D5F7C"/>
    <w:rsid w:val="008E40D8"/>
    <w:rsid w:val="008E5ED3"/>
    <w:rsid w:val="008F3527"/>
    <w:rsid w:val="008F5912"/>
    <w:rsid w:val="008F6B92"/>
    <w:rsid w:val="00917075"/>
    <w:rsid w:val="00933E19"/>
    <w:rsid w:val="00935140"/>
    <w:rsid w:val="00943480"/>
    <w:rsid w:val="009530D0"/>
    <w:rsid w:val="00954721"/>
    <w:rsid w:val="00954731"/>
    <w:rsid w:val="00956349"/>
    <w:rsid w:val="009644DE"/>
    <w:rsid w:val="00971C5B"/>
    <w:rsid w:val="009738E7"/>
    <w:rsid w:val="0098440F"/>
    <w:rsid w:val="009901D6"/>
    <w:rsid w:val="00994F2B"/>
    <w:rsid w:val="00995468"/>
    <w:rsid w:val="009B6430"/>
    <w:rsid w:val="009B735D"/>
    <w:rsid w:val="009C4D8F"/>
    <w:rsid w:val="009D4452"/>
    <w:rsid w:val="009D762C"/>
    <w:rsid w:val="009F2B35"/>
    <w:rsid w:val="009F2DAC"/>
    <w:rsid w:val="009F456F"/>
    <w:rsid w:val="00A039A5"/>
    <w:rsid w:val="00A0417D"/>
    <w:rsid w:val="00A05A73"/>
    <w:rsid w:val="00A10E02"/>
    <w:rsid w:val="00A12BFD"/>
    <w:rsid w:val="00A234BC"/>
    <w:rsid w:val="00A40BAC"/>
    <w:rsid w:val="00A51AF2"/>
    <w:rsid w:val="00A66BB4"/>
    <w:rsid w:val="00A72CB5"/>
    <w:rsid w:val="00A76E57"/>
    <w:rsid w:val="00A90637"/>
    <w:rsid w:val="00A91752"/>
    <w:rsid w:val="00A9551B"/>
    <w:rsid w:val="00AA62FB"/>
    <w:rsid w:val="00AB34BB"/>
    <w:rsid w:val="00AC4BA7"/>
    <w:rsid w:val="00AD6E86"/>
    <w:rsid w:val="00AE61EC"/>
    <w:rsid w:val="00AF5ABB"/>
    <w:rsid w:val="00AF65BF"/>
    <w:rsid w:val="00B026FE"/>
    <w:rsid w:val="00B04D2E"/>
    <w:rsid w:val="00B068CA"/>
    <w:rsid w:val="00B179B7"/>
    <w:rsid w:val="00B26DA4"/>
    <w:rsid w:val="00B26F18"/>
    <w:rsid w:val="00B27961"/>
    <w:rsid w:val="00B31614"/>
    <w:rsid w:val="00B339F0"/>
    <w:rsid w:val="00B45276"/>
    <w:rsid w:val="00B57691"/>
    <w:rsid w:val="00B626A3"/>
    <w:rsid w:val="00B75D4F"/>
    <w:rsid w:val="00B92563"/>
    <w:rsid w:val="00B93367"/>
    <w:rsid w:val="00BA2B13"/>
    <w:rsid w:val="00BA4FF3"/>
    <w:rsid w:val="00BA6074"/>
    <w:rsid w:val="00BD577C"/>
    <w:rsid w:val="00BD633D"/>
    <w:rsid w:val="00BD7639"/>
    <w:rsid w:val="00BE28E6"/>
    <w:rsid w:val="00BE4AAE"/>
    <w:rsid w:val="00C010CA"/>
    <w:rsid w:val="00C101DB"/>
    <w:rsid w:val="00C10BDF"/>
    <w:rsid w:val="00C3472F"/>
    <w:rsid w:val="00C4191B"/>
    <w:rsid w:val="00C44C9B"/>
    <w:rsid w:val="00C45C2F"/>
    <w:rsid w:val="00C4675E"/>
    <w:rsid w:val="00C56959"/>
    <w:rsid w:val="00C72107"/>
    <w:rsid w:val="00C73951"/>
    <w:rsid w:val="00C7496F"/>
    <w:rsid w:val="00C8348D"/>
    <w:rsid w:val="00C931E7"/>
    <w:rsid w:val="00CA29F9"/>
    <w:rsid w:val="00CA6DE4"/>
    <w:rsid w:val="00CA7CA0"/>
    <w:rsid w:val="00CB4325"/>
    <w:rsid w:val="00CB4558"/>
    <w:rsid w:val="00CB5DE8"/>
    <w:rsid w:val="00CB767C"/>
    <w:rsid w:val="00CC2C8A"/>
    <w:rsid w:val="00CC5377"/>
    <w:rsid w:val="00CC555E"/>
    <w:rsid w:val="00CC5F70"/>
    <w:rsid w:val="00CC7B29"/>
    <w:rsid w:val="00CD1692"/>
    <w:rsid w:val="00CE569B"/>
    <w:rsid w:val="00CE76E7"/>
    <w:rsid w:val="00CF3B5F"/>
    <w:rsid w:val="00D02FA9"/>
    <w:rsid w:val="00D03059"/>
    <w:rsid w:val="00D03334"/>
    <w:rsid w:val="00D07427"/>
    <w:rsid w:val="00D16AA6"/>
    <w:rsid w:val="00D26412"/>
    <w:rsid w:val="00D31BDB"/>
    <w:rsid w:val="00D3283E"/>
    <w:rsid w:val="00D33115"/>
    <w:rsid w:val="00D3713E"/>
    <w:rsid w:val="00D52CA9"/>
    <w:rsid w:val="00D54625"/>
    <w:rsid w:val="00D72DF6"/>
    <w:rsid w:val="00D764A9"/>
    <w:rsid w:val="00D92761"/>
    <w:rsid w:val="00D95A58"/>
    <w:rsid w:val="00D9658F"/>
    <w:rsid w:val="00DA150E"/>
    <w:rsid w:val="00DA230A"/>
    <w:rsid w:val="00DB6003"/>
    <w:rsid w:val="00DC5070"/>
    <w:rsid w:val="00DC60D9"/>
    <w:rsid w:val="00DD1922"/>
    <w:rsid w:val="00DD2EC1"/>
    <w:rsid w:val="00DD7072"/>
    <w:rsid w:val="00DD71FA"/>
    <w:rsid w:val="00DE3FBB"/>
    <w:rsid w:val="00DF7B0F"/>
    <w:rsid w:val="00E02074"/>
    <w:rsid w:val="00E0220D"/>
    <w:rsid w:val="00E17E1E"/>
    <w:rsid w:val="00E21AA7"/>
    <w:rsid w:val="00E249EF"/>
    <w:rsid w:val="00E26D87"/>
    <w:rsid w:val="00E271B6"/>
    <w:rsid w:val="00E404D9"/>
    <w:rsid w:val="00E43300"/>
    <w:rsid w:val="00E516D3"/>
    <w:rsid w:val="00E522BE"/>
    <w:rsid w:val="00E52C3A"/>
    <w:rsid w:val="00E629BC"/>
    <w:rsid w:val="00E670EE"/>
    <w:rsid w:val="00E74DA9"/>
    <w:rsid w:val="00E84247"/>
    <w:rsid w:val="00E8795F"/>
    <w:rsid w:val="00E90C93"/>
    <w:rsid w:val="00EB67DA"/>
    <w:rsid w:val="00EB7D6F"/>
    <w:rsid w:val="00EC0CD4"/>
    <w:rsid w:val="00EC389B"/>
    <w:rsid w:val="00EC42D8"/>
    <w:rsid w:val="00EC4B4B"/>
    <w:rsid w:val="00ED118F"/>
    <w:rsid w:val="00ED7340"/>
    <w:rsid w:val="00ED74D4"/>
    <w:rsid w:val="00EE193F"/>
    <w:rsid w:val="00EE57A4"/>
    <w:rsid w:val="00EE6B3C"/>
    <w:rsid w:val="00EF2084"/>
    <w:rsid w:val="00F10BBD"/>
    <w:rsid w:val="00F11AF7"/>
    <w:rsid w:val="00F14683"/>
    <w:rsid w:val="00F16B26"/>
    <w:rsid w:val="00F23C6C"/>
    <w:rsid w:val="00F25D59"/>
    <w:rsid w:val="00F33FEA"/>
    <w:rsid w:val="00F35401"/>
    <w:rsid w:val="00F43754"/>
    <w:rsid w:val="00F52228"/>
    <w:rsid w:val="00F57C14"/>
    <w:rsid w:val="00F61F65"/>
    <w:rsid w:val="00F6310C"/>
    <w:rsid w:val="00F63CD4"/>
    <w:rsid w:val="00F650A2"/>
    <w:rsid w:val="00F67097"/>
    <w:rsid w:val="00F72D32"/>
    <w:rsid w:val="00F7648A"/>
    <w:rsid w:val="00F76CB9"/>
    <w:rsid w:val="00F806D3"/>
    <w:rsid w:val="00F80A3E"/>
    <w:rsid w:val="00F84835"/>
    <w:rsid w:val="00F95FAE"/>
    <w:rsid w:val="00F963E2"/>
    <w:rsid w:val="00FA06FF"/>
    <w:rsid w:val="00FA13EC"/>
    <w:rsid w:val="00FB63F9"/>
    <w:rsid w:val="00FC204B"/>
    <w:rsid w:val="00FE45B9"/>
    <w:rsid w:val="00FE583F"/>
    <w:rsid w:val="00FE63A3"/>
    <w:rsid w:val="00FE7320"/>
    <w:rsid w:val="00FE7585"/>
    <w:rsid w:val="00FF1AC6"/>
    <w:rsid w:val="00FF3D8B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B588364"/>
  <w15:docId w15:val="{FAD5A90E-D810-4186-ACE2-2943C736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31D"/>
    <w:pPr>
      <w:spacing w:after="160" w:line="256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qFormat/>
    <w:rsid w:val="000F0C37"/>
    <w:pPr>
      <w:keepNext/>
      <w:keepLines/>
      <w:numPr>
        <w:numId w:val="43"/>
      </w:numPr>
      <w:pBdr>
        <w:bottom w:val="single" w:sz="4" w:space="1" w:color="0070C0"/>
      </w:pBdr>
      <w:tabs>
        <w:tab w:val="left" w:pos="1276"/>
      </w:tabs>
      <w:spacing w:before="480" w:after="0" w:line="240" w:lineRule="auto"/>
      <w:ind w:left="0" w:hanging="11"/>
      <w:outlineLvl w:val="0"/>
    </w:pPr>
    <w:rPr>
      <w:rFonts w:eastAsiaTheme="majorEastAsia" w:cs="Arial"/>
      <w:b/>
      <w:bCs/>
      <w:szCs w:val="20"/>
    </w:rPr>
  </w:style>
  <w:style w:type="paragraph" w:styleId="Titre2">
    <w:name w:val="heading 2"/>
    <w:basedOn w:val="Titre1"/>
    <w:next w:val="Normal"/>
    <w:link w:val="Titre2Car"/>
    <w:unhideWhenUsed/>
    <w:qFormat/>
    <w:rsid w:val="003F0D8A"/>
    <w:pPr>
      <w:numPr>
        <w:ilvl w:val="1"/>
      </w:numPr>
      <w:spacing w:before="360"/>
      <w:outlineLvl w:val="1"/>
    </w:pPr>
    <w:rPr>
      <w:bCs w:val="0"/>
      <w:color w:val="7030A0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45330"/>
    <w:pPr>
      <w:keepNext/>
      <w:keepLines/>
      <w:spacing w:before="240" w:after="120" w:line="257" w:lineRule="auto"/>
      <w:ind w:left="720" w:hanging="11"/>
      <w:outlineLvl w:val="2"/>
    </w:pPr>
    <w:rPr>
      <w:rFonts w:cstheme="majorBidi"/>
      <w:b/>
      <w:color w:val="394B5A" w:themeColor="accent1" w:themeShade="7F"/>
      <w:szCs w:val="20"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A0417D"/>
    <w:pPr>
      <w:keepNext/>
      <w:spacing w:line="257" w:lineRule="auto"/>
      <w:jc w:val="center"/>
      <w:outlineLvl w:val="3"/>
    </w:pPr>
    <w:rPr>
      <w:rFonts w:eastAsia="Times New Roman" w:cs="Times New Roman"/>
      <w:b/>
      <w:sz w:val="32"/>
      <w:szCs w:val="32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2631D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577188" w:themeColor="accent1" w:themeShade="B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2631D"/>
    <w:pPr>
      <w:keepNext/>
      <w:keepLines/>
      <w:spacing w:before="40" w:after="0"/>
      <w:ind w:left="1152" w:hanging="1152"/>
      <w:outlineLvl w:val="5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Titre7">
    <w:name w:val="heading 7"/>
    <w:basedOn w:val="Normal"/>
    <w:next w:val="Normal"/>
    <w:link w:val="Titre7Car"/>
    <w:uiPriority w:val="99"/>
    <w:semiHidden/>
    <w:unhideWhenUsed/>
    <w:qFormat/>
    <w:rsid w:val="0062631D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2631D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2631D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F0C37"/>
    <w:rPr>
      <w:rFonts w:ascii="Arial" w:eastAsiaTheme="majorEastAsia" w:hAnsi="Arial" w:cs="Arial"/>
      <w:b/>
      <w:bCs/>
      <w:sz w:val="20"/>
      <w:szCs w:val="20"/>
    </w:rPr>
  </w:style>
  <w:style w:type="character" w:customStyle="1" w:styleId="Titre4Car">
    <w:name w:val="Titre 4 Car"/>
    <w:basedOn w:val="Policepardfaut"/>
    <w:link w:val="Titre4"/>
    <w:rsid w:val="00A0417D"/>
    <w:rPr>
      <w:rFonts w:ascii="Arial" w:eastAsia="Times New Roman" w:hAnsi="Arial" w:cs="Times New Roman"/>
      <w:b/>
      <w:sz w:val="32"/>
      <w:szCs w:val="32"/>
    </w:rPr>
  </w:style>
  <w:style w:type="character" w:styleId="lev">
    <w:name w:val="Strong"/>
    <w:basedOn w:val="Policepardfaut"/>
    <w:uiPriority w:val="22"/>
    <w:qFormat/>
    <w:rsid w:val="00E8795F"/>
    <w:rPr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E8795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8795F"/>
    <w:pPr>
      <w:spacing w:line="276" w:lineRule="auto"/>
      <w:outlineLvl w:val="9"/>
    </w:pPr>
    <w:rPr>
      <w:b w:val="0"/>
    </w:rPr>
  </w:style>
  <w:style w:type="paragraph" w:styleId="Titre">
    <w:name w:val="Title"/>
    <w:basedOn w:val="Normal"/>
    <w:next w:val="Normal"/>
    <w:link w:val="TitreCar"/>
    <w:uiPriority w:val="10"/>
    <w:qFormat/>
    <w:rsid w:val="00E8795F"/>
    <w:pPr>
      <w:pBdr>
        <w:bottom w:val="single" w:sz="8" w:space="4" w:color="7E97AD" w:themeColor="accent1"/>
      </w:pBdr>
      <w:spacing w:after="300"/>
      <w:contextualSpacing/>
    </w:pPr>
    <w:rPr>
      <w:rFonts w:asciiTheme="majorHAnsi" w:eastAsiaTheme="majorEastAsia" w:hAnsiTheme="majorHAnsi" w:cstheme="majorBidi"/>
      <w:color w:val="17181A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8795F"/>
    <w:rPr>
      <w:rFonts w:asciiTheme="majorHAnsi" w:eastAsiaTheme="majorEastAsia" w:hAnsiTheme="majorHAnsi" w:cstheme="majorBidi"/>
      <w:b/>
      <w:color w:val="17181A" w:themeColor="text2" w:themeShade="BF"/>
      <w:spacing w:val="5"/>
      <w:kern w:val="28"/>
      <w:sz w:val="52"/>
      <w:szCs w:val="52"/>
      <w:lang w:eastAsia="fr-FR"/>
    </w:rPr>
  </w:style>
  <w:style w:type="character" w:customStyle="1" w:styleId="Titre2Car">
    <w:name w:val="Titre 2 Car"/>
    <w:basedOn w:val="Policepardfaut"/>
    <w:link w:val="Titre2"/>
    <w:rsid w:val="003F0D8A"/>
    <w:rPr>
      <w:rFonts w:ascii="Arial Gras" w:eastAsiaTheme="majorEastAsia" w:hAnsi="Arial Gras" w:cstheme="majorBidi"/>
      <w:b/>
      <w:color w:val="7030A0"/>
      <w:sz w:val="20"/>
      <w:szCs w:val="26"/>
    </w:rPr>
  </w:style>
  <w:style w:type="character" w:customStyle="1" w:styleId="Titre3Car">
    <w:name w:val="Titre 3 Car"/>
    <w:basedOn w:val="Policepardfaut"/>
    <w:link w:val="Titre3"/>
    <w:rsid w:val="00845330"/>
    <w:rPr>
      <w:rFonts w:ascii="Arial" w:hAnsi="Arial" w:cstheme="majorBidi"/>
      <w:b/>
      <w:color w:val="394B5A" w:themeColor="accent1" w:themeShade="7F"/>
      <w:sz w:val="20"/>
      <w:szCs w:val="20"/>
      <w:u w:val="single"/>
    </w:rPr>
  </w:style>
  <w:style w:type="character" w:customStyle="1" w:styleId="Titre5Car">
    <w:name w:val="Titre 5 Car"/>
    <w:basedOn w:val="Policepardfaut"/>
    <w:link w:val="Titre5"/>
    <w:semiHidden/>
    <w:rsid w:val="0062631D"/>
    <w:rPr>
      <w:rFonts w:asciiTheme="majorHAnsi" w:eastAsiaTheme="majorEastAsia" w:hAnsiTheme="majorHAnsi" w:cstheme="majorBidi"/>
      <w:color w:val="577188" w:themeColor="accent1" w:themeShade="BF"/>
      <w:sz w:val="20"/>
    </w:rPr>
  </w:style>
  <w:style w:type="character" w:customStyle="1" w:styleId="Titre6Car">
    <w:name w:val="Titre 6 Car"/>
    <w:basedOn w:val="Policepardfaut"/>
    <w:link w:val="Titre6"/>
    <w:semiHidden/>
    <w:rsid w:val="0062631D"/>
    <w:rPr>
      <w:rFonts w:asciiTheme="majorHAnsi" w:eastAsiaTheme="majorEastAsia" w:hAnsiTheme="majorHAnsi" w:cstheme="majorBidi"/>
      <w:color w:val="394B5A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9"/>
    <w:semiHidden/>
    <w:rsid w:val="0062631D"/>
    <w:rPr>
      <w:rFonts w:asciiTheme="majorHAnsi" w:eastAsiaTheme="majorEastAsia" w:hAnsiTheme="majorHAnsi" w:cstheme="majorBidi"/>
      <w:i/>
      <w:iCs/>
      <w:color w:val="394B5A" w:themeColor="accent1" w:themeShade="7F"/>
      <w:sz w:val="20"/>
    </w:rPr>
  </w:style>
  <w:style w:type="character" w:customStyle="1" w:styleId="Titre8Car">
    <w:name w:val="Titre 8 Car"/>
    <w:basedOn w:val="Policepardfaut"/>
    <w:link w:val="Titre8"/>
    <w:semiHidden/>
    <w:rsid w:val="0062631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6263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Lienhypertexte">
    <w:name w:val="Hyperlink"/>
    <w:basedOn w:val="Policepardfaut"/>
    <w:uiPriority w:val="99"/>
    <w:unhideWhenUsed/>
    <w:rsid w:val="0062631D"/>
    <w:rPr>
      <w:color w:val="646464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2631D"/>
    <w:rPr>
      <w:color w:val="969696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62631D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62631D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62631D"/>
    <w:pPr>
      <w:spacing w:after="100"/>
      <w:ind w:left="440"/>
    </w:pPr>
  </w:style>
  <w:style w:type="paragraph" w:styleId="Commentaire">
    <w:name w:val="annotation text"/>
    <w:basedOn w:val="Normal"/>
    <w:link w:val="CommentaireCar"/>
    <w:semiHidden/>
    <w:unhideWhenUsed/>
    <w:rsid w:val="0062631D"/>
    <w:pPr>
      <w:spacing w:after="0" w:line="240" w:lineRule="auto"/>
      <w:ind w:firstLine="284"/>
    </w:pPr>
    <w:rPr>
      <w:rFonts w:ascii="LinePrinter" w:eastAsia="Times New Roman" w:hAnsi="LinePrinter" w:cs="Times New Roman"/>
      <w:szCs w:val="20"/>
      <w:lang w:val="en-US" w:eastAsia="fr-FR"/>
    </w:rPr>
  </w:style>
  <w:style w:type="character" w:customStyle="1" w:styleId="CommentaireCar">
    <w:name w:val="Commentaire Car"/>
    <w:basedOn w:val="Policepardfaut"/>
    <w:link w:val="Commentaire"/>
    <w:semiHidden/>
    <w:rsid w:val="0062631D"/>
    <w:rPr>
      <w:rFonts w:ascii="LinePrinter" w:eastAsia="Times New Roman" w:hAnsi="LinePrinter" w:cs="Times New Roman"/>
      <w:sz w:val="20"/>
      <w:szCs w:val="20"/>
      <w:lang w:val="en-US" w:eastAsia="fr-FR"/>
    </w:rPr>
  </w:style>
  <w:style w:type="paragraph" w:styleId="En-tte">
    <w:name w:val="header"/>
    <w:basedOn w:val="Normal"/>
    <w:link w:val="En-tteCar"/>
    <w:uiPriority w:val="99"/>
    <w:unhideWhenUsed/>
    <w:rsid w:val="0062631D"/>
    <w:pPr>
      <w:tabs>
        <w:tab w:val="center" w:pos="4536"/>
        <w:tab w:val="right" w:pos="9072"/>
      </w:tabs>
      <w:spacing w:after="0" w:line="240" w:lineRule="auto"/>
      <w:ind w:firstLine="284"/>
    </w:pPr>
    <w:rPr>
      <w:rFonts w:eastAsia="Times New Roman" w:cs="Times New Roman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62631D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62631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214"/>
        <w:tab w:val="left" w:pos="9781"/>
      </w:tabs>
      <w:spacing w:after="0" w:line="240" w:lineRule="auto"/>
      <w:ind w:firstLine="284"/>
    </w:pPr>
    <w:rPr>
      <w:rFonts w:eastAsia="Times New Roman" w:cs="Arial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62631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2631D"/>
    <w:pPr>
      <w:spacing w:after="160"/>
      <w:ind w:firstLine="0"/>
    </w:pPr>
    <w:rPr>
      <w:rFonts w:asciiTheme="minorHAnsi" w:eastAsiaTheme="minorHAnsi" w:hAnsiTheme="minorHAnsi" w:cstheme="minorBidi"/>
      <w:b/>
      <w:bCs/>
      <w:lang w:val="fr-FR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2631D"/>
    <w:rPr>
      <w:rFonts w:ascii="LinePrinter" w:eastAsia="Times New Roman" w:hAnsi="LinePrinter" w:cs="Times New Roman"/>
      <w:b/>
      <w:bCs/>
      <w:sz w:val="20"/>
      <w:szCs w:val="20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631D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link w:val="Paragraphedeliste"/>
    <w:uiPriority w:val="34"/>
    <w:locked/>
    <w:rsid w:val="0062631D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ParagrapheCar">
    <w:name w:val="Paragraphe Car"/>
    <w:link w:val="Paragraphe"/>
    <w:qFormat/>
    <w:locked/>
    <w:rsid w:val="0062631D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aragraphe">
    <w:name w:val="Paragraphe"/>
    <w:basedOn w:val="Normal"/>
    <w:link w:val="ParagrapheCar"/>
    <w:qFormat/>
    <w:rsid w:val="0062631D"/>
    <w:pPr>
      <w:spacing w:before="120" w:after="0" w:line="240" w:lineRule="auto"/>
    </w:pPr>
    <w:rPr>
      <w:rFonts w:eastAsia="Times New Roman" w:cs="Times New Roman"/>
      <w:szCs w:val="20"/>
      <w:lang w:eastAsia="fr-FR"/>
    </w:rPr>
  </w:style>
  <w:style w:type="paragraph" w:customStyle="1" w:styleId="Paragraphe2">
    <w:name w:val="Paragraphe 2"/>
    <w:basedOn w:val="Paragraphe"/>
    <w:qFormat/>
    <w:rsid w:val="0062631D"/>
    <w:pPr>
      <w:ind w:left="284"/>
    </w:pPr>
  </w:style>
  <w:style w:type="paragraph" w:customStyle="1" w:styleId="Puces">
    <w:name w:val="Puces"/>
    <w:basedOn w:val="Paragraphedeliste"/>
    <w:qFormat/>
    <w:rsid w:val="0062631D"/>
    <w:pPr>
      <w:numPr>
        <w:numId w:val="1"/>
      </w:numPr>
      <w:tabs>
        <w:tab w:val="num" w:pos="360"/>
      </w:tabs>
      <w:ind w:left="720" w:firstLine="284"/>
    </w:pPr>
  </w:style>
  <w:style w:type="paragraph" w:customStyle="1" w:styleId="Pucesnumro">
    <w:name w:val="Puces numéro"/>
    <w:basedOn w:val="Normal"/>
    <w:qFormat/>
    <w:rsid w:val="0062631D"/>
    <w:pPr>
      <w:numPr>
        <w:numId w:val="2"/>
      </w:numPr>
      <w:spacing w:after="0" w:line="240" w:lineRule="auto"/>
    </w:pPr>
    <w:rPr>
      <w:rFonts w:eastAsia="Times New Roman" w:cs="Times New Roman"/>
      <w:szCs w:val="20"/>
      <w:lang w:eastAsia="fr-FR"/>
    </w:rPr>
  </w:style>
  <w:style w:type="paragraph" w:customStyle="1" w:styleId="Puces2">
    <w:name w:val="Puces 2"/>
    <w:basedOn w:val="Puces"/>
    <w:qFormat/>
    <w:rsid w:val="0062631D"/>
    <w:pPr>
      <w:numPr>
        <w:numId w:val="3"/>
      </w:numPr>
      <w:tabs>
        <w:tab w:val="num" w:pos="360"/>
      </w:tabs>
      <w:ind w:left="1134" w:hanging="567"/>
    </w:pPr>
  </w:style>
  <w:style w:type="paragraph" w:customStyle="1" w:styleId="CharChar1">
    <w:name w:val="Char Char1"/>
    <w:basedOn w:val="Normal"/>
    <w:rsid w:val="0062631D"/>
    <w:pPr>
      <w:spacing w:line="240" w:lineRule="exact"/>
      <w:jc w:val="left"/>
    </w:pPr>
    <w:rPr>
      <w:rFonts w:ascii="Verdana" w:eastAsia="Times New Roman" w:hAnsi="Verdana" w:cs="Times New Roman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2631D"/>
    <w:rPr>
      <w:sz w:val="16"/>
      <w:szCs w:val="16"/>
    </w:rPr>
  </w:style>
  <w:style w:type="character" w:customStyle="1" w:styleId="fontstyle01">
    <w:name w:val="fontstyle01"/>
    <w:basedOn w:val="Policepardfaut"/>
    <w:rsid w:val="0062631D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ous-titre">
    <w:name w:val="sous-titre"/>
    <w:basedOn w:val="Policepardfaut"/>
    <w:rsid w:val="0062631D"/>
  </w:style>
  <w:style w:type="character" w:customStyle="1" w:styleId="object">
    <w:name w:val="object"/>
    <w:basedOn w:val="Policepardfaut"/>
    <w:rsid w:val="0062631D"/>
  </w:style>
  <w:style w:type="table" w:styleId="Grilledutableau">
    <w:name w:val="Table Grid"/>
    <w:basedOn w:val="TableauNormal"/>
    <w:uiPriority w:val="99"/>
    <w:rsid w:val="0062631D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">
    <w:name w:val="s2"/>
    <w:basedOn w:val="Normal"/>
    <w:rsid w:val="0062631D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s4">
    <w:name w:val="s4"/>
    <w:basedOn w:val="Policepardfaut"/>
    <w:rsid w:val="0062631D"/>
  </w:style>
  <w:style w:type="paragraph" w:customStyle="1" w:styleId="s8">
    <w:name w:val="s8"/>
    <w:basedOn w:val="Normal"/>
    <w:rsid w:val="0062631D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paragraph" w:customStyle="1" w:styleId="s7">
    <w:name w:val="s7"/>
    <w:basedOn w:val="Normal"/>
    <w:rsid w:val="0062631D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s3">
    <w:name w:val="s3"/>
    <w:basedOn w:val="Policepardfaut"/>
    <w:rsid w:val="0062631D"/>
  </w:style>
  <w:style w:type="paragraph" w:styleId="Pieddepage">
    <w:name w:val="footer"/>
    <w:basedOn w:val="Normal"/>
    <w:link w:val="PieddepageCar"/>
    <w:uiPriority w:val="99"/>
    <w:unhideWhenUsed/>
    <w:rsid w:val="007C5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5133"/>
    <w:rPr>
      <w:rFonts w:ascii="Arial" w:hAnsi="Arial"/>
      <w:sz w:val="20"/>
    </w:rPr>
  </w:style>
  <w:style w:type="character" w:styleId="Accentuation">
    <w:name w:val="Emphasis"/>
    <w:basedOn w:val="Policepardfaut"/>
    <w:uiPriority w:val="20"/>
    <w:qFormat/>
    <w:rsid w:val="00E17E1E"/>
    <w:rPr>
      <w:i/>
      <w:iCs/>
    </w:rPr>
  </w:style>
  <w:style w:type="character" w:styleId="Textedelespacerserv">
    <w:name w:val="Placeholder Text"/>
    <w:basedOn w:val="Policepardfaut"/>
    <w:uiPriority w:val="99"/>
    <w:semiHidden/>
    <w:rsid w:val="006044F7"/>
    <w:rPr>
      <w:color w:val="808080"/>
    </w:rPr>
  </w:style>
  <w:style w:type="paragraph" w:customStyle="1" w:styleId="paragraphe0">
    <w:name w:val="paragraphe"/>
    <w:qFormat/>
    <w:rsid w:val="00956349"/>
    <w:pPr>
      <w:numPr>
        <w:ilvl w:val="12"/>
      </w:numPr>
      <w:shd w:val="clear" w:color="auto" w:fill="FFFFFF"/>
      <w:spacing w:before="120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styleId="Numrodepage">
    <w:name w:val="page number"/>
    <w:basedOn w:val="Policepardfaut"/>
    <w:uiPriority w:val="99"/>
    <w:unhideWhenUsed/>
    <w:rsid w:val="00F43754"/>
  </w:style>
  <w:style w:type="character" w:styleId="Rfrencelgre">
    <w:name w:val="Subtle Reference"/>
    <w:basedOn w:val="Policepardfaut"/>
    <w:uiPriority w:val="31"/>
    <w:qFormat/>
    <w:rsid w:val="00F43754"/>
    <w:rPr>
      <w:smallCaps/>
      <w:color w:val="CC8E60" w:themeColor="accent2"/>
      <w:u w:val="single"/>
    </w:rPr>
  </w:style>
  <w:style w:type="paragraph" w:customStyle="1" w:styleId="pucepouvoir">
    <w:name w:val="puce_pouvoir"/>
    <w:basedOn w:val="Normal"/>
    <w:qFormat/>
    <w:rsid w:val="00BA4FF3"/>
    <w:pPr>
      <w:numPr>
        <w:numId w:val="29"/>
      </w:numPr>
      <w:spacing w:before="480" w:after="0" w:line="240" w:lineRule="auto"/>
    </w:pPr>
    <w:rPr>
      <w:rFonts w:ascii="Arial Gras" w:eastAsia="Times New Roman" w:hAnsi="Arial Gras" w:cs="Arial"/>
      <w:b/>
      <w:sz w:val="22"/>
      <w:szCs w:val="20"/>
      <w:lang w:eastAsia="fr-FR"/>
    </w:rPr>
  </w:style>
  <w:style w:type="paragraph" w:customStyle="1" w:styleId="fcase1ertab">
    <w:name w:val="f_case_1ertab"/>
    <w:basedOn w:val="Normal"/>
    <w:rsid w:val="00BA4FF3"/>
    <w:pPr>
      <w:tabs>
        <w:tab w:val="left" w:pos="426"/>
      </w:tabs>
      <w:spacing w:after="0" w:line="240" w:lineRule="auto"/>
      <w:ind w:left="709" w:hanging="709"/>
    </w:pPr>
    <w:rPr>
      <w:rFonts w:ascii="Univers" w:eastAsia="Times New Roman" w:hAnsi="Univers" w:cs="Times New Roman"/>
      <w:szCs w:val="20"/>
      <w:lang w:eastAsia="fr-FR"/>
    </w:rPr>
  </w:style>
  <w:style w:type="paragraph" w:customStyle="1" w:styleId="fcasegauche">
    <w:name w:val="f_case_gauche"/>
    <w:basedOn w:val="Normal"/>
    <w:rsid w:val="00BA4FF3"/>
    <w:pPr>
      <w:spacing w:after="60" w:line="240" w:lineRule="auto"/>
      <w:ind w:left="284" w:hanging="284"/>
    </w:pPr>
    <w:rPr>
      <w:rFonts w:ascii="Univers (WN)" w:eastAsia="Times New Roman" w:hAnsi="Univers (WN)" w:cs="Times New Roman"/>
      <w:szCs w:val="20"/>
      <w:lang w:eastAsia="fr-FR"/>
    </w:rPr>
  </w:style>
  <w:style w:type="paragraph" w:customStyle="1" w:styleId="CarCar1">
    <w:name w:val="Car Car1"/>
    <w:basedOn w:val="Normal"/>
    <w:rsid w:val="00BA4FF3"/>
    <w:pPr>
      <w:spacing w:line="240" w:lineRule="exact"/>
    </w:pPr>
    <w:rPr>
      <w:rFonts w:ascii="Arial Narrow" w:eastAsia="Times New Roman" w:hAnsi="Arial Narrow" w:cs="Times New Roman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404F40"/>
    <w:pPr>
      <w:spacing w:after="120" w:line="240" w:lineRule="auto"/>
      <w:ind w:left="283" w:firstLine="284"/>
    </w:pPr>
    <w:rPr>
      <w:rFonts w:eastAsia="Times New Roman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404F40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jol001\Documents\Proc&#233;dures\Doc%20type%20MAPA\CCP%20typ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34211D403084FD6BBEDBFFD350FCF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165817-3F37-4784-A5C2-E44B2B553002}"/>
      </w:docPartPr>
      <w:docPartBody>
        <w:p w:rsidR="00636C88" w:rsidRDefault="002F1AF8" w:rsidP="002F1AF8">
          <w:pPr>
            <w:pStyle w:val="834211D403084FD6BBEDBFFD350FCF0D9"/>
          </w:pPr>
          <w:r w:rsidRPr="00660DF3">
            <w:rPr>
              <w:rStyle w:val="Textedelespacerserv"/>
              <w:rFonts w:eastAsiaTheme="majorEastAsia"/>
              <w:color w:val="0000FF"/>
            </w:rPr>
            <w:t>Choisissez un élément.</w:t>
          </w:r>
        </w:p>
      </w:docPartBody>
    </w:docPart>
    <w:docPart>
      <w:docPartPr>
        <w:name w:val="21F1CEE3C6054A78ACD598E40F5A6C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5381FA-495B-41BF-A6E1-1C36A48C8B6C}"/>
      </w:docPartPr>
      <w:docPartBody>
        <w:p w:rsidR="00C758C9" w:rsidRDefault="002F1AF8" w:rsidP="002F1AF8">
          <w:pPr>
            <w:pStyle w:val="21F1CEE3C6054A78ACD598E40F5A6C63"/>
          </w:pPr>
          <w:r w:rsidRPr="009963FF">
            <w:rPr>
              <w:rStyle w:val="Textedelespacerserv"/>
              <w:b/>
              <w:color w:val="0000FF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LinePrinter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11A67"/>
    <w:multiLevelType w:val="multilevel"/>
    <w:tmpl w:val="36666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9934844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F4D"/>
    <w:rsid w:val="00092D59"/>
    <w:rsid w:val="000C44DA"/>
    <w:rsid w:val="000E0F60"/>
    <w:rsid w:val="001C32AF"/>
    <w:rsid w:val="002157C4"/>
    <w:rsid w:val="002B61D8"/>
    <w:rsid w:val="002F1AF8"/>
    <w:rsid w:val="004D7FD7"/>
    <w:rsid w:val="004F5067"/>
    <w:rsid w:val="005761A0"/>
    <w:rsid w:val="005E2CD9"/>
    <w:rsid w:val="00636C88"/>
    <w:rsid w:val="006F511B"/>
    <w:rsid w:val="008216DA"/>
    <w:rsid w:val="008E58DD"/>
    <w:rsid w:val="00A76E57"/>
    <w:rsid w:val="00A91186"/>
    <w:rsid w:val="00AA13E0"/>
    <w:rsid w:val="00AB34BB"/>
    <w:rsid w:val="00B026FE"/>
    <w:rsid w:val="00B14807"/>
    <w:rsid w:val="00B14C08"/>
    <w:rsid w:val="00B626A3"/>
    <w:rsid w:val="00C66571"/>
    <w:rsid w:val="00C758C9"/>
    <w:rsid w:val="00EB67DA"/>
    <w:rsid w:val="00F95F4D"/>
    <w:rsid w:val="00FC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F1AF8"/>
    <w:rPr>
      <w:color w:val="808080"/>
    </w:rPr>
  </w:style>
  <w:style w:type="paragraph" w:customStyle="1" w:styleId="834211D403084FD6BBEDBFFD350FCF0D9">
    <w:name w:val="834211D403084FD6BBEDBFFD350FCF0D9"/>
    <w:rsid w:val="002F1AF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214"/>
        <w:tab w:val="left" w:pos="9781"/>
      </w:tabs>
      <w:spacing w:after="0" w:line="240" w:lineRule="auto"/>
      <w:ind w:firstLine="284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1F1CEE3C6054A78ACD598E40F5A6C63">
    <w:name w:val="21F1CEE3C6054A78ACD598E40F5A6C63"/>
    <w:rsid w:val="002F1AF8"/>
    <w:pPr>
      <w:spacing w:before="120" w:after="0" w:line="240" w:lineRule="auto"/>
      <w:ind w:left="284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Horizon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Personnalisé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57C4E-6340-47B5-95FF-177DB019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CCP type.dotx</Template>
  <TotalTime>0</TotalTime>
  <Pages>10</Pages>
  <Words>1473</Words>
  <Characters>8103</Characters>
  <Application>Microsoft Office Word</Application>
  <DocSecurity>8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Bordeaux</Company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Pujol</dc:creator>
  <cp:lastModifiedBy>Antoine Chenin</cp:lastModifiedBy>
  <cp:revision>2</cp:revision>
  <cp:lastPrinted>2019-01-14T08:23:00Z</cp:lastPrinted>
  <dcterms:created xsi:type="dcterms:W3CDTF">2026-04-03T09:03:00Z</dcterms:created>
  <dcterms:modified xsi:type="dcterms:W3CDTF">2026-04-03T09:03:00Z</dcterms:modified>
</cp:coreProperties>
</file>