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1A5489" w:rsidRDefault="001A5489" w:rsidP="001A5489">
      <w:pPr>
        <w:suppressAutoHyphens/>
        <w:jc w:val="right"/>
        <w:rPr>
          <w:rFonts w:cs="Arial"/>
          <w:color w:val="808080"/>
          <w:sz w:val="52"/>
          <w:lang w:eastAsia="ar-SA"/>
        </w:rPr>
      </w:pPr>
      <w:r w:rsidRPr="001A5489">
        <w:rPr>
          <w:rFonts w:cs="Arial"/>
          <w:color w:val="808080"/>
          <w:sz w:val="72"/>
        </w:rPr>
        <w:t>Acte d’Engagement</w:t>
      </w:r>
    </w:p>
    <w:p w:rsidR="001A5489" w:rsidRPr="008408AB" w:rsidRDefault="001A5489" w:rsidP="001A5489">
      <w:pPr>
        <w:suppressAutoHyphens/>
        <w:jc w:val="right"/>
        <w:rPr>
          <w:rFonts w:cs="Arial"/>
          <w:color w:val="808080"/>
          <w:sz w:val="52"/>
          <w:lang w:eastAsia="ar-SA"/>
        </w:rPr>
      </w:pPr>
      <w:r w:rsidRPr="003B60E1">
        <w:rPr>
          <w:rFonts w:cs="Arial"/>
          <w:color w:val="808080"/>
          <w:sz w:val="44"/>
        </w:rPr>
        <w:br/>
      </w:r>
    </w:p>
    <w:p w:rsidR="001A5489" w:rsidRPr="00121056" w:rsidRDefault="00CA7465" w:rsidP="001A5489">
      <w:pPr>
        <w:suppressAutoHyphens/>
        <w:jc w:val="right"/>
        <w:rPr>
          <w:rFonts w:cs="Arial"/>
          <w:b/>
          <w:sz w:val="56"/>
          <w:lang w:eastAsia="ar-SA"/>
        </w:rPr>
      </w:pPr>
      <w:r w:rsidRPr="00121056">
        <w:rPr>
          <w:rFonts w:cs="Arial"/>
          <w:b/>
          <w:sz w:val="56"/>
          <w:lang w:eastAsia="ar-SA"/>
        </w:rPr>
        <w:t>MP</w:t>
      </w:r>
      <w:r w:rsidR="00B91E51" w:rsidRPr="00121056">
        <w:rPr>
          <w:rFonts w:cs="Arial"/>
          <w:b/>
          <w:sz w:val="56"/>
          <w:lang w:eastAsia="ar-SA"/>
        </w:rPr>
        <w:t>26-04</w:t>
      </w:r>
    </w:p>
    <w:p w:rsidR="001A5489" w:rsidRPr="008408AB" w:rsidRDefault="008E2615" w:rsidP="008E2615">
      <w:pPr>
        <w:tabs>
          <w:tab w:val="left" w:pos="7434"/>
        </w:tabs>
        <w:suppressAutoHyphens/>
        <w:rPr>
          <w:rFonts w:cs="Arial"/>
          <w:b/>
          <w:color w:val="808080"/>
          <w:sz w:val="24"/>
          <w:lang w:eastAsia="ar-SA"/>
        </w:rPr>
      </w:pPr>
      <w:r>
        <w:rPr>
          <w:rFonts w:cs="Arial"/>
          <w:b/>
          <w:color w:val="808080"/>
          <w:sz w:val="24"/>
          <w:lang w:eastAsia="ar-SA"/>
        </w:rPr>
        <w:tab/>
      </w: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:rsidR="001A5489" w:rsidRPr="008408AB" w:rsidRDefault="001A5489" w:rsidP="001A5489">
      <w:pPr>
        <w:suppressAutoHyphens/>
        <w:rPr>
          <w:lang w:eastAsia="ar-SA"/>
        </w:rPr>
      </w:pP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A5489" w:rsidRPr="008408AB" w:rsidTr="00CA7465">
        <w:trPr>
          <w:trHeight w:val="1015"/>
        </w:trPr>
        <w:tc>
          <w:tcPr>
            <w:tcW w:w="9212" w:type="dxa"/>
            <w:vAlign w:val="center"/>
          </w:tcPr>
          <w:p w:rsidR="005C0918" w:rsidRDefault="001A5489" w:rsidP="00E07EDF">
            <w:pPr>
              <w:tabs>
                <w:tab w:val="left" w:pos="8676"/>
              </w:tabs>
              <w:ind w:right="355"/>
              <w:rPr>
                <w:b/>
                <w:lang w:eastAsia="ar-SA"/>
              </w:rPr>
            </w:pPr>
            <w:r w:rsidRPr="008408AB">
              <w:rPr>
                <w:b/>
                <w:lang w:eastAsia="ar-SA"/>
              </w:rPr>
              <w:t>Objet d</w:t>
            </w:r>
            <w:r w:rsidR="003D231A">
              <w:rPr>
                <w:b/>
                <w:lang w:eastAsia="ar-SA"/>
              </w:rPr>
              <w:t>e la consultation</w:t>
            </w:r>
            <w:r w:rsidRPr="008408AB">
              <w:rPr>
                <w:b/>
                <w:lang w:eastAsia="ar-SA"/>
              </w:rPr>
              <w:t> :</w:t>
            </w:r>
            <w:r w:rsidR="00CA7465">
              <w:rPr>
                <w:b/>
                <w:lang w:eastAsia="ar-SA"/>
              </w:rPr>
              <w:t xml:space="preserve"> </w:t>
            </w:r>
          </w:p>
          <w:p w:rsidR="005C0918" w:rsidRDefault="005C0918" w:rsidP="00E07EDF">
            <w:pPr>
              <w:tabs>
                <w:tab w:val="left" w:pos="8676"/>
              </w:tabs>
              <w:ind w:right="355"/>
              <w:rPr>
                <w:b/>
                <w:lang w:eastAsia="ar-SA"/>
              </w:rPr>
            </w:pPr>
          </w:p>
          <w:p w:rsidR="00E07EDF" w:rsidRDefault="00045141" w:rsidP="00E07EDF">
            <w:pPr>
              <w:tabs>
                <w:tab w:val="left" w:pos="8676"/>
              </w:tabs>
              <w:ind w:right="35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Réalisation de visites sur place auprès de particuliers, bénéficiaires finaux de l’aide au leasing social de véhicules électriques</w:t>
            </w:r>
          </w:p>
          <w:p w:rsidR="001A5489" w:rsidRPr="00CA7465" w:rsidRDefault="001A5489" w:rsidP="003D231A">
            <w:pPr>
              <w:jc w:val="both"/>
              <w:rPr>
                <w:rFonts w:cs="Arial"/>
                <w:sz w:val="25"/>
                <w:szCs w:val="25"/>
              </w:rPr>
            </w:pPr>
          </w:p>
        </w:tc>
      </w:tr>
    </w:tbl>
    <w:p w:rsidR="001A5489" w:rsidRPr="008408AB" w:rsidRDefault="001A5489" w:rsidP="001A5489">
      <w:pPr>
        <w:suppressAutoHyphens/>
        <w:rPr>
          <w:sz w:val="24"/>
          <w:lang w:eastAsia="ar-SA"/>
        </w:rPr>
      </w:pPr>
    </w:p>
    <w:p w:rsidR="00F95D42" w:rsidRPr="00A43C88" w:rsidRDefault="00F95D42" w:rsidP="00352FDA">
      <w:pPr>
        <w:pStyle w:val="Corpsdetexte"/>
        <w:ind w:left="1418" w:firstLine="0"/>
        <w:rPr>
          <w:rFonts w:cs="Arial"/>
          <w:b/>
          <w:sz w:val="20"/>
        </w:rPr>
      </w:pPr>
    </w:p>
    <w:p w:rsidR="00AF02F2" w:rsidRPr="00121056" w:rsidRDefault="00AF02F2" w:rsidP="00B91E51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 w:rsidRPr="00A43C88">
        <w:rPr>
          <w:rFonts w:cs="Arial"/>
          <w:sz w:val="24"/>
          <w:szCs w:val="24"/>
        </w:rPr>
        <w:t>Ce</w:t>
      </w:r>
      <w:r w:rsidR="00B91E51">
        <w:rPr>
          <w:rFonts w:cs="Arial"/>
          <w:sz w:val="24"/>
          <w:szCs w:val="24"/>
        </w:rPr>
        <w:t xml:space="preserve">t acte d'engagement </w:t>
      </w:r>
      <w:r w:rsidR="00B91E51" w:rsidRPr="00121056">
        <w:rPr>
          <w:rFonts w:cs="Arial"/>
          <w:sz w:val="24"/>
          <w:szCs w:val="24"/>
        </w:rPr>
        <w:t>correspond à l’ensemble du marché.</w:t>
      </w:r>
    </w:p>
    <w:p w:rsidR="001A5489" w:rsidRPr="00121056" w:rsidRDefault="001A5489" w:rsidP="00AF02F2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24"/>
          <w:szCs w:val="24"/>
        </w:rPr>
      </w:pPr>
    </w:p>
    <w:p w:rsidR="00955144" w:rsidRPr="00121056" w:rsidRDefault="00B119B7" w:rsidP="00EC634B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 w:rsidRPr="00121056">
        <w:rPr>
          <w:rFonts w:cs="Arial"/>
          <w:sz w:val="24"/>
          <w:szCs w:val="24"/>
        </w:rPr>
        <w:t>Le présent a</w:t>
      </w:r>
      <w:r w:rsidR="00EC634B" w:rsidRPr="00121056">
        <w:rPr>
          <w:rFonts w:cs="Arial"/>
          <w:sz w:val="24"/>
          <w:szCs w:val="24"/>
        </w:rPr>
        <w:t>cte d’engagement est com</w:t>
      </w:r>
      <w:r w:rsidR="00033C61">
        <w:rPr>
          <w:rFonts w:cs="Arial"/>
          <w:sz w:val="24"/>
          <w:szCs w:val="24"/>
        </w:rPr>
        <w:t>plété par une annexe financière et une annexe insertion sociale.</w:t>
      </w:r>
    </w:p>
    <w:p w:rsidR="00B119B7" w:rsidRPr="00A43C88" w:rsidRDefault="00B119B7" w:rsidP="00AF02F2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24"/>
          <w:szCs w:val="24"/>
        </w:rPr>
      </w:pPr>
    </w:p>
    <w:p w:rsidR="001A5489" w:rsidRDefault="001A5489" w:rsidP="00352FDA">
      <w:pPr>
        <w:pStyle w:val="Corpsdetexte"/>
        <w:ind w:left="1418" w:firstLine="0"/>
        <w:rPr>
          <w:rFonts w:cs="Arial"/>
          <w:sz w:val="24"/>
          <w:szCs w:val="24"/>
        </w:rPr>
        <w:sectPr w:rsidR="001A5489" w:rsidSect="001B757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426" w:right="1274" w:bottom="1418" w:left="1418" w:header="720" w:footer="416" w:gutter="0"/>
          <w:cols w:space="720"/>
          <w:docGrid w:linePitch="299"/>
        </w:sectPr>
      </w:pPr>
    </w:p>
    <w:p w:rsidR="00A156B3" w:rsidRPr="00A156B3" w:rsidRDefault="00A156B3" w:rsidP="00A156B3">
      <w:pPr>
        <w:jc w:val="center"/>
        <w:rPr>
          <w:b/>
          <w:color w:val="000066"/>
        </w:rPr>
      </w:pPr>
      <w:r w:rsidRPr="00A156B3">
        <w:rPr>
          <w:b/>
          <w:color w:val="000066"/>
        </w:rPr>
        <w:lastRenderedPageBreak/>
        <w:t>SOMMAIRE</w:t>
      </w:r>
    </w:p>
    <w:p w:rsidR="00A156B3" w:rsidRDefault="00A156B3">
      <w:pPr>
        <w:rPr>
          <w:highlight w:val="lightGray"/>
        </w:rPr>
      </w:pPr>
    </w:p>
    <w:bookmarkStart w:id="0" w:name="_GoBack"/>
    <w:bookmarkEnd w:id="0"/>
    <w:p w:rsidR="005454D6" w:rsidRDefault="00A156B3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219714912" w:history="1">
        <w:r w:rsidR="005454D6" w:rsidRPr="00CE626B">
          <w:rPr>
            <w:rStyle w:val="Lienhypertexte"/>
            <w:noProof/>
          </w:rPr>
          <w:t>Article 1.</w:t>
        </w:r>
        <w:r w:rsidR="005454D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454D6" w:rsidRPr="00CE626B">
          <w:rPr>
            <w:rStyle w:val="Lienhypertexte"/>
            <w:noProof/>
          </w:rPr>
          <w:t>Engagements</w:t>
        </w:r>
        <w:r w:rsidR="005454D6">
          <w:rPr>
            <w:noProof/>
            <w:webHidden/>
          </w:rPr>
          <w:tab/>
        </w:r>
        <w:r w:rsidR="005454D6">
          <w:rPr>
            <w:noProof/>
            <w:webHidden/>
          </w:rPr>
          <w:fldChar w:fldCharType="begin"/>
        </w:r>
        <w:r w:rsidR="005454D6">
          <w:rPr>
            <w:noProof/>
            <w:webHidden/>
          </w:rPr>
          <w:instrText xml:space="preserve"> PAGEREF _Toc219714912 \h </w:instrText>
        </w:r>
        <w:r w:rsidR="005454D6">
          <w:rPr>
            <w:noProof/>
            <w:webHidden/>
          </w:rPr>
        </w:r>
        <w:r w:rsidR="005454D6">
          <w:rPr>
            <w:noProof/>
            <w:webHidden/>
          </w:rPr>
          <w:fldChar w:fldCharType="separate"/>
        </w:r>
        <w:r w:rsidR="005454D6">
          <w:rPr>
            <w:noProof/>
            <w:webHidden/>
          </w:rPr>
          <w:t>3</w:t>
        </w:r>
        <w:r w:rsidR="005454D6"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3" w:history="1">
        <w:r w:rsidRPr="00CE626B">
          <w:rPr>
            <w:rStyle w:val="Lienhypertexte"/>
            <w:noProof/>
          </w:rPr>
          <w:t>Article 2.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Durée du marché,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4" w:history="1">
        <w:r w:rsidRPr="00CE626B">
          <w:rPr>
            <w:rStyle w:val="Lienhypertexte"/>
            <w:noProof/>
          </w:rPr>
          <w:t>Article 3.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Sous-Traitance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5" w:history="1">
        <w:r w:rsidRPr="00CE626B">
          <w:rPr>
            <w:rStyle w:val="Lienhypertexte"/>
            <w:noProof/>
          </w:rPr>
          <w:t>Article 4.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Répartition des prestations (en cas de groupement conjoint)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6" w:history="1">
        <w:r w:rsidRPr="00CE626B">
          <w:rPr>
            <w:rStyle w:val="Lienhypertexte"/>
            <w:noProof/>
          </w:rPr>
          <w:t>Article 5.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7" w:history="1">
        <w:r w:rsidRPr="00CE626B">
          <w:rPr>
            <w:rStyle w:val="Lienhypertexte"/>
            <w:noProof/>
          </w:rPr>
          <w:t>Article 6.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8" w:history="1">
        <w:r w:rsidRPr="00CE626B">
          <w:rPr>
            <w:rStyle w:val="Lienhypertexte"/>
            <w:noProof/>
          </w:rPr>
          <w:t>Article 7.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Signature du marché par le signataire individuel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19" w:history="1">
        <w:r w:rsidRPr="00CE626B">
          <w:rPr>
            <w:rStyle w:val="Lienhypertexte"/>
            <w:noProof/>
          </w:rPr>
          <w:t>Article 8.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Signature du marché en cas de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454D6" w:rsidRDefault="005454D6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9714920" w:history="1">
        <w:r w:rsidRPr="00CE626B">
          <w:rPr>
            <w:rStyle w:val="Lienhypertexte"/>
            <w:noProof/>
          </w:rPr>
          <w:t>Article 9.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CE626B">
          <w:rPr>
            <w:rStyle w:val="Lienhypertexte"/>
            <w:noProof/>
          </w:rPr>
          <w:t>Signature de l’acheteur (partie réservée à l’acheteur)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_Toc219714920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156B3" w:rsidRDefault="00A156B3">
      <w:pPr>
        <w:rPr>
          <w:rFonts w:cs="Arial"/>
          <w:b/>
          <w:snapToGrid w:val="0"/>
          <w:color w:val="000066"/>
          <w:sz w:val="24"/>
          <w:highlight w:val="lightGray"/>
        </w:rPr>
      </w:pPr>
      <w:r>
        <w:rPr>
          <w:highlight w:val="lightGray"/>
        </w:rPr>
        <w:fldChar w:fldCharType="end"/>
      </w:r>
      <w:r>
        <w:rPr>
          <w:highlight w:val="lightGray"/>
        </w:rPr>
        <w:br w:type="page"/>
      </w:r>
    </w:p>
    <w:p w:rsidR="00BE6ADC" w:rsidRPr="00BE6ADC" w:rsidRDefault="00C224BA" w:rsidP="00A156B3">
      <w:pPr>
        <w:pStyle w:val="Titre1"/>
      </w:pPr>
      <w:bookmarkStart w:id="1" w:name="_Toc219714912"/>
      <w:r>
        <w:lastRenderedPageBreak/>
        <w:t>Engagements</w:t>
      </w:r>
      <w:bookmarkEnd w:id="1"/>
    </w:p>
    <w:p w:rsidR="00A43C88" w:rsidRDefault="00F95D42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  <w:r w:rsidRPr="00F95D42">
        <w:rPr>
          <w:rFonts w:cs="Arial"/>
          <w:sz w:val="24"/>
          <w:szCs w:val="24"/>
        </w:rPr>
        <w:t>Après avoir pris connaissance des pièces constitutives du marché</w:t>
      </w:r>
      <w:r>
        <w:rPr>
          <w:rFonts w:cs="Arial"/>
          <w:sz w:val="24"/>
          <w:szCs w:val="24"/>
        </w:rPr>
        <w:t xml:space="preserve"> </w:t>
      </w:r>
      <w:r w:rsidR="0055548D">
        <w:rPr>
          <w:rFonts w:cs="Arial"/>
          <w:sz w:val="24"/>
          <w:szCs w:val="24"/>
        </w:rPr>
        <w:t>et en avoir accepté les termes intégralement</w:t>
      </w:r>
      <w:r w:rsidR="00CE3E38" w:rsidRPr="00A43C88">
        <w:rPr>
          <w:rFonts w:cs="Arial"/>
          <w:sz w:val="24"/>
          <w:szCs w:val="24"/>
        </w:rPr>
        <w:t> : </w:t>
      </w:r>
    </w:p>
    <w:p w:rsidR="001A5489" w:rsidRPr="00A43C88" w:rsidRDefault="001A5489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</w:p>
    <w:p w:rsidR="00D4430F" w:rsidRPr="00A43C88" w:rsidRDefault="00600AD3">
      <w:pPr>
        <w:pStyle w:val="Corpsdetexte"/>
        <w:tabs>
          <w:tab w:val="num" w:pos="786"/>
        </w:tabs>
        <w:ind w:left="0" w:firstLine="0"/>
        <w:rPr>
          <w:rFonts w:cs="Arial"/>
          <w:b/>
          <w:sz w:val="20"/>
        </w:rPr>
      </w:pPr>
      <w:r w:rsidRPr="00A43C88">
        <w:rPr>
          <w:rFonts w:cs="Arial"/>
          <w:b/>
          <w:sz w:val="20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2" w:name="Texte1"/>
      <w:r w:rsidRPr="00A43C88">
        <w:rPr>
          <w:rFonts w:cs="Arial"/>
          <w:b/>
          <w:sz w:val="20"/>
        </w:rPr>
        <w:instrText xml:space="preserve"> FORMCHECKBOX </w:instrText>
      </w:r>
      <w:r w:rsidR="005454D6">
        <w:rPr>
          <w:rFonts w:cs="Arial"/>
          <w:b/>
          <w:sz w:val="20"/>
        </w:rPr>
      </w:r>
      <w:r w:rsidR="005454D6">
        <w:rPr>
          <w:rFonts w:cs="Arial"/>
          <w:b/>
          <w:sz w:val="20"/>
        </w:rPr>
        <w:fldChar w:fldCharType="separate"/>
      </w:r>
      <w:r w:rsidRPr="00A43C88">
        <w:rPr>
          <w:rFonts w:cs="Arial"/>
          <w:b/>
          <w:sz w:val="20"/>
        </w:rPr>
        <w:fldChar w:fldCharType="end"/>
      </w:r>
      <w:bookmarkEnd w:id="2"/>
      <w:r w:rsidRPr="00A43C88">
        <w:rPr>
          <w:rFonts w:cs="Arial"/>
          <w:b/>
          <w:sz w:val="20"/>
        </w:rPr>
        <w:t> </w:t>
      </w:r>
      <w:r w:rsidRPr="00F95D42">
        <w:rPr>
          <w:rFonts w:cs="Arial"/>
          <w:b/>
          <w:snapToGrid/>
        </w:rPr>
        <w:t>Le signataire,</w:t>
      </w:r>
      <w:r w:rsidRPr="00A43C88">
        <w:rPr>
          <w:rFonts w:cs="Arial"/>
          <w:b/>
          <w:sz w:val="20"/>
        </w:rPr>
        <w:t xml:space="preserve"> </w:t>
      </w:r>
      <w:r w:rsidRPr="00A43C88">
        <w:rPr>
          <w:rFonts w:cs="Arial"/>
          <w:b/>
          <w:i/>
          <w:sz w:val="18"/>
        </w:rPr>
        <w:t>(candidat se présentant seul)</w:t>
      </w:r>
      <w:r w:rsidR="000E2E5A" w:rsidRPr="00A43C88">
        <w:rPr>
          <w:rFonts w:cs="Arial"/>
          <w:b/>
          <w:sz w:val="18"/>
        </w:rPr>
        <w:t> </w:t>
      </w:r>
      <w:r w:rsidR="000E2E5A" w:rsidRPr="00A43C88">
        <w:rPr>
          <w:rFonts w:cs="Arial"/>
          <w:b/>
          <w:sz w:val="20"/>
        </w:rPr>
        <w:t>:</w:t>
      </w:r>
    </w:p>
    <w:tbl>
      <w:tblPr>
        <w:tblW w:w="8505" w:type="dxa"/>
        <w:tblInd w:w="392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236"/>
        <w:gridCol w:w="2126"/>
        <w:gridCol w:w="2774"/>
      </w:tblGrid>
      <w:tr w:rsidR="00DC6B39" w:rsidRPr="00A43C88" w:rsidTr="00DE14D3">
        <w:tc>
          <w:tcPr>
            <w:tcW w:w="959" w:type="dxa"/>
            <w:shd w:val="clear" w:color="auto" w:fill="auto"/>
          </w:tcPr>
          <w:p w:rsidR="00DC6B39" w:rsidRPr="00A43C88" w:rsidRDefault="00DC6B39" w:rsidP="00A43C88">
            <w:pPr>
              <w:pStyle w:val="Normal1"/>
              <w:rPr>
                <w:b/>
              </w:rPr>
            </w:pPr>
            <w:r w:rsidRPr="00A43C88">
              <w:t xml:space="preserve">M/Mme </w:t>
            </w:r>
          </w:p>
        </w:tc>
        <w:tc>
          <w:tcPr>
            <w:tcW w:w="1276" w:type="dxa"/>
            <w:shd w:val="clear" w:color="auto" w:fill="D9D9D9"/>
          </w:tcPr>
          <w:p w:rsidR="00DC6B39" w:rsidRPr="00A43C88" w:rsidRDefault="00DC6B39" w:rsidP="00A43C88">
            <w:pPr>
              <w:pStyle w:val="Normal1"/>
            </w:pPr>
          </w:p>
        </w:tc>
        <w:tc>
          <w:tcPr>
            <w:tcW w:w="1134" w:type="dxa"/>
            <w:shd w:val="clear" w:color="auto" w:fill="D9D9D9"/>
          </w:tcPr>
          <w:p w:rsidR="00DC6B39" w:rsidRPr="00A43C88" w:rsidRDefault="00DC6B39" w:rsidP="00A43C88">
            <w:pPr>
              <w:pStyle w:val="Normal1"/>
            </w:pPr>
          </w:p>
        </w:tc>
        <w:tc>
          <w:tcPr>
            <w:tcW w:w="236" w:type="dxa"/>
            <w:shd w:val="clear" w:color="auto" w:fill="auto"/>
          </w:tcPr>
          <w:p w:rsidR="00DC6B39" w:rsidRPr="00A43C88" w:rsidRDefault="00DC6B39" w:rsidP="00A43C88">
            <w:pPr>
              <w:pStyle w:val="Normal1"/>
            </w:pPr>
          </w:p>
        </w:tc>
        <w:tc>
          <w:tcPr>
            <w:tcW w:w="2126" w:type="dxa"/>
            <w:shd w:val="clear" w:color="auto" w:fill="auto"/>
          </w:tcPr>
          <w:p w:rsidR="00DC6B39" w:rsidRPr="00A43C88" w:rsidRDefault="00DC6B39" w:rsidP="00A43C88">
            <w:pPr>
              <w:pStyle w:val="Normal1"/>
            </w:pPr>
            <w:r w:rsidRPr="00A43C88">
              <w:t>Agissant en qualité de :</w:t>
            </w:r>
          </w:p>
        </w:tc>
        <w:tc>
          <w:tcPr>
            <w:tcW w:w="2774" w:type="dxa"/>
            <w:shd w:val="clear" w:color="auto" w:fill="D9D9D9"/>
          </w:tcPr>
          <w:p w:rsidR="00DC6B39" w:rsidRPr="00A43C88" w:rsidRDefault="00DC6B39" w:rsidP="00A43C88">
            <w:pPr>
              <w:pStyle w:val="Normal1"/>
            </w:pPr>
          </w:p>
        </w:tc>
      </w:tr>
    </w:tbl>
    <w:p w:rsidR="00600AD3" w:rsidRPr="00A43C88" w:rsidRDefault="00600AD3">
      <w:pPr>
        <w:rPr>
          <w:rFonts w:cs="Arial"/>
        </w:rPr>
      </w:pPr>
    </w:p>
    <w:tbl>
      <w:tblPr>
        <w:tblW w:w="94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76"/>
        <w:gridCol w:w="2418"/>
        <w:gridCol w:w="108"/>
        <w:gridCol w:w="4586"/>
        <w:gridCol w:w="108"/>
      </w:tblGrid>
      <w:tr w:rsidR="009865A0" w:rsidRPr="00A43C88" w:rsidTr="00DA168E">
        <w:trPr>
          <w:gridAfter w:val="1"/>
          <w:wAfter w:w="108" w:type="dxa"/>
          <w:trHeight w:val="201"/>
        </w:trPr>
        <w:tc>
          <w:tcPr>
            <w:tcW w:w="2276" w:type="dxa"/>
            <w:shd w:val="clear" w:color="auto" w:fill="auto"/>
            <w:vAlign w:val="center"/>
          </w:tcPr>
          <w:p w:rsidR="009865A0" w:rsidRPr="00A43C88" w:rsidRDefault="009865A0" w:rsidP="00A43C88">
            <w:pPr>
              <w:pStyle w:val="Normal1"/>
            </w:pPr>
            <w:r w:rsidRPr="00A43C88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C88">
              <w:instrText xml:space="preserve"> FORMCHECKBOX </w:instrText>
            </w:r>
            <w:r w:rsidR="005454D6">
              <w:fldChar w:fldCharType="separate"/>
            </w:r>
            <w:r w:rsidRPr="00A43C88">
              <w:fldChar w:fldCharType="end"/>
            </w:r>
            <w:r w:rsidRPr="00A43C88">
              <w:t> </w:t>
            </w:r>
            <w:r w:rsidRPr="00A43C88">
              <w:rPr>
                <w:b/>
              </w:rPr>
              <w:t>engage la société</w:t>
            </w:r>
          </w:p>
        </w:tc>
        <w:tc>
          <w:tcPr>
            <w:tcW w:w="2418" w:type="dxa"/>
            <w:shd w:val="clear" w:color="auto" w:fill="D9D9D9"/>
            <w:vAlign w:val="center"/>
          </w:tcPr>
          <w:p w:rsidR="009865A0" w:rsidRPr="00A43C88" w:rsidRDefault="009865A0" w:rsidP="00A43C88">
            <w:pPr>
              <w:pStyle w:val="Normal1"/>
            </w:pPr>
          </w:p>
        </w:tc>
        <w:tc>
          <w:tcPr>
            <w:tcW w:w="46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9865A0" w:rsidRPr="00A43C88" w:rsidRDefault="009865A0" w:rsidP="00A43C88">
            <w:pPr>
              <w:pStyle w:val="Normal1"/>
            </w:pPr>
            <w:r w:rsidRPr="00A43C88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C88">
              <w:instrText xml:space="preserve"> FORMCHECKBOX </w:instrText>
            </w:r>
            <w:r w:rsidR="005454D6">
              <w:fldChar w:fldCharType="separate"/>
            </w:r>
            <w:r w:rsidRPr="00A43C88">
              <w:fldChar w:fldCharType="end"/>
            </w:r>
            <w:r w:rsidRPr="00A43C88">
              <w:t xml:space="preserve"> m’engage sur la base de mon offre et pour mon  </w:t>
            </w:r>
          </w:p>
        </w:tc>
      </w:tr>
      <w:tr w:rsidR="009865A0" w:rsidRPr="00A43C88" w:rsidTr="00DA168E">
        <w:trPr>
          <w:trHeight w:val="219"/>
        </w:trPr>
        <w:tc>
          <w:tcPr>
            <w:tcW w:w="480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865A0" w:rsidRPr="00A43C88" w:rsidRDefault="009865A0" w:rsidP="00A43C88">
            <w:pPr>
              <w:pStyle w:val="Normal1"/>
            </w:pPr>
            <w:r w:rsidRPr="00A43C88">
              <w:t>sur la base de son offre ;</w:t>
            </w:r>
          </w:p>
        </w:tc>
        <w:tc>
          <w:tcPr>
            <w:tcW w:w="46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65A0" w:rsidRPr="00A43C88" w:rsidRDefault="009865A0" w:rsidP="00A43C88">
            <w:pPr>
              <w:pStyle w:val="Normal1"/>
            </w:pPr>
            <w:r w:rsidRPr="00A43C88">
              <w:t>propre compte ;</w:t>
            </w:r>
          </w:p>
        </w:tc>
      </w:tr>
      <w:tr w:rsidR="009865A0" w:rsidRPr="00A43C88" w:rsidTr="00DA168E">
        <w:trPr>
          <w:trHeight w:val="4464"/>
        </w:trPr>
        <w:tc>
          <w:tcPr>
            <w:tcW w:w="9496" w:type="dxa"/>
            <w:gridSpan w:val="5"/>
            <w:shd w:val="clear" w:color="auto" w:fill="auto"/>
          </w:tcPr>
          <w:tbl>
            <w:tblPr>
              <w:tblW w:w="9682" w:type="dxa"/>
              <w:tblBorders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1"/>
              <w:gridCol w:w="4981"/>
            </w:tblGrid>
            <w:tr w:rsidR="009865A0" w:rsidRPr="00A43C88" w:rsidTr="00DA168E">
              <w:trPr>
                <w:trHeight w:val="3815"/>
              </w:trPr>
              <w:tc>
                <w:tcPr>
                  <w:tcW w:w="470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4"/>
                    <w:gridCol w:w="500"/>
                    <w:gridCol w:w="283"/>
                    <w:gridCol w:w="212"/>
                    <w:gridCol w:w="933"/>
                    <w:gridCol w:w="247"/>
                    <w:gridCol w:w="165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Nom commercial et dénomination sociale :</w:t>
                        </w:r>
                      </w:p>
                    </w:tc>
                  </w:tr>
                  <w:tr w:rsidR="009865A0" w:rsidRPr="00A43C88" w:rsidTr="00DA168E">
                    <w:trPr>
                      <w:trHeight w:val="212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:rsidR="009865A0" w:rsidRPr="00A43C88" w:rsidRDefault="009865A0" w:rsidP="00E40A96">
                        <w:pPr>
                          <w:pStyle w:val="Normal1"/>
                        </w:pPr>
                        <w:r w:rsidRPr="00A43C88">
                          <w:t>N° SIRE</w:t>
                        </w:r>
                        <w:r w:rsidR="00B509FA">
                          <w:t>N</w:t>
                        </w:r>
                        <w:r w:rsidRPr="00A43C88">
                          <w:t xml:space="preserve"> + NIC </w:t>
                        </w:r>
                        <w:r w:rsidR="00B509FA" w:rsidRPr="00B509FA">
                          <w:rPr>
                            <w:i/>
                            <w:sz w:val="16"/>
                            <w:szCs w:val="16"/>
                          </w:rPr>
                          <w:t>(</w:t>
                        </w:r>
                        <w:r w:rsidR="00F83241" w:rsidRPr="00B509FA">
                          <w:rPr>
                            <w:i/>
                            <w:sz w:val="16"/>
                            <w:szCs w:val="16"/>
                          </w:rPr>
                          <w:t xml:space="preserve">de l’établissement </w:t>
                        </w:r>
                        <w:r w:rsidR="00E40A96">
                          <w:rPr>
                            <w:i/>
                            <w:sz w:val="16"/>
                            <w:szCs w:val="16"/>
                          </w:rPr>
                          <w:t>contractant</w:t>
                        </w:r>
                        <w:r w:rsidR="00B509FA" w:rsidRPr="00B509FA">
                          <w:rPr>
                            <w:i/>
                            <w:sz w:val="16"/>
                            <w:szCs w:val="16"/>
                          </w:rPr>
                          <w:t>)</w:t>
                        </w:r>
                        <w:r w:rsidRPr="00B509FA">
                          <w:rPr>
                            <w:i/>
                            <w:sz w:val="16"/>
                            <w:szCs w:val="16"/>
                          </w:rPr>
                          <w:t>:</w:t>
                        </w:r>
                      </w:p>
                    </w:tc>
                  </w:tr>
                  <w:tr w:rsidR="000D0102" w:rsidRPr="00A43C88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6" w:type="pct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35" w:type="pct"/>
                        <w:gridSpan w:val="6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>-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3218" w:type="pct"/>
                        <w:gridSpan w:val="9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 xml:space="preserve">Code APE : </w:t>
                        </w:r>
                      </w:p>
                    </w:tc>
                    <w:tc>
                      <w:tcPr>
                        <w:tcW w:w="1782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Adresse :</w:t>
                        </w: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1567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265" w:type="pct"/>
                        <w:gridSpan w:val="6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7B60F5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849" w:type="pct"/>
                        <w:gridSpan w:val="2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  <w:r w:rsidRPr="00A43C88">
                          <w:t>Tél. :</w:t>
                        </w:r>
                      </w:p>
                    </w:tc>
                    <w:tc>
                      <w:tcPr>
                        <w:tcW w:w="1608" w:type="pct"/>
                        <w:gridSpan w:val="3"/>
                        <w:shd w:val="clear" w:color="auto" w:fill="D9D9D9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960" w:type="pct"/>
                        <w:gridSpan w:val="5"/>
                        <w:shd w:val="clear" w:color="auto" w:fill="auto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  <w:rPr>
                            <w:b/>
                          </w:rPr>
                        </w:pPr>
                        <w:r w:rsidRPr="00A43C88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</w:p>
                    </w:tc>
                  </w:tr>
                </w:tbl>
                <w:p w:rsidR="009865A0" w:rsidRPr="00A43C88" w:rsidRDefault="009865A0" w:rsidP="00A43C88">
                  <w:pPr>
                    <w:pStyle w:val="Normal1"/>
                  </w:pPr>
                </w:p>
              </w:tc>
              <w:tc>
                <w:tcPr>
                  <w:tcW w:w="498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2"/>
                    <w:gridCol w:w="498"/>
                    <w:gridCol w:w="290"/>
                    <w:gridCol w:w="209"/>
                    <w:gridCol w:w="929"/>
                    <w:gridCol w:w="253"/>
                    <w:gridCol w:w="163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Nom commercial et dénomination sociale :</w:t>
                        </w: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:rsidR="009865A0" w:rsidRPr="00A43C88" w:rsidRDefault="009865A0" w:rsidP="00E40A96">
                        <w:pPr>
                          <w:pStyle w:val="Normal1"/>
                        </w:pPr>
                        <w:r w:rsidRPr="00A43C88">
                          <w:t>N° SIRE</w:t>
                        </w:r>
                        <w:r w:rsidR="00B509FA">
                          <w:t>N</w:t>
                        </w:r>
                        <w:r w:rsidRPr="00A43C88">
                          <w:t xml:space="preserve"> + NIC </w:t>
                        </w:r>
                        <w:r w:rsidR="00F83241" w:rsidRPr="00B509FA">
                          <w:rPr>
                            <w:i/>
                            <w:sz w:val="16"/>
                            <w:szCs w:val="16"/>
                          </w:rPr>
                          <w:t xml:space="preserve">(de l’établissement </w:t>
                        </w:r>
                        <w:r w:rsidR="00E40A96">
                          <w:rPr>
                            <w:i/>
                            <w:sz w:val="16"/>
                            <w:szCs w:val="16"/>
                          </w:rPr>
                          <w:t xml:space="preserve">contractant) </w:t>
                        </w:r>
                        <w:r w:rsidRPr="00A43C88">
                          <w:t>:</w:t>
                        </w:r>
                      </w:p>
                    </w:tc>
                  </w:tr>
                  <w:tr w:rsidR="000D0102" w:rsidRPr="00A43C88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5" w:type="pct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37" w:type="pct"/>
                        <w:gridSpan w:val="6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>-</w:t>
                        </w:r>
                      </w:p>
                    </w:tc>
                    <w:tc>
                      <w:tcPr>
                        <w:tcW w:w="1780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3219" w:type="pct"/>
                        <w:gridSpan w:val="9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 xml:space="preserve">Code APE : 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Adresse :</w:t>
                        </w: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1566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262" w:type="pct"/>
                        <w:gridSpan w:val="6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9865A0" w:rsidRPr="00A43C88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  <w:r w:rsidRPr="00A43C88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:rsidR="009865A0" w:rsidRPr="00A43C88" w:rsidRDefault="009865A0" w:rsidP="00A43C88">
                        <w:pPr>
                          <w:pStyle w:val="Normal1"/>
                        </w:pPr>
                      </w:p>
                    </w:tc>
                  </w:tr>
                  <w:tr w:rsidR="007B60F5" w:rsidRPr="00A43C88" w:rsidTr="00DA168E">
                    <w:trPr>
                      <w:trHeight w:val="245"/>
                      <w:jc w:val="center"/>
                    </w:trPr>
                    <w:tc>
                      <w:tcPr>
                        <w:tcW w:w="846" w:type="pct"/>
                        <w:gridSpan w:val="2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  <w:r w:rsidRPr="00A43C88">
                          <w:t>Tél. :</w:t>
                        </w:r>
                      </w:p>
                    </w:tc>
                    <w:tc>
                      <w:tcPr>
                        <w:tcW w:w="1607" w:type="pct"/>
                        <w:gridSpan w:val="3"/>
                        <w:shd w:val="clear" w:color="auto" w:fill="D9D9D9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965" w:type="pct"/>
                        <w:gridSpan w:val="5"/>
                        <w:shd w:val="clear" w:color="auto" w:fill="auto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  <w:rPr>
                            <w:b/>
                          </w:rPr>
                        </w:pPr>
                        <w:r w:rsidRPr="00A43C88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:rsidR="007B60F5" w:rsidRPr="00A43C88" w:rsidRDefault="007B60F5" w:rsidP="00A43C88">
                        <w:pPr>
                          <w:pStyle w:val="Normal1"/>
                        </w:pPr>
                      </w:p>
                    </w:tc>
                  </w:tr>
                </w:tbl>
                <w:p w:rsidR="009865A0" w:rsidRPr="00A43C88" w:rsidRDefault="009865A0" w:rsidP="00A43C88">
                  <w:pPr>
                    <w:pStyle w:val="Normal1"/>
                  </w:pPr>
                </w:p>
              </w:tc>
            </w:tr>
          </w:tbl>
          <w:p w:rsidR="009865A0" w:rsidRPr="00A43C88" w:rsidRDefault="009865A0" w:rsidP="00A43C88">
            <w:pPr>
              <w:pStyle w:val="Normal1"/>
            </w:pPr>
          </w:p>
        </w:tc>
      </w:tr>
    </w:tbl>
    <w:p w:rsidR="00DA168E" w:rsidRPr="00491906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</w:p>
    <w:p w:rsidR="00DA168E" w:rsidRPr="00491906" w:rsidRDefault="00EE6532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  <w:r w:rsidRPr="00491906">
        <w:rPr>
          <w:rFonts w:cs="Arial"/>
          <w:b/>
        </w:rPr>
        <w:t xml:space="preserve">Le </w:t>
      </w:r>
      <w:r w:rsidR="00DA168E" w:rsidRPr="00491906">
        <w:rPr>
          <w:rFonts w:cs="Arial"/>
          <w:b/>
        </w:rPr>
        <w:t>signataire</w:t>
      </w:r>
      <w:r w:rsidRPr="00491906">
        <w:rPr>
          <w:rFonts w:cs="Arial"/>
          <w:b/>
        </w:rPr>
        <w:t xml:space="preserve"> est une TPE</w:t>
      </w:r>
      <w:r w:rsidR="00DA168E" w:rsidRPr="00491906">
        <w:rPr>
          <w:rFonts w:cs="Arial"/>
          <w:b/>
        </w:rPr>
        <w:tab/>
      </w:r>
      <w:r w:rsidR="00DA168E" w:rsidRPr="00491906">
        <w:rPr>
          <w:rFonts w:cs="Arial"/>
          <w:b/>
        </w:rPr>
        <w:tab/>
      </w:r>
      <w:r w:rsidR="00DA168E" w:rsidRPr="00491906">
        <w:rPr>
          <w:rFonts w:cs="Arial"/>
          <w:b/>
        </w:rPr>
        <w:tab/>
      </w:r>
      <w:r w:rsidR="00DA168E" w:rsidRPr="00491906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491906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="00DA168E" w:rsidRPr="00491906">
        <w:rPr>
          <w:rFonts w:cs="Arial"/>
          <w:b/>
        </w:rPr>
        <w:fldChar w:fldCharType="end"/>
      </w:r>
      <w:r w:rsidR="00DA168E" w:rsidRPr="00491906">
        <w:rPr>
          <w:rFonts w:cs="Arial"/>
          <w:b/>
        </w:rPr>
        <w:t xml:space="preserve">  OUI </w:t>
      </w:r>
      <w:r w:rsidR="00DA168E" w:rsidRPr="00491906">
        <w:rPr>
          <w:rFonts w:cs="Arial"/>
          <w:b/>
        </w:rPr>
        <w:tab/>
        <w:t xml:space="preserve"> </w:t>
      </w:r>
      <w:r w:rsidR="00DA168E" w:rsidRPr="00491906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491906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="00DA168E" w:rsidRPr="00491906">
        <w:rPr>
          <w:rFonts w:cs="Arial"/>
          <w:b/>
        </w:rPr>
        <w:fldChar w:fldCharType="end"/>
      </w:r>
      <w:r w:rsidR="00DA168E" w:rsidRPr="00491906">
        <w:rPr>
          <w:rFonts w:cs="Arial"/>
          <w:b/>
        </w:rPr>
        <w:t xml:space="preserve">  NON</w:t>
      </w:r>
    </w:p>
    <w:p w:rsidR="00EE6532" w:rsidRPr="00491906" w:rsidRDefault="00EE6532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</w:p>
    <w:p w:rsidR="00DA168E" w:rsidRPr="00491906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 w:rsidRPr="00491906">
        <w:rPr>
          <w:rFonts w:cs="Arial"/>
          <w:b/>
        </w:rPr>
        <w:t>Le signataire est une PME</w:t>
      </w:r>
      <w:r w:rsidRPr="00491906">
        <w:rPr>
          <w:rFonts w:cs="Arial"/>
          <w:b/>
        </w:rPr>
        <w:tab/>
      </w:r>
      <w:r w:rsidRPr="00491906">
        <w:rPr>
          <w:rFonts w:cs="Arial"/>
          <w:b/>
        </w:rPr>
        <w:tab/>
      </w:r>
      <w:r w:rsidRPr="00491906">
        <w:rPr>
          <w:rFonts w:cs="Arial"/>
          <w:b/>
        </w:rPr>
        <w:tab/>
      </w:r>
      <w:r w:rsidRPr="00491906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491906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491906">
        <w:rPr>
          <w:rFonts w:cs="Arial"/>
          <w:b/>
        </w:rPr>
        <w:fldChar w:fldCharType="end"/>
      </w:r>
      <w:r w:rsidRPr="00491906">
        <w:rPr>
          <w:rFonts w:cs="Arial"/>
          <w:b/>
        </w:rPr>
        <w:t xml:space="preserve">  OUI </w:t>
      </w:r>
      <w:r w:rsidRPr="00491906">
        <w:rPr>
          <w:rFonts w:cs="Arial"/>
          <w:b/>
        </w:rPr>
        <w:tab/>
        <w:t xml:space="preserve"> </w:t>
      </w:r>
      <w:r w:rsidRPr="00491906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491906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491906">
        <w:rPr>
          <w:rFonts w:cs="Arial"/>
          <w:b/>
        </w:rPr>
        <w:fldChar w:fldCharType="end"/>
      </w:r>
      <w:r w:rsidRPr="00491906">
        <w:rPr>
          <w:rFonts w:cs="Arial"/>
          <w:b/>
        </w:rPr>
        <w:t xml:space="preserve">  NON</w:t>
      </w:r>
    </w:p>
    <w:p w:rsidR="00DA168E" w:rsidRPr="001C52F6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color w:val="FF0000"/>
        </w:rPr>
      </w:pPr>
    </w:p>
    <w:p w:rsidR="00E41C39" w:rsidRDefault="00E41C39" w:rsidP="00F42CCC">
      <w:pPr>
        <w:keepNext/>
        <w:jc w:val="both"/>
        <w:rPr>
          <w:rFonts w:cs="Arial"/>
          <w:b/>
        </w:rPr>
      </w:pPr>
    </w:p>
    <w:p w:rsidR="00786CC0" w:rsidRPr="00A43C88" w:rsidRDefault="00786CC0" w:rsidP="00F42CCC">
      <w:pPr>
        <w:keepNext/>
        <w:jc w:val="both"/>
        <w:rPr>
          <w:rFonts w:cs="Arial"/>
          <w:b/>
        </w:rPr>
      </w:pPr>
      <w:r w:rsidRPr="00A43C88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A43C88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A43C88">
        <w:rPr>
          <w:rFonts w:cs="Arial"/>
          <w:b/>
        </w:rPr>
        <w:fldChar w:fldCharType="end"/>
      </w:r>
      <w:r w:rsidRPr="00A43C88">
        <w:rPr>
          <w:rFonts w:cs="Arial"/>
          <w:b/>
        </w:rPr>
        <w:t> </w:t>
      </w:r>
      <w:r w:rsidR="007316C1" w:rsidRPr="00A43C88">
        <w:rPr>
          <w:rFonts w:cs="Arial"/>
          <w:b/>
        </w:rPr>
        <w:t>L’ensemble des membres du groupement s’engagent, sur la base de l’offre du groupement</w:t>
      </w:r>
      <w:r w:rsidRPr="00A43C88">
        <w:rPr>
          <w:rFonts w:cs="Arial"/>
          <w:b/>
        </w:rPr>
        <w:t xml:space="preserve"> </w:t>
      </w:r>
      <w:r w:rsidRPr="00A43C88">
        <w:rPr>
          <w:rFonts w:cs="Arial"/>
          <w:b/>
          <w:i/>
          <w:sz w:val="18"/>
        </w:rPr>
        <w:t>(candidature groupée)</w:t>
      </w:r>
      <w:r w:rsidR="000E2E5A" w:rsidRPr="00A43C88">
        <w:rPr>
          <w:rFonts w:cs="Arial"/>
          <w:b/>
          <w:sz w:val="18"/>
        </w:rPr>
        <w:t> </w:t>
      </w:r>
      <w:r w:rsidR="000E2E5A" w:rsidRPr="00A43C88">
        <w:rPr>
          <w:rFonts w:cs="Arial"/>
          <w:b/>
        </w:rPr>
        <w:t>: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4367"/>
        <w:gridCol w:w="4927"/>
        <w:gridCol w:w="62"/>
        <w:gridCol w:w="392"/>
      </w:tblGrid>
      <w:tr w:rsidR="00FC1A79" w:rsidRPr="00FF5E71" w:rsidTr="00F60302">
        <w:trPr>
          <w:gridAfter w:val="1"/>
          <w:wAfter w:w="392" w:type="dxa"/>
        </w:trPr>
        <w:tc>
          <w:tcPr>
            <w:tcW w:w="9748" w:type="dxa"/>
            <w:gridSpan w:val="5"/>
            <w:shd w:val="clear" w:color="auto" w:fill="auto"/>
          </w:tcPr>
          <w:p w:rsidR="00B24239" w:rsidRPr="00FF5E71" w:rsidRDefault="00FC1A79" w:rsidP="00E40A96">
            <w:pPr>
              <w:pStyle w:val="Normal1"/>
              <w:jc w:val="both"/>
              <w:rPr>
                <w:sz w:val="16"/>
              </w:rPr>
            </w:pPr>
            <w:r w:rsidRPr="00FF5E71">
              <w:rPr>
                <w:sz w:val="16"/>
              </w:rPr>
              <w:tab/>
            </w:r>
            <w:r w:rsidR="00D10571" w:rsidRPr="00FF5E71">
              <w:rPr>
                <w:sz w:val="16"/>
              </w:rPr>
              <w:t xml:space="preserve">Indiquer le nom commercial et la dénomination sociale de chaque membre du groupement, les adresses de </w:t>
            </w:r>
            <w:r w:rsidR="00E40A96">
              <w:rPr>
                <w:sz w:val="16"/>
              </w:rPr>
              <w:t>l’établissement contractant</w:t>
            </w:r>
            <w:r w:rsidR="00D10571" w:rsidRPr="00FF5E71">
              <w:rPr>
                <w:sz w:val="16"/>
              </w:rPr>
              <w:t xml:space="preserve"> et de son siège social (si elle est différente de celle de l’établissement), son adresse électronique, ses numéros de téléphone et de télécopie et son numéro SIRET – rubrique ci-dessous à dupliquer autant de fois que de membres du groupement.</w:t>
            </w:r>
          </w:p>
        </w:tc>
      </w:tr>
      <w:tr w:rsidR="00BA1A9F" w:rsidRPr="00A43C88" w:rsidTr="00F60302">
        <w:trPr>
          <w:gridBefore w:val="2"/>
          <w:wBefore w:w="392" w:type="dxa"/>
          <w:trHeight w:val="2928"/>
        </w:trPr>
        <w:tc>
          <w:tcPr>
            <w:tcW w:w="9748" w:type="dxa"/>
            <w:gridSpan w:val="4"/>
            <w:shd w:val="clear" w:color="auto" w:fill="auto"/>
          </w:tcPr>
          <w:p w:rsidR="00B24239" w:rsidRDefault="00B24239"/>
          <w:p w:rsidR="00B24239" w:rsidRDefault="00B24239">
            <w:r w:rsidRPr="00B24239">
              <w:t>M/Mme</w:t>
            </w:r>
            <w:r>
              <w:t xml:space="preserve"> : </w:t>
            </w:r>
            <w:r w:rsidRPr="00B24239">
              <w:tab/>
            </w:r>
            <w:r w:rsidRPr="00B24239">
              <w:tab/>
            </w:r>
            <w:r w:rsidRPr="00B24239">
              <w:tab/>
            </w:r>
            <w:r w:rsidRPr="00B24239">
              <w:tab/>
            </w:r>
            <w:r w:rsidR="00F60302">
              <w:t>Société :</w:t>
            </w:r>
          </w:p>
          <w:p w:rsidR="00B24239" w:rsidRDefault="00B24239">
            <w:r w:rsidRPr="00B24239">
              <w:t>Agissant en qualité de</w:t>
            </w:r>
            <w:r>
              <w:t xml:space="preserve"> </w:t>
            </w:r>
            <w:r w:rsidRPr="00F60302">
              <w:rPr>
                <w:u w:val="single"/>
              </w:rPr>
              <w:t>mandataire du groupement</w:t>
            </w:r>
            <w:r w:rsidRPr="00B24239">
              <w:t xml:space="preserve"> :</w:t>
            </w:r>
            <w:r w:rsidRPr="00B24239">
              <w:tab/>
            </w:r>
          </w:p>
          <w:p w:rsidR="00B24239" w:rsidRDefault="00B24239"/>
          <w:tbl>
            <w:tblPr>
              <w:tblW w:w="9578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51"/>
              <w:gridCol w:w="4927"/>
            </w:tblGrid>
            <w:tr w:rsidR="00BA1A9F" w:rsidRPr="00A43C88" w:rsidTr="00AF02F2">
              <w:trPr>
                <w:trHeight w:val="2589"/>
              </w:trPr>
              <w:tc>
                <w:tcPr>
                  <w:tcW w:w="4651" w:type="dxa"/>
                  <w:shd w:val="clear" w:color="auto" w:fill="auto"/>
                </w:tcPr>
                <w:tbl>
                  <w:tblPr>
                    <w:tblW w:w="4392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0"/>
                    <w:gridCol w:w="2302"/>
                    <w:gridCol w:w="236"/>
                    <w:gridCol w:w="18"/>
                    <w:gridCol w:w="1304"/>
                    <w:gridCol w:w="254"/>
                    <w:gridCol w:w="18"/>
                  </w:tblGrid>
                  <w:tr w:rsidR="00BA1A9F" w:rsidRPr="00A43C88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:rsidR="00BA1A9F" w:rsidRPr="00A43C88" w:rsidRDefault="00BA1A9F" w:rsidP="00F60302">
                        <w:pPr>
                          <w:pStyle w:val="Normal1"/>
                        </w:pPr>
                        <w:r w:rsidRPr="00A43C88">
                          <w:t>Nom commercial et dénomination sociale </w:t>
                        </w:r>
                        <w:r w:rsidR="00F60302">
                          <w:t>(</w:t>
                        </w:r>
                        <w:r w:rsidR="00B24239">
                          <w:t>mandataire</w:t>
                        </w:r>
                        <w:r w:rsidR="00F60302">
                          <w:t>)</w:t>
                        </w:r>
                        <w:r w:rsidR="00B24239">
                          <w:t xml:space="preserve"> </w:t>
                        </w:r>
                        <w:r w:rsidRPr="00A43C88">
                          <w:t>:</w:t>
                        </w:r>
                      </w:p>
                    </w:tc>
                  </w:tr>
                  <w:tr w:rsidR="00BA1A9F" w:rsidRPr="00A43C88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:rsidR="00BA1A9F" w:rsidRPr="00A43C88" w:rsidRDefault="00BA1A9F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:rsidR="00BA1A9F" w:rsidRPr="00A43C88" w:rsidRDefault="00BA1A9F" w:rsidP="00A43C88">
                        <w:pPr>
                          <w:pStyle w:val="Normal1"/>
                        </w:pPr>
                      </w:p>
                    </w:tc>
                  </w:tr>
                  <w:tr w:rsidR="00BA1A9F" w:rsidRPr="00A43C88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:rsidR="00BA1A9F" w:rsidRPr="00A43C88" w:rsidRDefault="00BA1A9F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:rsidR="00BA1A9F" w:rsidRPr="00A43C88" w:rsidRDefault="00BA1A9F" w:rsidP="00A43C88">
                        <w:pPr>
                          <w:pStyle w:val="Normal1"/>
                        </w:pPr>
                      </w:p>
                    </w:tc>
                  </w:tr>
                  <w:tr w:rsidR="00BA1A9F" w:rsidRPr="00A43C88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:rsidR="00BA1A9F" w:rsidRPr="00A43C88" w:rsidRDefault="00BA1A9F" w:rsidP="00B509FA">
                        <w:pPr>
                          <w:pStyle w:val="Normal1"/>
                        </w:pPr>
                        <w:r w:rsidRPr="00A43C88">
                          <w:t>N° SIRE</w:t>
                        </w:r>
                        <w:r w:rsidR="00B509FA">
                          <w:t>N</w:t>
                        </w:r>
                        <w:r w:rsidRPr="00A43C88">
                          <w:t xml:space="preserve"> + NIC</w:t>
                        </w:r>
                        <w:r w:rsidR="00E40A96">
                          <w:t xml:space="preserve"> (</w:t>
                        </w:r>
                        <w:r w:rsidR="00E40A96" w:rsidRPr="00E40A96">
                          <w:rPr>
                            <w:i/>
                            <w:sz w:val="16"/>
                            <w:szCs w:val="16"/>
                          </w:rPr>
                          <w:t>de l’établissement contractant</w:t>
                        </w:r>
                        <w:r w:rsidR="00E40A96">
                          <w:t>)</w:t>
                        </w:r>
                        <w:r w:rsidRPr="00A43C88">
                          <w:t> :</w:t>
                        </w:r>
                      </w:p>
                    </w:tc>
                  </w:tr>
                  <w:tr w:rsidR="000D0102" w:rsidRPr="00A43C88" w:rsidTr="00B24239">
                    <w:trPr>
                      <w:gridAfter w:val="1"/>
                      <w:wAfter w:w="20" w:type="pct"/>
                      <w:trHeight w:val="251"/>
                      <w:jc w:val="center"/>
                    </w:trPr>
                    <w:tc>
                      <w:tcPr>
                        <w:tcW w:w="296" w:type="pct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21" w:type="pct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69" w:type="pct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>-</w:t>
                        </w:r>
                      </w:p>
                    </w:tc>
                    <w:tc>
                      <w:tcPr>
                        <w:tcW w:w="1794" w:type="pct"/>
                        <w:gridSpan w:val="3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B24239">
                    <w:trPr>
                      <w:trHeight w:val="251"/>
                      <w:jc w:val="center"/>
                    </w:trPr>
                    <w:tc>
                      <w:tcPr>
                        <w:tcW w:w="3206" w:type="pct"/>
                        <w:gridSpan w:val="4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  <w:r w:rsidRPr="00A43C88">
                          <w:t xml:space="preserve">Code APE : </w:t>
                        </w:r>
                      </w:p>
                    </w:tc>
                    <w:tc>
                      <w:tcPr>
                        <w:tcW w:w="1485" w:type="pct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310" w:type="pct"/>
                        <w:gridSpan w:val="2"/>
                        <w:shd w:val="clear" w:color="auto" w:fill="auto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</w:tbl>
                <w:p w:rsidR="00BA1A9F" w:rsidRPr="00A43C88" w:rsidRDefault="00BA1A9F" w:rsidP="00A43C88">
                  <w:pPr>
                    <w:pStyle w:val="Normal1"/>
                  </w:pPr>
                </w:p>
              </w:tc>
              <w:tc>
                <w:tcPr>
                  <w:tcW w:w="4927" w:type="dxa"/>
                  <w:shd w:val="clear" w:color="auto" w:fill="auto"/>
                </w:tcPr>
                <w:tbl>
                  <w:tblPr>
                    <w:tblW w:w="4393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2"/>
                    <w:gridCol w:w="213"/>
                    <w:gridCol w:w="1161"/>
                    <w:gridCol w:w="1997"/>
                  </w:tblGrid>
                  <w:tr w:rsidR="009659E7" w:rsidRPr="00A43C88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  <w:r w:rsidRPr="00A43C88">
                          <w:t>Adresse :</w:t>
                        </w: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</w:p>
                    </w:tc>
                  </w:tr>
                  <w:tr w:rsidR="009659E7" w:rsidRPr="00A43C88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</w:p>
                    </w:tc>
                  </w:tr>
                  <w:tr w:rsidR="000D0102" w:rsidRPr="00A43C88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1564" w:type="pct"/>
                        <w:gridSpan w:val="2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  <w:tc>
                      <w:tcPr>
                        <w:tcW w:w="2273" w:type="pct"/>
                        <w:shd w:val="clear" w:color="auto" w:fill="D9D9D9"/>
                        <w:vAlign w:val="center"/>
                      </w:tcPr>
                      <w:p w:rsidR="000D0102" w:rsidRPr="00A43C88" w:rsidRDefault="000D0102" w:rsidP="00A43C88">
                        <w:pPr>
                          <w:pStyle w:val="Normal1"/>
                        </w:pPr>
                      </w:p>
                    </w:tc>
                  </w:tr>
                  <w:tr w:rsidR="009659E7" w:rsidRPr="00A43C88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  <w:r w:rsidRPr="00A43C88">
                          <w:t>Courriel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</w:p>
                    </w:tc>
                  </w:tr>
                  <w:tr w:rsidR="009659E7" w:rsidRPr="00A43C88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  <w:r w:rsidRPr="00A43C88">
                          <w:t>Téléphone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:rsidR="009659E7" w:rsidRPr="00A43C88" w:rsidRDefault="009659E7" w:rsidP="00A43C88">
                        <w:pPr>
                          <w:pStyle w:val="Normal1"/>
                        </w:pPr>
                      </w:p>
                    </w:tc>
                  </w:tr>
                </w:tbl>
                <w:p w:rsidR="00BA1A9F" w:rsidRPr="00A43C88" w:rsidRDefault="00BA1A9F" w:rsidP="00A43C88">
                  <w:pPr>
                    <w:pStyle w:val="Normal1"/>
                  </w:pPr>
                </w:p>
              </w:tc>
            </w:tr>
          </w:tbl>
          <w:p w:rsidR="00BA1A9F" w:rsidRPr="00A43C88" w:rsidRDefault="00BA1A9F" w:rsidP="00A43C88">
            <w:pPr>
              <w:pStyle w:val="Normal1"/>
            </w:pPr>
          </w:p>
        </w:tc>
      </w:tr>
      <w:tr w:rsidR="00F60302" w:rsidRPr="00A43C88" w:rsidTr="00F60302">
        <w:tblPrEx>
          <w:tblBorders>
            <w:insideH w:val="single" w:sz="4" w:space="0" w:color="auto"/>
          </w:tblBorders>
        </w:tblPrEx>
        <w:trPr>
          <w:gridBefore w:val="1"/>
          <w:gridAfter w:val="2"/>
          <w:wBefore w:w="108" w:type="dxa"/>
          <w:wAfter w:w="454" w:type="dxa"/>
          <w:trHeight w:val="2589"/>
        </w:trPr>
        <w:tc>
          <w:tcPr>
            <w:tcW w:w="4651" w:type="dxa"/>
            <w:gridSpan w:val="2"/>
            <w:shd w:val="clear" w:color="auto" w:fill="auto"/>
          </w:tcPr>
          <w:tbl>
            <w:tblPr>
              <w:tblW w:w="4392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"/>
              <w:gridCol w:w="2302"/>
              <w:gridCol w:w="236"/>
              <w:gridCol w:w="18"/>
              <w:gridCol w:w="1304"/>
              <w:gridCol w:w="254"/>
              <w:gridCol w:w="18"/>
            </w:tblGrid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:rsidR="00F60302" w:rsidRPr="00A43C88" w:rsidRDefault="00F60302" w:rsidP="00F60302">
                  <w:pPr>
                    <w:pStyle w:val="Normal1"/>
                  </w:pPr>
                  <w:r w:rsidRPr="00A43C88">
                    <w:lastRenderedPageBreak/>
                    <w:t>Nom commercial et dénomination sociale </w:t>
                  </w:r>
                  <w:r>
                    <w:t xml:space="preserve">(membre du groupement) </w:t>
                  </w:r>
                  <w:r w:rsidRPr="00A43C88">
                    <w:t>:</w:t>
                  </w: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>N° SIRE</w:t>
                  </w:r>
                  <w:r>
                    <w:t>N</w:t>
                  </w:r>
                  <w:r w:rsidRPr="00A43C88">
                    <w:t xml:space="preserve"> + NIC</w:t>
                  </w:r>
                  <w:r>
                    <w:t xml:space="preserve"> (</w:t>
                  </w:r>
                  <w:r w:rsidRPr="00E40A96">
                    <w:rPr>
                      <w:i/>
                      <w:sz w:val="16"/>
                      <w:szCs w:val="16"/>
                    </w:rPr>
                    <w:t>de l’établissement contractant</w:t>
                  </w:r>
                  <w:r>
                    <w:t>)</w:t>
                  </w:r>
                  <w:r w:rsidRPr="00A43C88">
                    <w:t> :</w:t>
                  </w:r>
                </w:p>
              </w:tc>
            </w:tr>
            <w:tr w:rsidR="00F60302" w:rsidRPr="00A43C88" w:rsidTr="002A335D">
              <w:trPr>
                <w:gridAfter w:val="1"/>
                <w:wAfter w:w="20" w:type="pct"/>
                <w:trHeight w:val="251"/>
                <w:jc w:val="center"/>
              </w:trPr>
              <w:tc>
                <w:tcPr>
                  <w:tcW w:w="296" w:type="pct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2621" w:type="pct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269" w:type="pct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>-</w:t>
                  </w:r>
                </w:p>
              </w:tc>
              <w:tc>
                <w:tcPr>
                  <w:tcW w:w="1794" w:type="pct"/>
                  <w:gridSpan w:val="3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3206" w:type="pct"/>
                  <w:gridSpan w:val="4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 xml:space="preserve">Code APE : </w:t>
                  </w:r>
                </w:p>
              </w:tc>
              <w:tc>
                <w:tcPr>
                  <w:tcW w:w="1485" w:type="pct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310" w:type="pct"/>
                  <w:gridSpan w:val="2"/>
                  <w:shd w:val="clear" w:color="auto" w:fill="auto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</w:tbl>
          <w:p w:rsidR="00F60302" w:rsidRPr="00A43C88" w:rsidRDefault="00F60302" w:rsidP="002A335D">
            <w:pPr>
              <w:pStyle w:val="Normal1"/>
            </w:pPr>
          </w:p>
        </w:tc>
        <w:tc>
          <w:tcPr>
            <w:tcW w:w="4927" w:type="dxa"/>
            <w:shd w:val="clear" w:color="auto" w:fill="auto"/>
          </w:tcPr>
          <w:tbl>
            <w:tblPr>
              <w:tblW w:w="4393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213"/>
              <w:gridCol w:w="1161"/>
              <w:gridCol w:w="1997"/>
            </w:tblGrid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1163" w:type="pct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>Adresse :</w:t>
                  </w: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1163" w:type="pct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1163" w:type="pct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1564" w:type="pct"/>
                  <w:gridSpan w:val="2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  <w:tc>
                <w:tcPr>
                  <w:tcW w:w="2273" w:type="pct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>Courriel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  <w:tr w:rsidR="00F60302" w:rsidRPr="00A43C88" w:rsidTr="002A335D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:rsidR="00F60302" w:rsidRPr="00A43C88" w:rsidRDefault="00F60302" w:rsidP="002A335D">
                  <w:pPr>
                    <w:pStyle w:val="Normal1"/>
                  </w:pPr>
                  <w:r w:rsidRPr="00A43C88">
                    <w:t>Téléphone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:rsidR="00F60302" w:rsidRPr="00A43C88" w:rsidRDefault="00F60302" w:rsidP="002A335D">
                  <w:pPr>
                    <w:pStyle w:val="Normal1"/>
                  </w:pPr>
                </w:p>
              </w:tc>
            </w:tr>
          </w:tbl>
          <w:p w:rsidR="00F60302" w:rsidRPr="00A43C88" w:rsidRDefault="00F60302" w:rsidP="002A335D">
            <w:pPr>
              <w:pStyle w:val="Normal1"/>
            </w:pPr>
          </w:p>
        </w:tc>
      </w:tr>
    </w:tbl>
    <w:p w:rsidR="00A43C88" w:rsidRDefault="00A43C88" w:rsidP="00A43C88">
      <w:pPr>
        <w:pStyle w:val="Normal1"/>
      </w:pPr>
    </w:p>
    <w:p w:rsidR="00A43C88" w:rsidRDefault="00A43C88">
      <w:pPr>
        <w:rPr>
          <w:rFonts w:cs="Arial"/>
          <w:b/>
          <w:sz w:val="18"/>
          <w:szCs w:val="18"/>
        </w:rPr>
      </w:pPr>
    </w:p>
    <w:p w:rsidR="004C2592" w:rsidRDefault="002D6C8B" w:rsidP="00A43C88">
      <w:pPr>
        <w:rPr>
          <w:sz w:val="24"/>
        </w:rPr>
      </w:pPr>
      <w:proofErr w:type="gramStart"/>
      <w:r w:rsidRPr="001A5489">
        <w:rPr>
          <w:sz w:val="24"/>
        </w:rPr>
        <w:t>à</w:t>
      </w:r>
      <w:proofErr w:type="gramEnd"/>
      <w:r w:rsidRPr="001A5489">
        <w:rPr>
          <w:sz w:val="24"/>
        </w:rPr>
        <w:t xml:space="preserve"> exécuter les prestations demandé</w:t>
      </w:r>
      <w:r w:rsidR="00887CDF" w:rsidRPr="001A5489">
        <w:rPr>
          <w:sz w:val="24"/>
        </w:rPr>
        <w:t>es dans les conditions définies</w:t>
      </w:r>
      <w:r w:rsidRPr="001A5489">
        <w:rPr>
          <w:sz w:val="24"/>
        </w:rPr>
        <w:t xml:space="preserve"> ci-après :</w:t>
      </w:r>
    </w:p>
    <w:p w:rsidR="002D6C8B" w:rsidRPr="001A5489" w:rsidRDefault="002D6C8B" w:rsidP="00A43C88">
      <w:pPr>
        <w:rPr>
          <w:sz w:val="24"/>
        </w:rPr>
      </w:pPr>
    </w:p>
    <w:bookmarkStart w:id="3" w:name="CaseACocher108"/>
    <w:p w:rsidR="002D6C8B" w:rsidRPr="00A43C88" w:rsidRDefault="0084394B" w:rsidP="00A43C88">
      <w:pPr>
        <w:pStyle w:val="Normal1"/>
        <w:rPr>
          <w:sz w:val="22"/>
        </w:rPr>
      </w:pPr>
      <w:r w:rsidRPr="00A43C88">
        <w:rPr>
          <w:sz w:val="22"/>
        </w:rPr>
        <w:fldChar w:fldCharType="begin">
          <w:ffData>
            <w:name w:val="CaseACocher108"/>
            <w:enabled/>
            <w:calcOnExit w:val="0"/>
            <w:checkBox>
              <w:sizeAuto/>
              <w:default w:val="1"/>
            </w:checkBox>
          </w:ffData>
        </w:fldChar>
      </w:r>
      <w:r w:rsidRPr="00A43C88">
        <w:rPr>
          <w:sz w:val="22"/>
        </w:rPr>
        <w:instrText xml:space="preserve"> FORMCHECKBOX </w:instrText>
      </w:r>
      <w:r w:rsidR="005454D6">
        <w:rPr>
          <w:sz w:val="22"/>
        </w:rPr>
      </w:r>
      <w:r w:rsidR="005454D6">
        <w:rPr>
          <w:sz w:val="22"/>
        </w:rPr>
        <w:fldChar w:fldCharType="separate"/>
      </w:r>
      <w:r w:rsidRPr="00A43C88">
        <w:rPr>
          <w:sz w:val="22"/>
        </w:rPr>
        <w:fldChar w:fldCharType="end"/>
      </w:r>
      <w:bookmarkEnd w:id="3"/>
      <w:r w:rsidR="002D6C8B" w:rsidRPr="00A43C88">
        <w:rPr>
          <w:sz w:val="22"/>
        </w:rPr>
        <w:t xml:space="preserve"> </w:t>
      </w:r>
      <w:proofErr w:type="gramStart"/>
      <w:r w:rsidR="002D6C8B" w:rsidRPr="00A43C88">
        <w:rPr>
          <w:sz w:val="22"/>
        </w:rPr>
        <w:t>aux</w:t>
      </w:r>
      <w:proofErr w:type="gramEnd"/>
      <w:r w:rsidR="002D6C8B" w:rsidRPr="00A43C88">
        <w:rPr>
          <w:sz w:val="22"/>
        </w:rPr>
        <w:t xml:space="preserve"> prix </w:t>
      </w:r>
      <w:r w:rsidR="002D6C8B" w:rsidRPr="00E07EDF">
        <w:rPr>
          <w:sz w:val="22"/>
        </w:rPr>
        <w:t xml:space="preserve">indiqués </w:t>
      </w:r>
      <w:r w:rsidR="00491906" w:rsidRPr="00E07EDF">
        <w:rPr>
          <w:sz w:val="22"/>
        </w:rPr>
        <w:t>à l’annexe financière</w:t>
      </w:r>
      <w:r w:rsidR="00B91E51" w:rsidRPr="00E07EDF">
        <w:rPr>
          <w:sz w:val="22"/>
        </w:rPr>
        <w:t xml:space="preserve"> </w:t>
      </w:r>
      <w:r w:rsidR="002D6C8B" w:rsidRPr="00E07EDF">
        <w:rPr>
          <w:sz w:val="22"/>
        </w:rPr>
        <w:t xml:space="preserve">: </w:t>
      </w:r>
    </w:p>
    <w:p w:rsidR="00216CA5" w:rsidRPr="00A43C88" w:rsidRDefault="00216CA5" w:rsidP="00216CA5">
      <w:pPr>
        <w:pStyle w:val="fcase1ertab"/>
        <w:ind w:left="0" w:firstLine="0"/>
        <w:rPr>
          <w:rFonts w:ascii="Arial" w:hAnsi="Arial" w:cs="Arial"/>
          <w:sz w:val="24"/>
        </w:rPr>
      </w:pPr>
    </w:p>
    <w:p w:rsidR="00216CA5" w:rsidRPr="0000336F" w:rsidRDefault="00216CA5" w:rsidP="00A43C88">
      <w:pPr>
        <w:pStyle w:val="Normal1"/>
      </w:pPr>
      <w:r w:rsidRPr="0000336F">
        <w:t xml:space="preserve">Les montants minimum et maximum du </w:t>
      </w:r>
      <w:r w:rsidRPr="002B3050">
        <w:t xml:space="preserve">marché </w:t>
      </w:r>
      <w:r w:rsidR="00491906" w:rsidRPr="002B3050">
        <w:t xml:space="preserve">pour la durée </w:t>
      </w:r>
      <w:r w:rsidR="00E07EDF" w:rsidRPr="002B3050">
        <w:t>de 48 mois</w:t>
      </w:r>
      <w:r w:rsidR="00491906" w:rsidRPr="002B3050">
        <w:t xml:space="preserve"> </w:t>
      </w:r>
      <w:r w:rsidR="00491906" w:rsidRPr="0000336F">
        <w:t>s</w:t>
      </w:r>
      <w:r w:rsidRPr="0000336F">
        <w:t xml:space="preserve">ont les suivants : </w:t>
      </w:r>
    </w:p>
    <w:tbl>
      <w:tblPr>
        <w:tblW w:w="925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095"/>
        <w:gridCol w:w="1599"/>
        <w:gridCol w:w="1559"/>
      </w:tblGrid>
      <w:tr w:rsidR="00A435B7" w:rsidRPr="0000336F" w:rsidTr="00DA66D5">
        <w:trPr>
          <w:trHeight w:hRule="exact" w:val="257"/>
        </w:trPr>
        <w:tc>
          <w:tcPr>
            <w:tcW w:w="6095" w:type="dxa"/>
            <w:shd w:val="clear" w:color="auto" w:fill="auto"/>
            <w:vAlign w:val="center"/>
          </w:tcPr>
          <w:p w:rsidR="00A435B7" w:rsidRPr="0000336F" w:rsidRDefault="00A435B7" w:rsidP="00CD1A11">
            <w:pPr>
              <w:pStyle w:val="fcase1ertab"/>
              <w:tabs>
                <w:tab w:val="left" w:leader="dot" w:pos="5670"/>
              </w:tabs>
              <w:ind w:left="0" w:firstLine="0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:rsidR="00A435B7" w:rsidRPr="0000336F" w:rsidRDefault="00A435B7" w:rsidP="00CD1A11">
            <w:pPr>
              <w:pStyle w:val="fcase1ertab"/>
              <w:tabs>
                <w:tab w:val="left" w:leader="dot" w:pos="5670"/>
              </w:tabs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00336F">
              <w:rPr>
                <w:rFonts w:ascii="Arial" w:hAnsi="Arial" w:cs="Arial"/>
                <w:b/>
                <w:sz w:val="20"/>
              </w:rPr>
              <w:t>HT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5B7" w:rsidRPr="0000336F" w:rsidRDefault="00A435B7" w:rsidP="00CD1A11">
            <w:pPr>
              <w:pStyle w:val="fcase1ertab"/>
              <w:tabs>
                <w:tab w:val="left" w:leader="dot" w:pos="5670"/>
              </w:tabs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00336F">
              <w:rPr>
                <w:rFonts w:ascii="Arial" w:hAnsi="Arial" w:cs="Arial"/>
                <w:b/>
                <w:sz w:val="20"/>
              </w:rPr>
              <w:t>TTC</w:t>
            </w:r>
          </w:p>
        </w:tc>
      </w:tr>
      <w:tr w:rsidR="005E075C" w:rsidRPr="0000336F" w:rsidTr="00DA66D5">
        <w:trPr>
          <w:trHeight w:hRule="exact" w:val="989"/>
        </w:trPr>
        <w:tc>
          <w:tcPr>
            <w:tcW w:w="6095" w:type="dxa"/>
            <w:shd w:val="clear" w:color="auto" w:fill="auto"/>
            <w:vAlign w:val="center"/>
          </w:tcPr>
          <w:p w:rsidR="005E075C" w:rsidRPr="0000336F" w:rsidRDefault="005E075C" w:rsidP="00491906">
            <w:pPr>
              <w:pStyle w:val="fcase1ertab"/>
              <w:tabs>
                <w:tab w:val="clear" w:pos="426"/>
                <w:tab w:val="left" w:pos="0"/>
                <w:tab w:val="left" w:leader="dot" w:pos="5845"/>
              </w:tabs>
              <w:spacing w:before="120" w:after="120"/>
              <w:ind w:left="0" w:firstLine="0"/>
              <w:rPr>
                <w:rFonts w:ascii="Arial" w:hAnsi="Arial" w:cs="Arial"/>
                <w:b/>
              </w:rPr>
            </w:pPr>
            <w:r w:rsidRPr="0000336F">
              <w:rPr>
                <w:rFonts w:ascii="Arial" w:hAnsi="Arial" w:cs="Arial"/>
                <w:b/>
              </w:rPr>
              <w:t>Montant MINIMUM du marché</w:t>
            </w:r>
            <w:r w:rsidR="00D8441A" w:rsidRPr="0000336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99" w:type="dxa"/>
            <w:shd w:val="clear" w:color="auto" w:fill="D9D9D9"/>
            <w:vAlign w:val="center"/>
          </w:tcPr>
          <w:p w:rsidR="005E075C" w:rsidRPr="0000336F" w:rsidRDefault="0000336F" w:rsidP="00EA46ED">
            <w:pPr>
              <w:pStyle w:val="fcase1ertab"/>
              <w:tabs>
                <w:tab w:val="left" w:leader="dot" w:pos="5670"/>
              </w:tabs>
              <w:spacing w:before="120" w:after="120"/>
              <w:ind w:left="0" w:firstLine="0"/>
              <w:jc w:val="right"/>
              <w:rPr>
                <w:rFonts w:ascii="Arial" w:hAnsi="Arial" w:cs="Arial"/>
                <w:b/>
              </w:rPr>
            </w:pPr>
            <w:r w:rsidRPr="0000336F">
              <w:rPr>
                <w:rFonts w:ascii="Arial" w:hAnsi="Arial" w:cs="Arial"/>
                <w:b/>
              </w:rPr>
              <w:t xml:space="preserve">90 000 </w:t>
            </w:r>
            <w:r w:rsidR="00EA46ED" w:rsidRPr="0000336F">
              <w:rPr>
                <w:rFonts w:ascii="Arial" w:hAnsi="Arial" w:cs="Arial"/>
                <w:b/>
              </w:rPr>
              <w:t>€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5E075C" w:rsidRPr="0000336F" w:rsidRDefault="005C0918" w:rsidP="00EA46ED">
            <w:pPr>
              <w:pStyle w:val="fcase1ertab"/>
              <w:tabs>
                <w:tab w:val="left" w:leader="dot" w:pos="5670"/>
              </w:tabs>
              <w:spacing w:before="120" w:after="120"/>
              <w:ind w:left="0"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108 000 </w:t>
            </w:r>
            <w:r w:rsidR="00EA46ED" w:rsidRPr="0000336F">
              <w:rPr>
                <w:rFonts w:ascii="Arial" w:hAnsi="Arial" w:cs="Arial"/>
                <w:b/>
              </w:rPr>
              <w:t>€</w:t>
            </w:r>
          </w:p>
        </w:tc>
      </w:tr>
    </w:tbl>
    <w:p w:rsidR="00EA46ED" w:rsidRPr="0000336F" w:rsidRDefault="00EA46ED">
      <w:pPr>
        <w:rPr>
          <w:rFonts w:cs="Arial"/>
          <w:sz w:val="10"/>
          <w:szCs w:val="10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5E075C" w:rsidRPr="00A43C88" w:rsidTr="00F42CCC">
        <w:trPr>
          <w:trHeight w:hRule="exact" w:val="725"/>
        </w:trPr>
        <w:tc>
          <w:tcPr>
            <w:tcW w:w="6095" w:type="dxa"/>
            <w:shd w:val="clear" w:color="auto" w:fill="auto"/>
            <w:vAlign w:val="center"/>
          </w:tcPr>
          <w:p w:rsidR="005E075C" w:rsidRPr="0000336F" w:rsidRDefault="00216CA5" w:rsidP="00491906">
            <w:pPr>
              <w:pStyle w:val="fcase1ertab"/>
              <w:tabs>
                <w:tab w:val="clear" w:pos="426"/>
                <w:tab w:val="left" w:pos="0"/>
                <w:tab w:val="left" w:leader="dot" w:pos="5670"/>
              </w:tabs>
              <w:spacing w:before="120" w:after="120"/>
              <w:ind w:left="0" w:firstLine="0"/>
              <w:rPr>
                <w:rFonts w:ascii="Arial" w:hAnsi="Arial" w:cs="Arial"/>
                <w:b/>
              </w:rPr>
            </w:pPr>
            <w:r w:rsidRPr="0000336F">
              <w:rPr>
                <w:rFonts w:ascii="Arial" w:hAnsi="Arial" w:cs="Arial"/>
                <w:b/>
              </w:rPr>
              <w:t xml:space="preserve">Montant MAXIMUM du marché 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5E075C" w:rsidRPr="0000336F" w:rsidRDefault="0000336F" w:rsidP="00EA46ED">
            <w:pPr>
              <w:pStyle w:val="fcase1ertab"/>
              <w:tabs>
                <w:tab w:val="left" w:leader="dot" w:pos="5670"/>
              </w:tabs>
              <w:spacing w:before="120" w:after="120"/>
              <w:ind w:left="0"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1 000 000 </w:t>
            </w:r>
            <w:r w:rsidR="00F42CCC" w:rsidRPr="0000336F">
              <w:rPr>
                <w:rFonts w:ascii="Arial" w:hAnsi="Arial" w:cs="Arial"/>
                <w:b/>
              </w:rPr>
              <w:t>€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5E075C" w:rsidRPr="00A43C88" w:rsidRDefault="005C0918" w:rsidP="00EA46ED">
            <w:pPr>
              <w:pStyle w:val="fcase1ertab"/>
              <w:tabs>
                <w:tab w:val="left" w:leader="dot" w:pos="5670"/>
              </w:tabs>
              <w:spacing w:before="120" w:after="120"/>
              <w:ind w:left="0" w:firstLine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1 200 000 </w:t>
            </w:r>
            <w:r w:rsidR="00F42CCC" w:rsidRPr="0000336F">
              <w:rPr>
                <w:rFonts w:ascii="Arial" w:hAnsi="Arial" w:cs="Arial"/>
                <w:b/>
              </w:rPr>
              <w:t>€</w:t>
            </w:r>
          </w:p>
        </w:tc>
      </w:tr>
    </w:tbl>
    <w:p w:rsidR="00491906" w:rsidRDefault="00491906" w:rsidP="00D10571">
      <w:pPr>
        <w:pStyle w:val="fcase1ertab"/>
        <w:spacing w:before="120"/>
        <w:ind w:left="0" w:firstLine="0"/>
        <w:rPr>
          <w:rFonts w:ascii="Arial" w:hAnsi="Arial" w:cs="Arial"/>
          <w:i/>
          <w:color w:val="FF0000"/>
          <w:sz w:val="20"/>
          <w:u w:val="single"/>
        </w:rPr>
      </w:pPr>
    </w:p>
    <w:p w:rsidR="009F3305" w:rsidRPr="00A43C88" w:rsidRDefault="009F3305" w:rsidP="00BE6ADC">
      <w:pPr>
        <w:pStyle w:val="Titre1"/>
      </w:pPr>
      <w:bookmarkStart w:id="4" w:name="_Toc219714913"/>
      <w:r w:rsidRPr="00A43C88">
        <w:t xml:space="preserve">Durée </w:t>
      </w:r>
      <w:r w:rsidR="00356C00">
        <w:t>du marché</w:t>
      </w:r>
      <w:r w:rsidR="00E41C39">
        <w:t>, délais d’exécution</w:t>
      </w:r>
      <w:bookmarkEnd w:id="4"/>
    </w:p>
    <w:p w:rsidR="00B91E51" w:rsidRDefault="00B91E51" w:rsidP="00B91E51">
      <w:pPr>
        <w:pStyle w:val="Commentaire"/>
      </w:pPr>
    </w:p>
    <w:p w:rsidR="00731878" w:rsidRDefault="001725CC" w:rsidP="00731878">
      <w:pPr>
        <w:pStyle w:val="Corpsdetexte"/>
        <w:ind w:left="0" w:firstLine="0"/>
      </w:pPr>
      <w:r>
        <w:t xml:space="preserve">La durée du marché est de </w:t>
      </w:r>
      <w:r w:rsidR="00B91E51">
        <w:t>24 mois</w:t>
      </w:r>
      <w:r>
        <w:t xml:space="preserve"> </w:t>
      </w:r>
      <w:r w:rsidR="00356C00">
        <w:t xml:space="preserve">à compter </w:t>
      </w:r>
      <w:r>
        <w:t>de sa date de notification</w:t>
      </w:r>
      <w:r w:rsidR="00731878">
        <w:t>.</w:t>
      </w:r>
    </w:p>
    <w:p w:rsidR="00B91E51" w:rsidRDefault="00B91E51" w:rsidP="001725CC"/>
    <w:p w:rsidR="00B91E51" w:rsidRDefault="001725CC" w:rsidP="001725CC">
      <w:r w:rsidRPr="00E5066F">
        <w:t xml:space="preserve">Il est reconductible </w:t>
      </w:r>
      <w:r w:rsidR="00B91E51" w:rsidRPr="002B3050">
        <w:t>deux</w:t>
      </w:r>
      <w:r w:rsidRPr="002B3050">
        <w:t xml:space="preserve"> fois</w:t>
      </w:r>
      <w:r w:rsidRPr="00E5066F">
        <w:t xml:space="preserve">, pour une période </w:t>
      </w:r>
      <w:r w:rsidRPr="002B3050">
        <w:t>d’un an</w:t>
      </w:r>
      <w:r w:rsidRPr="00E5066F">
        <w:t xml:space="preserve">, par reconduction </w:t>
      </w:r>
      <w:r w:rsidR="001017D5" w:rsidRPr="002B3050">
        <w:t xml:space="preserve">tacite </w:t>
      </w:r>
      <w:r w:rsidRPr="00E5066F">
        <w:t>avec un préavis d</w:t>
      </w:r>
      <w:r w:rsidR="00B91E51">
        <w:t>e deux mois</w:t>
      </w:r>
      <w:r w:rsidRPr="00E5066F">
        <w:t xml:space="preserve">. </w:t>
      </w:r>
    </w:p>
    <w:p w:rsidR="001725CC" w:rsidRPr="00E5066F" w:rsidRDefault="001725CC" w:rsidP="001725CC">
      <w:r w:rsidRPr="00E5066F">
        <w:t>Le titulaire ne peut refuser la reconduction.</w:t>
      </w:r>
    </w:p>
    <w:p w:rsidR="001725CC" w:rsidRDefault="001725CC" w:rsidP="001725CC"/>
    <w:p w:rsidR="00E41C39" w:rsidRDefault="00DA168E" w:rsidP="008133E4">
      <w:pPr>
        <w:pStyle w:val="Corpsdetexte"/>
        <w:ind w:left="0" w:firstLine="0"/>
        <w:rPr>
          <w:snapToGrid/>
        </w:rPr>
      </w:pPr>
      <w:r w:rsidRPr="00E5066F">
        <w:rPr>
          <w:snapToGrid/>
        </w:rPr>
        <w:t>Les délais</w:t>
      </w:r>
      <w:r w:rsidR="00E41C39" w:rsidRPr="00E5066F">
        <w:rPr>
          <w:snapToGrid/>
        </w:rPr>
        <w:t xml:space="preserve"> d’exécution se confond</w:t>
      </w:r>
      <w:r w:rsidRPr="00E5066F">
        <w:rPr>
          <w:snapToGrid/>
        </w:rPr>
        <w:t>ent</w:t>
      </w:r>
      <w:r w:rsidR="00E41C39" w:rsidRPr="00E5066F">
        <w:rPr>
          <w:snapToGrid/>
        </w:rPr>
        <w:t xml:space="preserve"> avec la durée du marché.</w:t>
      </w:r>
    </w:p>
    <w:p w:rsidR="00085A0D" w:rsidRDefault="00085A0D" w:rsidP="008133E4">
      <w:pPr>
        <w:pStyle w:val="Corpsdetexte"/>
        <w:ind w:left="0" w:firstLine="0"/>
        <w:rPr>
          <w:snapToGrid/>
        </w:rPr>
      </w:pPr>
    </w:p>
    <w:p w:rsidR="00085A0D" w:rsidRPr="00E5066F" w:rsidRDefault="00085A0D" w:rsidP="008133E4">
      <w:pPr>
        <w:pStyle w:val="Corpsdetexte"/>
        <w:ind w:left="0" w:firstLine="0"/>
        <w:rPr>
          <w:snapToGrid/>
        </w:rPr>
      </w:pPr>
      <w:r w:rsidRPr="00932D39">
        <w:rPr>
          <w:snapToGrid/>
          <w:u w:val="single"/>
        </w:rPr>
        <w:t>A titre indicatif,</w:t>
      </w:r>
      <w:r>
        <w:rPr>
          <w:snapToGrid/>
        </w:rPr>
        <w:t xml:space="preserve"> l’exécution des prestations pourra débuter en septembre 2026 (en fonction des contrôles à distance réalisés</w:t>
      </w:r>
      <w:r w:rsidR="00306374">
        <w:rPr>
          <w:snapToGrid/>
        </w:rPr>
        <w:t xml:space="preserve"> ayant échoué</w:t>
      </w:r>
      <w:r w:rsidR="00932D39">
        <w:rPr>
          <w:snapToGrid/>
        </w:rPr>
        <w:t>s</w:t>
      </w:r>
      <w:r w:rsidR="00306374">
        <w:rPr>
          <w:snapToGrid/>
        </w:rPr>
        <w:t>)</w:t>
      </w:r>
      <w:r>
        <w:rPr>
          <w:snapToGrid/>
        </w:rPr>
        <w:t xml:space="preserve">. </w:t>
      </w:r>
    </w:p>
    <w:p w:rsidR="001017D5" w:rsidRDefault="001017D5" w:rsidP="00731878">
      <w:pPr>
        <w:pStyle w:val="Corpsdetexte"/>
        <w:ind w:left="0" w:firstLine="0"/>
      </w:pPr>
    </w:p>
    <w:p w:rsidR="00C224BA" w:rsidRDefault="001017D5" w:rsidP="00731878">
      <w:pPr>
        <w:rPr>
          <w:i/>
          <w:color w:val="3333CC"/>
          <w:sz w:val="16"/>
          <w:szCs w:val="16"/>
        </w:rPr>
      </w:pPr>
      <w:r>
        <w:rPr>
          <w:rFonts w:cs="Arial"/>
          <w:sz w:val="20"/>
        </w:rPr>
        <w:t>Toutes les prestations à prix unitaire peuvent être commandées jusqu’</w:t>
      </w:r>
      <w:r w:rsidR="00731878">
        <w:rPr>
          <w:rFonts w:cs="Arial"/>
          <w:sz w:val="20"/>
        </w:rPr>
        <w:t xml:space="preserve">au dernier jour de validité du </w:t>
      </w:r>
      <w:r>
        <w:rPr>
          <w:rFonts w:cs="Arial"/>
          <w:sz w:val="20"/>
        </w:rPr>
        <w:t xml:space="preserve">marché et s’exécuter au-delà du terme du marché dans la limite de </w:t>
      </w:r>
      <w:r w:rsidR="00B91E51">
        <w:t xml:space="preserve">3 </w:t>
      </w:r>
      <w:r w:rsidR="00731878">
        <w:t xml:space="preserve">mois </w:t>
      </w:r>
      <w:r>
        <w:rPr>
          <w:rFonts w:cs="Arial"/>
          <w:sz w:val="20"/>
        </w:rPr>
        <w:t>après la fin du marché</w:t>
      </w:r>
      <w:r w:rsidRPr="00E5066F">
        <w:rPr>
          <w:i/>
          <w:color w:val="3333CC"/>
          <w:sz w:val="16"/>
          <w:szCs w:val="16"/>
        </w:rPr>
        <w:t>.</w:t>
      </w:r>
    </w:p>
    <w:p w:rsidR="005C0918" w:rsidRDefault="005C0918">
      <w:pPr>
        <w:rPr>
          <w:i/>
          <w:color w:val="3333CC"/>
          <w:sz w:val="16"/>
          <w:szCs w:val="16"/>
        </w:rPr>
      </w:pPr>
      <w:r>
        <w:rPr>
          <w:i/>
          <w:color w:val="3333CC"/>
          <w:sz w:val="16"/>
          <w:szCs w:val="16"/>
        </w:rPr>
        <w:br w:type="page"/>
      </w:r>
    </w:p>
    <w:p w:rsidR="00C224BA" w:rsidRPr="00E5066F" w:rsidRDefault="00C224BA" w:rsidP="00731878">
      <w:pPr>
        <w:rPr>
          <w:i/>
          <w:color w:val="3333CC"/>
          <w:sz w:val="16"/>
          <w:szCs w:val="16"/>
        </w:rPr>
      </w:pPr>
    </w:p>
    <w:p w:rsidR="00962D19" w:rsidRPr="00962D19" w:rsidRDefault="00962D19" w:rsidP="00BE6ADC">
      <w:pPr>
        <w:pStyle w:val="Titre1"/>
      </w:pPr>
      <w:bookmarkStart w:id="5" w:name="_Toc219714914"/>
      <w:r w:rsidRPr="00962D19">
        <w:t>Sous-Traitance</w:t>
      </w:r>
      <w:bookmarkEnd w:id="5"/>
    </w:p>
    <w:p w:rsidR="00962D19" w:rsidRPr="00962D19" w:rsidRDefault="00962D19" w:rsidP="00962D19">
      <w:pPr>
        <w:tabs>
          <w:tab w:val="left" w:pos="7371"/>
        </w:tabs>
        <w:spacing w:before="60"/>
        <w:jc w:val="both"/>
        <w:rPr>
          <w:rFonts w:ascii="TimesNewRomanPSMT" w:hAnsi="TimesNewRomanPSMT"/>
          <w:snapToGrid w:val="0"/>
          <w:sz w:val="20"/>
        </w:rPr>
      </w:pPr>
      <w:r w:rsidRPr="00962D19">
        <w:rPr>
          <w:snapToGrid w:val="0"/>
          <w:sz w:val="20"/>
        </w:rPr>
        <w:t>Je n’envisage pas de sous-traiter une partie des prestations prévues au marché</w:t>
      </w:r>
      <w:r w:rsidRPr="00962D19">
        <w:rPr>
          <w:snapToGrid w:val="0"/>
          <w:sz w:val="20"/>
        </w:rPr>
        <w:tab/>
      </w:r>
      <w:r w:rsidRPr="00962D19">
        <w:rPr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962D19">
        <w:rPr>
          <w:sz w:val="20"/>
        </w:rPr>
        <w:instrText xml:space="preserve"> FORMCHECKBOX </w:instrText>
      </w:r>
      <w:r w:rsidR="005454D6">
        <w:rPr>
          <w:sz w:val="20"/>
        </w:rPr>
      </w:r>
      <w:r w:rsidR="005454D6">
        <w:rPr>
          <w:sz w:val="20"/>
        </w:rPr>
        <w:fldChar w:fldCharType="separate"/>
      </w:r>
      <w:r w:rsidRPr="00962D19">
        <w:rPr>
          <w:sz w:val="20"/>
        </w:rPr>
        <w:fldChar w:fldCharType="end"/>
      </w:r>
    </w:p>
    <w:p w:rsidR="00962D19" w:rsidRPr="00962D19" w:rsidRDefault="00962D19" w:rsidP="00962D19">
      <w:pPr>
        <w:tabs>
          <w:tab w:val="left" w:pos="7371"/>
        </w:tabs>
        <w:spacing w:before="60"/>
        <w:jc w:val="both"/>
        <w:rPr>
          <w:rFonts w:ascii="TimesNewRomanPSMT" w:hAnsi="TimesNewRomanPSMT"/>
          <w:snapToGrid w:val="0"/>
          <w:sz w:val="20"/>
        </w:rPr>
      </w:pPr>
      <w:r w:rsidRPr="00962D19">
        <w:rPr>
          <w:snapToGrid w:val="0"/>
          <w:sz w:val="20"/>
        </w:rPr>
        <w:t xml:space="preserve">J’envisage de sous-traiter une partie des prestations prévues au marché </w:t>
      </w:r>
      <w:r w:rsidRPr="00962D19">
        <w:rPr>
          <w:snapToGrid w:val="0"/>
          <w:sz w:val="20"/>
        </w:rPr>
        <w:tab/>
      </w:r>
      <w:r w:rsidRPr="00962D19">
        <w:rPr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962D19">
        <w:rPr>
          <w:sz w:val="20"/>
        </w:rPr>
        <w:instrText xml:space="preserve"> FORMCHECKBOX </w:instrText>
      </w:r>
      <w:r w:rsidR="005454D6">
        <w:rPr>
          <w:sz w:val="20"/>
        </w:rPr>
      </w:r>
      <w:r w:rsidR="005454D6">
        <w:rPr>
          <w:sz w:val="20"/>
        </w:rPr>
        <w:fldChar w:fldCharType="separate"/>
      </w:r>
      <w:r w:rsidRPr="00962D19">
        <w:rPr>
          <w:sz w:val="20"/>
        </w:rPr>
        <w:fldChar w:fldCharType="end"/>
      </w:r>
    </w:p>
    <w:p w:rsidR="00962D19" w:rsidRPr="00962D19" w:rsidRDefault="00962D19" w:rsidP="00DC36C2">
      <w:pPr>
        <w:keepNext/>
        <w:spacing w:before="120"/>
        <w:ind w:left="284"/>
        <w:jc w:val="both"/>
        <w:outlineLvl w:val="3"/>
        <w:rPr>
          <w:snapToGrid w:val="0"/>
          <w:sz w:val="20"/>
          <w:u w:val="single"/>
        </w:rPr>
      </w:pPr>
      <w:r w:rsidRPr="00962D19">
        <w:rPr>
          <w:snapToGrid w:val="0"/>
          <w:sz w:val="20"/>
          <w:u w:val="single"/>
        </w:rPr>
        <w:t>Si la sous-traitance est proposée dès le dépôt de l’offre :</w:t>
      </w:r>
    </w:p>
    <w:p w:rsidR="00962D19" w:rsidRPr="00962D19" w:rsidRDefault="00962D19" w:rsidP="00962D19">
      <w:pPr>
        <w:ind w:left="284"/>
        <w:jc w:val="both"/>
        <w:rPr>
          <w:snapToGrid w:val="0"/>
          <w:sz w:val="20"/>
        </w:rPr>
      </w:pPr>
      <w:r w:rsidRPr="00962D19">
        <w:rPr>
          <w:snapToGrid w:val="0"/>
          <w:sz w:val="20"/>
        </w:rPr>
        <w:t xml:space="preserve">Le candidat complète et joint </w:t>
      </w:r>
      <w:r w:rsidR="00DC36C2">
        <w:rPr>
          <w:snapToGrid w:val="0"/>
          <w:sz w:val="20"/>
        </w:rPr>
        <w:t xml:space="preserve">le modèle </w:t>
      </w:r>
      <w:r w:rsidRPr="00962D19">
        <w:rPr>
          <w:snapToGrid w:val="0"/>
          <w:sz w:val="20"/>
        </w:rPr>
        <w:t xml:space="preserve">de déclaration de sous-traitance </w:t>
      </w:r>
      <w:r w:rsidR="00731878">
        <w:rPr>
          <w:snapToGrid w:val="0"/>
          <w:sz w:val="20"/>
        </w:rPr>
        <w:t>joint au DC</w:t>
      </w:r>
      <w:r w:rsidRPr="00962D19">
        <w:rPr>
          <w:snapToGrid w:val="0"/>
          <w:sz w:val="20"/>
        </w:rPr>
        <w:t xml:space="preserve"> en autant d’exemplaires qu’il existe de sous-traitants. </w:t>
      </w:r>
    </w:p>
    <w:p w:rsidR="00962D19" w:rsidRPr="00962D19" w:rsidRDefault="00962D19" w:rsidP="00962D19">
      <w:pPr>
        <w:ind w:left="284"/>
        <w:jc w:val="both"/>
        <w:rPr>
          <w:i/>
          <w:snapToGrid w:val="0"/>
          <w:sz w:val="20"/>
        </w:rPr>
      </w:pPr>
    </w:p>
    <w:p w:rsidR="00962D19" w:rsidRPr="00962D19" w:rsidRDefault="00962D19" w:rsidP="00962D19">
      <w:pPr>
        <w:keepNext/>
        <w:ind w:left="284"/>
        <w:jc w:val="both"/>
        <w:outlineLvl w:val="3"/>
        <w:rPr>
          <w:snapToGrid w:val="0"/>
          <w:sz w:val="20"/>
          <w:u w:val="single"/>
        </w:rPr>
      </w:pPr>
      <w:r w:rsidRPr="00962D19">
        <w:rPr>
          <w:snapToGrid w:val="0"/>
          <w:sz w:val="20"/>
          <w:u w:val="single"/>
        </w:rPr>
        <w:t>Si la sous-traitance est envisagée au cours de l’exécution des prestations :</w:t>
      </w:r>
    </w:p>
    <w:p w:rsidR="00962D19" w:rsidRDefault="00962D19" w:rsidP="00962D19">
      <w:pPr>
        <w:ind w:left="284"/>
        <w:jc w:val="both"/>
        <w:rPr>
          <w:i/>
          <w:snapToGrid w:val="0"/>
          <w:sz w:val="16"/>
          <w:szCs w:val="16"/>
        </w:rPr>
      </w:pPr>
      <w:r w:rsidRPr="00962D19">
        <w:rPr>
          <w:snapToGrid w:val="0"/>
          <w:sz w:val="20"/>
        </w:rPr>
        <w:t xml:space="preserve">Le montant total que j’envisage de sous-traiter, y compris le montant total visé ci-dessus, s’élève à la somme de </w:t>
      </w:r>
      <w:r w:rsidRPr="00962D19">
        <w:rPr>
          <w:snapToGrid w:val="0"/>
          <w:sz w:val="20"/>
          <w:shd w:val="clear" w:color="auto" w:fill="D9D9D9"/>
        </w:rPr>
        <w:t>……………………………………………………………………</w:t>
      </w:r>
      <w:r w:rsidRPr="00962D19">
        <w:rPr>
          <w:rFonts w:ascii="CenturyGothic" w:hAnsi="CenturyGothic"/>
          <w:snapToGrid w:val="0"/>
          <w:sz w:val="20"/>
          <w:shd w:val="clear" w:color="auto" w:fill="D9D9D9"/>
        </w:rPr>
        <w:t>….</w:t>
      </w:r>
      <w:r w:rsidRPr="00962D19">
        <w:rPr>
          <w:snapToGrid w:val="0"/>
          <w:sz w:val="20"/>
        </w:rPr>
        <w:t>TTC</w:t>
      </w:r>
      <w:r w:rsidRPr="00962D19">
        <w:rPr>
          <w:i/>
          <w:snapToGrid w:val="0"/>
          <w:sz w:val="16"/>
          <w:szCs w:val="16"/>
        </w:rPr>
        <w:t>.</w:t>
      </w:r>
    </w:p>
    <w:p w:rsidR="00914154" w:rsidRDefault="00914154" w:rsidP="00962D19">
      <w:pPr>
        <w:ind w:left="284"/>
        <w:jc w:val="both"/>
        <w:rPr>
          <w:i/>
          <w:snapToGrid w:val="0"/>
          <w:sz w:val="16"/>
          <w:szCs w:val="16"/>
        </w:rPr>
      </w:pPr>
    </w:p>
    <w:p w:rsidR="00914154" w:rsidRPr="00962D19" w:rsidRDefault="00914154" w:rsidP="00962D19">
      <w:pPr>
        <w:ind w:left="284"/>
        <w:jc w:val="both"/>
        <w:rPr>
          <w:i/>
          <w:snapToGrid w:val="0"/>
          <w:sz w:val="16"/>
          <w:szCs w:val="16"/>
        </w:rPr>
      </w:pPr>
    </w:p>
    <w:p w:rsidR="008F391F" w:rsidRPr="00A43C88" w:rsidRDefault="008F391F" w:rsidP="00BE6ADC">
      <w:pPr>
        <w:pStyle w:val="Titre1"/>
      </w:pPr>
      <w:bookmarkStart w:id="6" w:name="_Toc219714915"/>
      <w:r w:rsidRPr="00A43C88">
        <w:t>Répartition des prestations (en cas de groupement</w:t>
      </w:r>
      <w:r w:rsidR="00FC1A79" w:rsidRPr="00A43C88">
        <w:t xml:space="preserve"> conjoint</w:t>
      </w:r>
      <w:r w:rsidR="0089793D" w:rsidRPr="00A43C88">
        <w:t>)</w:t>
      </w:r>
      <w:bookmarkEnd w:id="6"/>
    </w:p>
    <w:p w:rsidR="008F391F" w:rsidRPr="00A43C88" w:rsidRDefault="008F391F" w:rsidP="008F391F">
      <w:pPr>
        <w:pStyle w:val="fcase1ertab"/>
        <w:ind w:left="0" w:firstLine="0"/>
        <w:rPr>
          <w:rFonts w:ascii="Arial" w:hAnsi="Arial" w:cs="Arial"/>
          <w:sz w:val="16"/>
        </w:rPr>
      </w:pPr>
      <w:r w:rsidRPr="00A43C88">
        <w:rPr>
          <w:rFonts w:ascii="Arial" w:hAnsi="Arial" w:cs="Arial"/>
          <w:sz w:val="16"/>
        </w:rPr>
        <w:t>(Indiquer dans le tableau ci-dessous la répartition des prestations que chacun de membres du groupement s’engage à réaliser ainsi que le montant HT</w:t>
      </w:r>
      <w:r w:rsidR="008749E5" w:rsidRPr="00A43C88">
        <w:rPr>
          <w:rFonts w:ascii="Arial" w:hAnsi="Arial" w:cs="Arial"/>
          <w:sz w:val="16"/>
        </w:rPr>
        <w:t>)</w:t>
      </w:r>
      <w:r w:rsidRPr="00A43C88">
        <w:rPr>
          <w:rFonts w:ascii="Arial" w:hAnsi="Arial" w:cs="Arial"/>
          <w:sz w:val="16"/>
        </w:rPr>
        <w:t>.</w:t>
      </w:r>
    </w:p>
    <w:tbl>
      <w:tblPr>
        <w:tblW w:w="928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2696"/>
        <w:gridCol w:w="162"/>
        <w:gridCol w:w="162"/>
        <w:gridCol w:w="2559"/>
        <w:gridCol w:w="162"/>
        <w:gridCol w:w="162"/>
        <w:gridCol w:w="1329"/>
        <w:gridCol w:w="162"/>
        <w:gridCol w:w="162"/>
        <w:gridCol w:w="1405"/>
        <w:gridCol w:w="162"/>
      </w:tblGrid>
      <w:tr w:rsidR="008F391F" w:rsidRPr="00A43C88" w:rsidTr="00B72D75">
        <w:trPr>
          <w:trHeight w:val="147"/>
        </w:trPr>
        <w:tc>
          <w:tcPr>
            <w:tcW w:w="3020" w:type="dxa"/>
            <w:gridSpan w:val="3"/>
            <w:vMerge w:val="restart"/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Désignation des membres</w:t>
            </w:r>
            <w:r w:rsidR="00FC1A79" w:rsidRPr="00A43C88">
              <w:rPr>
                <w:rFonts w:cs="Arial"/>
                <w:b/>
              </w:rPr>
              <w:t xml:space="preserve"> du groupement</w:t>
            </w:r>
          </w:p>
        </w:tc>
        <w:tc>
          <w:tcPr>
            <w:tcW w:w="6265" w:type="dxa"/>
            <w:gridSpan w:val="9"/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Prestations exécutées</w:t>
            </w:r>
          </w:p>
        </w:tc>
      </w:tr>
      <w:tr w:rsidR="008F391F" w:rsidRPr="00A43C88" w:rsidTr="00B72D75">
        <w:trPr>
          <w:trHeight w:val="166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Nature de la prestation</w:t>
            </w:r>
          </w:p>
        </w:tc>
        <w:tc>
          <w:tcPr>
            <w:tcW w:w="3382" w:type="dxa"/>
            <w:gridSpan w:val="6"/>
            <w:tcBorders>
              <w:bottom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Montant de la Prestation</w:t>
            </w:r>
          </w:p>
        </w:tc>
      </w:tr>
      <w:tr w:rsidR="008F391F" w:rsidRPr="00A43C88" w:rsidTr="00B72D75">
        <w:trPr>
          <w:trHeight w:val="201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1653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En euros HT</w:t>
            </w:r>
          </w:p>
        </w:tc>
        <w:tc>
          <w:tcPr>
            <w:tcW w:w="1729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A43C88">
              <w:rPr>
                <w:rFonts w:cs="Arial"/>
                <w:b/>
              </w:rPr>
              <w:t>en euros TTC</w:t>
            </w:r>
          </w:p>
        </w:tc>
      </w:tr>
      <w:tr w:rsidR="008F391F" w:rsidRPr="00A43C88" w:rsidTr="00C50518">
        <w:trPr>
          <w:trHeight w:hRule="exact" w:val="113"/>
        </w:trPr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405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A43C88" w:rsidTr="00C50518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  <w:tr w:rsidR="008F391F" w:rsidRPr="00A43C88" w:rsidTr="00C50518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A43C88" w:rsidTr="00B72D75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A43C88" w:rsidTr="00B72D75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:rsidR="008F391F" w:rsidRPr="00A43C88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</w:tbl>
    <w:p w:rsidR="00C224BA" w:rsidRDefault="00C224BA" w:rsidP="00C224BA"/>
    <w:p w:rsidR="002D6C8B" w:rsidRPr="00A43C88" w:rsidRDefault="0089793D" w:rsidP="00BE6ADC">
      <w:pPr>
        <w:pStyle w:val="Titre1"/>
      </w:pPr>
      <w:bookmarkStart w:id="7" w:name="_Toc219714916"/>
      <w:r w:rsidRPr="00A43C88">
        <w:t>Paiement</w:t>
      </w:r>
      <w:bookmarkEnd w:id="7"/>
    </w:p>
    <w:p w:rsidR="00BB545A" w:rsidRPr="00BB5040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BB5040">
        <w:rPr>
          <w:rFonts w:cs="Arial"/>
          <w:sz w:val="20"/>
        </w:rPr>
        <w:t>Désignation et adresse de l’établissement émetteur des factures</w:t>
      </w:r>
      <w:r w:rsidRPr="000A3699">
        <w:rPr>
          <w:i/>
          <w:snapToGrid/>
          <w:sz w:val="16"/>
          <w:szCs w:val="16"/>
        </w:rPr>
        <w:t xml:space="preserve"> </w:t>
      </w:r>
      <w:r w:rsidRPr="000A3699">
        <w:rPr>
          <w:rFonts w:cs="Arial"/>
          <w:sz w:val="20"/>
        </w:rPr>
        <w:t>dans le cadre de la dématérialisation des factures dans Chorus Pro</w:t>
      </w:r>
      <w:r w:rsidRPr="00BB5040">
        <w:rPr>
          <w:rFonts w:cs="Arial"/>
          <w:sz w:val="20"/>
        </w:rPr>
        <w:t xml:space="preserve"> (</w:t>
      </w:r>
      <w:r w:rsidRPr="00BB5040">
        <w:rPr>
          <w:rFonts w:cs="Arial"/>
          <w:i/>
          <w:sz w:val="16"/>
          <w:szCs w:val="16"/>
        </w:rPr>
        <w:t>si distinct d</w:t>
      </w:r>
      <w:r w:rsidR="0058177A">
        <w:rPr>
          <w:rFonts w:cs="Arial"/>
          <w:i/>
          <w:sz w:val="16"/>
          <w:szCs w:val="16"/>
        </w:rPr>
        <w:t>e l</w:t>
      </w:r>
      <w:r w:rsidRPr="00BB5040">
        <w:rPr>
          <w:rFonts w:cs="Arial"/>
          <w:i/>
          <w:sz w:val="16"/>
          <w:szCs w:val="16"/>
        </w:rPr>
        <w:t>’établissement contractant du marché</w:t>
      </w:r>
      <w:r w:rsidRPr="00BB5040">
        <w:rPr>
          <w:rFonts w:cs="Arial"/>
          <w:sz w:val="20"/>
        </w:rPr>
        <w:t>)</w:t>
      </w:r>
    </w:p>
    <w:p w:rsidR="00BB545A" w:rsidRPr="00BB5040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BB5040">
        <w:rPr>
          <w:rFonts w:cs="Arial"/>
          <w:i/>
          <w:sz w:val="18"/>
          <w:szCs w:val="18"/>
        </w:rPr>
        <w:t>[</w:t>
      </w:r>
      <w:r w:rsidRPr="00BB5040">
        <w:rPr>
          <w:rFonts w:cs="Arial"/>
          <w:i/>
          <w:color w:val="FF0000"/>
          <w:sz w:val="18"/>
          <w:szCs w:val="18"/>
        </w:rPr>
        <w:t xml:space="preserve">Indiquer le nom commercial, dénomination sociale de l’établissement, </w:t>
      </w:r>
      <w:r w:rsidRPr="00BB5040">
        <w:rPr>
          <w:rFonts w:cs="Arial"/>
          <w:i/>
          <w:color w:val="FF0000"/>
          <w:sz w:val="18"/>
          <w:szCs w:val="18"/>
          <w:u w:val="single"/>
        </w:rPr>
        <w:t>SIRET</w:t>
      </w:r>
      <w:r w:rsidRPr="00BB5040">
        <w:rPr>
          <w:rFonts w:cs="Arial"/>
          <w:i/>
          <w:color w:val="FF0000"/>
          <w:sz w:val="18"/>
          <w:szCs w:val="18"/>
        </w:rPr>
        <w:t xml:space="preserve"> et adresse complète</w:t>
      </w:r>
      <w:r w:rsidRPr="00BB5040">
        <w:rPr>
          <w:rFonts w:cs="Arial"/>
          <w:i/>
          <w:sz w:val="18"/>
          <w:szCs w:val="18"/>
        </w:rPr>
        <w:t>]</w:t>
      </w:r>
    </w:p>
    <w:p w:rsidR="00BB545A" w:rsidRPr="00BB5040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tbl>
      <w:tblPr>
        <w:tblW w:w="9649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5"/>
        <w:gridCol w:w="4964"/>
      </w:tblGrid>
      <w:tr w:rsidR="00BB545A" w:rsidRPr="00BB5040" w:rsidTr="0025599A">
        <w:trPr>
          <w:trHeight w:val="4194"/>
        </w:trPr>
        <w:tc>
          <w:tcPr>
            <w:tcW w:w="4685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3"/>
              <w:gridCol w:w="498"/>
              <w:gridCol w:w="283"/>
              <w:gridCol w:w="213"/>
              <w:gridCol w:w="927"/>
              <w:gridCol w:w="247"/>
              <w:gridCol w:w="164"/>
              <w:gridCol w:w="236"/>
              <w:gridCol w:w="27"/>
              <w:gridCol w:w="176"/>
              <w:gridCol w:w="1374"/>
              <w:gridCol w:w="27"/>
            </w:tblGrid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Nom commercial et dénomination sociale :</w:t>
                  </w:r>
                </w:p>
              </w:tc>
            </w:tr>
            <w:tr w:rsidR="00BB545A" w:rsidRPr="00BB5040" w:rsidTr="0025599A">
              <w:trPr>
                <w:trHeight w:val="233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N° SIREN + NIC </w:t>
                  </w:r>
                  <w:r w:rsidRPr="00BB5040">
                    <w:rPr>
                      <w:i/>
                      <w:sz w:val="16"/>
                      <w:szCs w:val="16"/>
                    </w:rPr>
                    <w:t>(de l’établissement émetteur des factures</w:t>
                  </w:r>
                  <w:r>
                    <w:rPr>
                      <w:i/>
                      <w:sz w:val="16"/>
                      <w:szCs w:val="16"/>
                    </w:rPr>
                    <w:t xml:space="preserve"> dans le cadre de la dématérialisation des factures dans Chorus Pro</w:t>
                  </w:r>
                  <w:r w:rsidRPr="00BB5040">
                    <w:rPr>
                      <w:i/>
                      <w:sz w:val="16"/>
                      <w:szCs w:val="16"/>
                    </w:rPr>
                    <w:t>):</w:t>
                  </w:r>
                </w:p>
              </w:tc>
            </w:tr>
            <w:tr w:rsidR="00BB545A" w:rsidRPr="00BB5040" w:rsidTr="0025599A">
              <w:trPr>
                <w:gridAfter w:val="1"/>
                <w:wAfter w:w="32" w:type="pct"/>
                <w:trHeight w:val="269"/>
                <w:jc w:val="center"/>
              </w:trPr>
              <w:tc>
                <w:tcPr>
                  <w:tcW w:w="286" w:type="pct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635" w:type="pct"/>
                  <w:gridSpan w:val="6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-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3218" w:type="pct"/>
                  <w:gridSpan w:val="9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 xml:space="preserve">Code APE : 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Adresse :</w:t>
                  </w: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1169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1567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263" w:type="pct"/>
                  <w:gridSpan w:val="6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1410" w:type="pct"/>
                  <w:gridSpan w:val="4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Courriel :</w:t>
                  </w:r>
                </w:p>
              </w:tc>
              <w:tc>
                <w:tcPr>
                  <w:tcW w:w="3590" w:type="pct"/>
                  <w:gridSpan w:val="8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849" w:type="pct"/>
                  <w:gridSpan w:val="2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Tél. :</w:t>
                  </w:r>
                </w:p>
              </w:tc>
              <w:tc>
                <w:tcPr>
                  <w:tcW w:w="1608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960" w:type="pct"/>
                  <w:gridSpan w:val="5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  <w:rPr>
                      <w:b/>
                    </w:rPr>
                  </w:pPr>
                  <w:r w:rsidRPr="00BB5040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</w:tbl>
          <w:p w:rsidR="00BB545A" w:rsidRPr="00BB5040" w:rsidRDefault="00BB545A" w:rsidP="0025599A">
            <w:pPr>
              <w:pStyle w:val="Normal1"/>
            </w:pPr>
          </w:p>
        </w:tc>
        <w:tc>
          <w:tcPr>
            <w:tcW w:w="4964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496"/>
              <w:gridCol w:w="290"/>
              <w:gridCol w:w="209"/>
              <w:gridCol w:w="923"/>
              <w:gridCol w:w="254"/>
              <w:gridCol w:w="163"/>
              <w:gridCol w:w="236"/>
              <w:gridCol w:w="27"/>
              <w:gridCol w:w="174"/>
              <w:gridCol w:w="1374"/>
              <w:gridCol w:w="27"/>
            </w:tblGrid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Nom commercial et dénomination sociale :</w:t>
                  </w: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N° SIREN + NIC </w:t>
                  </w:r>
                  <w:r w:rsidRPr="00BB5040">
                    <w:rPr>
                      <w:i/>
                      <w:sz w:val="16"/>
                      <w:szCs w:val="16"/>
                    </w:rPr>
                    <w:t>(</w:t>
                  </w:r>
                  <w:r w:rsidRPr="000A3699">
                    <w:rPr>
                      <w:i/>
                      <w:sz w:val="16"/>
                      <w:szCs w:val="16"/>
                    </w:rPr>
                    <w:t>de l’établissement émetteur des factures dans le cadre de la dématérialisation des factures dans Chorus Pro</w:t>
                  </w:r>
                  <w:r w:rsidRPr="00BB5040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BB5040">
                    <w:t>:</w:t>
                  </w:r>
                </w:p>
              </w:tc>
            </w:tr>
            <w:tr w:rsidR="00BB545A" w:rsidRPr="00BB5040" w:rsidTr="0025599A">
              <w:trPr>
                <w:gridAfter w:val="1"/>
                <w:wAfter w:w="31" w:type="pct"/>
                <w:trHeight w:val="269"/>
                <w:jc w:val="center"/>
              </w:trPr>
              <w:tc>
                <w:tcPr>
                  <w:tcW w:w="285" w:type="pct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638" w:type="pct"/>
                  <w:gridSpan w:val="6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-</w:t>
                  </w:r>
                </w:p>
              </w:tc>
              <w:tc>
                <w:tcPr>
                  <w:tcW w:w="1780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3220" w:type="pct"/>
                  <w:gridSpan w:val="9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 xml:space="preserve">Code APE : </w:t>
                  </w:r>
                </w:p>
              </w:tc>
              <w:tc>
                <w:tcPr>
                  <w:tcW w:w="1779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Adresse :</w:t>
                  </w: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1173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1566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2261" w:type="pct"/>
                  <w:gridSpan w:val="6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56"/>
                <w:jc w:val="center"/>
              </w:trPr>
              <w:tc>
                <w:tcPr>
                  <w:tcW w:w="1409" w:type="pct"/>
                  <w:gridSpan w:val="4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Courriel :</w:t>
                  </w:r>
                </w:p>
              </w:tc>
              <w:tc>
                <w:tcPr>
                  <w:tcW w:w="3591" w:type="pct"/>
                  <w:gridSpan w:val="8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  <w:tr w:rsidR="00BB545A" w:rsidRPr="00BB5040" w:rsidTr="0025599A">
              <w:trPr>
                <w:trHeight w:val="269"/>
                <w:jc w:val="center"/>
              </w:trPr>
              <w:tc>
                <w:tcPr>
                  <w:tcW w:w="845" w:type="pct"/>
                  <w:gridSpan w:val="2"/>
                </w:tcPr>
                <w:p w:rsidR="00BB545A" w:rsidRPr="00BB5040" w:rsidRDefault="00BB545A" w:rsidP="0025599A">
                  <w:pPr>
                    <w:pStyle w:val="Normal1"/>
                  </w:pPr>
                  <w:r w:rsidRPr="00BB5040">
                    <w:t>Tél. :</w:t>
                  </w:r>
                </w:p>
              </w:tc>
              <w:tc>
                <w:tcPr>
                  <w:tcW w:w="1607" w:type="pct"/>
                  <w:gridSpan w:val="3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  <w:tc>
                <w:tcPr>
                  <w:tcW w:w="965" w:type="pct"/>
                  <w:gridSpan w:val="5"/>
                  <w:shd w:val="clear" w:color="auto" w:fill="auto"/>
                  <w:vAlign w:val="center"/>
                </w:tcPr>
                <w:p w:rsidR="00BB545A" w:rsidRPr="00BB5040" w:rsidRDefault="00BB545A" w:rsidP="0025599A">
                  <w:pPr>
                    <w:pStyle w:val="Normal1"/>
                    <w:rPr>
                      <w:b/>
                    </w:rPr>
                  </w:pPr>
                  <w:r w:rsidRPr="00BB5040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:rsidR="00BB545A" w:rsidRPr="00BB5040" w:rsidRDefault="00BB545A" w:rsidP="0025599A">
                  <w:pPr>
                    <w:pStyle w:val="Normal1"/>
                  </w:pPr>
                </w:p>
              </w:tc>
            </w:tr>
          </w:tbl>
          <w:p w:rsidR="00BB545A" w:rsidRPr="00BB5040" w:rsidRDefault="00BB545A" w:rsidP="0025599A">
            <w:pPr>
              <w:pStyle w:val="Normal1"/>
            </w:pPr>
          </w:p>
        </w:tc>
      </w:tr>
    </w:tbl>
    <w:p w:rsidR="00BB545A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:rsidR="00C224BA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:rsidR="00C224BA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:rsidR="00C224BA" w:rsidRPr="00BB5040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:rsidR="00BB545A" w:rsidRPr="00BB5040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BB5040">
        <w:rPr>
          <w:rFonts w:cs="Arial"/>
          <w:sz w:val="20"/>
        </w:rPr>
        <w:lastRenderedPageBreak/>
        <w:t>Modalités de paiement</w:t>
      </w:r>
    </w:p>
    <w:p w:rsidR="00BB545A" w:rsidRPr="00BB5040" w:rsidRDefault="00BB545A" w:rsidP="00BB545A">
      <w:pPr>
        <w:pStyle w:val="Corpsdetexte"/>
        <w:keepNext/>
        <w:keepLines/>
        <w:ind w:left="0" w:firstLine="0"/>
        <w:rPr>
          <w:rFonts w:cs="Arial"/>
          <w:sz w:val="18"/>
        </w:rPr>
      </w:pPr>
      <w:r w:rsidRPr="00BB5040">
        <w:rPr>
          <w:rFonts w:cs="Arial"/>
          <w:sz w:val="20"/>
        </w:rPr>
        <w:t>Le pouvoir adjudicateur se libérera des sommes dues au titre du présent marché en faisant porter le montant au crédit : (</w:t>
      </w:r>
      <w:r w:rsidRPr="00BB5040">
        <w:rPr>
          <w:rFonts w:cs="Arial"/>
          <w:b/>
          <w:i/>
          <w:sz w:val="16"/>
          <w:szCs w:val="16"/>
        </w:rPr>
        <w:t>joindre RIB ou RIP</w:t>
      </w:r>
      <w:r w:rsidRPr="00BB5040">
        <w:rPr>
          <w:rFonts w:cs="Arial"/>
          <w:sz w:val="18"/>
        </w:rPr>
        <w:t>)</w:t>
      </w:r>
    </w:p>
    <w:p w:rsidR="00BB545A" w:rsidRPr="00BB5040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BB5040">
        <w:rPr>
          <w:rFonts w:cs="Arial"/>
          <w:i/>
          <w:sz w:val="18"/>
          <w:szCs w:val="18"/>
        </w:rPr>
        <w:t>[</w:t>
      </w:r>
      <w:r w:rsidRPr="00BB5040">
        <w:rPr>
          <w:rFonts w:cs="Arial"/>
          <w:i/>
          <w:color w:val="FF0000"/>
          <w:sz w:val="16"/>
          <w:szCs w:val="16"/>
        </w:rPr>
        <w:t>Les éléments à reporter ci-après correspondent à l’établissement émetteur des factures qui est soit l’établissement contractant  du marché soit un autre établissement désigné, le cas échéant, ci-dessus</w:t>
      </w:r>
      <w:r w:rsidRPr="00BB5040">
        <w:rPr>
          <w:rFonts w:cs="Arial"/>
          <w:i/>
          <w:sz w:val="18"/>
          <w:szCs w:val="18"/>
        </w:rPr>
        <w:t>]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1951"/>
        <w:gridCol w:w="2859"/>
        <w:gridCol w:w="1252"/>
        <w:gridCol w:w="3118"/>
      </w:tblGrid>
      <w:tr w:rsidR="00BB545A" w:rsidRPr="00BB5040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BB5040">
              <w:rPr>
                <w:rFonts w:cs="Arial"/>
                <w:sz w:val="18"/>
              </w:rPr>
              <w:t>Titulaire du compte :</w:t>
            </w:r>
          </w:p>
        </w:tc>
        <w:tc>
          <w:tcPr>
            <w:tcW w:w="2859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BB5040">
              <w:rPr>
                <w:rFonts w:cs="Arial"/>
                <w:sz w:val="18"/>
              </w:rPr>
              <w:t>Domiciliation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BB545A" w:rsidRPr="00BB5040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2859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:rsidR="00BB545A" w:rsidRPr="00BB5040" w:rsidRDefault="00BB545A" w:rsidP="00BB545A">
      <w:pPr>
        <w:keepNext/>
        <w:keepLines/>
        <w:rPr>
          <w:rFonts w:cs="Arial"/>
          <w:sz w:val="2"/>
          <w:szCs w:val="2"/>
        </w:rPr>
      </w:pPr>
    </w:p>
    <w:p w:rsidR="00BB545A" w:rsidRPr="00BB5040" w:rsidRDefault="00BB545A" w:rsidP="00BB545A">
      <w:pPr>
        <w:keepNext/>
        <w:keepLines/>
        <w:rPr>
          <w:rFonts w:cs="Arial"/>
          <w:sz w:val="18"/>
        </w:rPr>
      </w:pPr>
      <w:r w:rsidRPr="00BB5040">
        <w:rPr>
          <w:rFonts w:cs="Arial"/>
          <w:sz w:val="18"/>
        </w:rPr>
        <w:t>Numéro de compte :</w:t>
      </w:r>
    </w:p>
    <w:p w:rsidR="00BB545A" w:rsidRPr="00BB5040" w:rsidRDefault="00BB545A" w:rsidP="00BB545A">
      <w:pPr>
        <w:keepNext/>
        <w:keepLines/>
        <w:rPr>
          <w:rFonts w:cs="Arial"/>
          <w:sz w:val="2"/>
          <w:szCs w:val="2"/>
        </w:rPr>
      </w:pP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42"/>
        <w:gridCol w:w="342"/>
        <w:gridCol w:w="343"/>
        <w:gridCol w:w="342"/>
        <w:gridCol w:w="343"/>
        <w:gridCol w:w="342"/>
        <w:gridCol w:w="181"/>
        <w:gridCol w:w="162"/>
        <w:gridCol w:w="342"/>
        <w:gridCol w:w="343"/>
        <w:gridCol w:w="342"/>
        <w:gridCol w:w="342"/>
        <w:gridCol w:w="343"/>
        <w:gridCol w:w="110"/>
        <w:gridCol w:w="232"/>
        <w:gridCol w:w="343"/>
        <w:gridCol w:w="342"/>
        <w:gridCol w:w="343"/>
        <w:gridCol w:w="342"/>
        <w:gridCol w:w="343"/>
        <w:gridCol w:w="342"/>
        <w:gridCol w:w="342"/>
        <w:gridCol w:w="343"/>
        <w:gridCol w:w="342"/>
        <w:gridCol w:w="343"/>
        <w:gridCol w:w="342"/>
        <w:gridCol w:w="112"/>
        <w:gridCol w:w="231"/>
        <w:gridCol w:w="342"/>
        <w:gridCol w:w="343"/>
        <w:gridCol w:w="76"/>
      </w:tblGrid>
      <w:tr w:rsidR="00BB545A" w:rsidRPr="00BB5040" w:rsidTr="0025599A">
        <w:tc>
          <w:tcPr>
            <w:tcW w:w="2235" w:type="dxa"/>
            <w:gridSpan w:val="7"/>
            <w:shd w:val="clear" w:color="auto" w:fill="auto"/>
          </w:tcPr>
          <w:p w:rsidR="00BB545A" w:rsidRPr="00BB5040" w:rsidRDefault="00BB545A" w:rsidP="0025599A">
            <w:pPr>
              <w:pStyle w:val="Corpsdetexte"/>
              <w:keepNext/>
              <w:keepLines/>
              <w:ind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BB5040">
              <w:rPr>
                <w:rFonts w:cs="Arial"/>
                <w:i/>
                <w:sz w:val="16"/>
                <w:szCs w:val="16"/>
              </w:rPr>
              <w:t>Code Banque :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BB5040">
              <w:rPr>
                <w:rFonts w:cs="Arial"/>
                <w:i/>
                <w:sz w:val="16"/>
                <w:szCs w:val="16"/>
              </w:rPr>
              <w:t>Code Guichet :</w:t>
            </w:r>
          </w:p>
        </w:tc>
        <w:tc>
          <w:tcPr>
            <w:tcW w:w="4111" w:type="dxa"/>
            <w:gridSpan w:val="13"/>
            <w:shd w:val="clear" w:color="auto" w:fill="auto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BB5040">
              <w:rPr>
                <w:rFonts w:cs="Arial"/>
                <w:i/>
                <w:sz w:val="16"/>
                <w:szCs w:val="16"/>
              </w:rPr>
              <w:t>Numéro de Compte :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BB5040">
              <w:rPr>
                <w:rFonts w:cs="Arial"/>
                <w:i/>
                <w:sz w:val="16"/>
                <w:szCs w:val="16"/>
              </w:rPr>
              <w:t>Clé RIB :</w:t>
            </w:r>
          </w:p>
        </w:tc>
      </w:tr>
      <w:tr w:rsidR="00BB545A" w:rsidRPr="00BB5040" w:rsidTr="0025599A">
        <w:trPr>
          <w:gridAfter w:val="1"/>
          <w:wAfter w:w="76" w:type="dxa"/>
          <w:trHeight w:hRule="exact" w:val="283"/>
        </w:trPr>
        <w:tc>
          <w:tcPr>
            <w:tcW w:w="342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B545A" w:rsidRPr="00BB5040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BB5040">
        <w:rPr>
          <w:rFonts w:cs="Arial"/>
          <w:i/>
          <w:sz w:val="16"/>
        </w:rPr>
        <w:t>IBAN (Identifiant International)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BB5040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BB504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B545A" w:rsidRPr="00BB5040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BB5040">
        <w:rPr>
          <w:rFonts w:cs="Arial"/>
          <w:i/>
          <w:sz w:val="16"/>
        </w:rPr>
        <w:t>Code BIC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BB5040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:rsidR="00BB545A" w:rsidRPr="00BB5040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B545A" w:rsidRPr="00BB5040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  <w:r w:rsidRPr="00BB5040">
        <w:rPr>
          <w:rFonts w:cs="Arial"/>
          <w:bCs/>
          <w:sz w:val="16"/>
          <w:szCs w:val="16"/>
        </w:rPr>
        <w:t xml:space="preserve"> [</w:t>
      </w:r>
      <w:r w:rsidRPr="00BB5040">
        <w:rPr>
          <w:rFonts w:cs="Arial"/>
          <w:b/>
          <w:bCs/>
          <w:i/>
          <w:sz w:val="16"/>
          <w:szCs w:val="16"/>
        </w:rPr>
        <w:t xml:space="preserve">Rubrique à dupliquer autant de fois que nécessaire en fonction du nombre de </w:t>
      </w:r>
      <w:proofErr w:type="spellStart"/>
      <w:r w:rsidRPr="00BB5040">
        <w:rPr>
          <w:rFonts w:cs="Arial"/>
          <w:b/>
          <w:bCs/>
          <w:i/>
          <w:sz w:val="16"/>
          <w:szCs w:val="16"/>
        </w:rPr>
        <w:t>co-traitants</w:t>
      </w:r>
      <w:proofErr w:type="spellEnd"/>
      <w:r w:rsidRPr="00BB5040">
        <w:rPr>
          <w:rFonts w:cs="Arial"/>
          <w:b/>
          <w:bCs/>
          <w:i/>
          <w:sz w:val="16"/>
          <w:szCs w:val="16"/>
        </w:rPr>
        <w:t xml:space="preserve"> +</w:t>
      </w:r>
      <w:r w:rsidRPr="00BB5040">
        <w:rPr>
          <w:rFonts w:cs="Arial"/>
          <w:b/>
          <w:i/>
          <w:sz w:val="16"/>
          <w:szCs w:val="16"/>
        </w:rPr>
        <w:t xml:space="preserve"> joindre RIB ou RIP</w:t>
      </w:r>
      <w:r w:rsidRPr="00BB5040">
        <w:rPr>
          <w:rFonts w:cs="Arial"/>
          <w:b/>
          <w:i/>
          <w:sz w:val="18"/>
        </w:rPr>
        <w:t>]</w:t>
      </w:r>
    </w:p>
    <w:p w:rsidR="00BB545A" w:rsidRPr="00BB5040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</w:p>
    <w:p w:rsidR="003D231A" w:rsidRDefault="00BB545A" w:rsidP="00BB545A">
      <w:pPr>
        <w:pStyle w:val="Corpsdetexte"/>
        <w:keepNext/>
        <w:ind w:left="0" w:firstLine="0"/>
        <w:rPr>
          <w:rFonts w:cs="Arial"/>
          <w:sz w:val="20"/>
        </w:rPr>
      </w:pPr>
      <w:r w:rsidRPr="00BB5040">
        <w:rPr>
          <w:rFonts w:cs="Arial"/>
          <w:b/>
          <w:sz w:val="18"/>
          <w:u w:val="single"/>
        </w:rPr>
        <w:t xml:space="preserve">Les factures seront acquittées à partir </w:t>
      </w:r>
      <w:r w:rsidR="00675A1A">
        <w:rPr>
          <w:rFonts w:cs="Arial"/>
          <w:b/>
          <w:sz w:val="18"/>
          <w:u w:val="single"/>
        </w:rPr>
        <w:t xml:space="preserve">des </w:t>
      </w:r>
      <w:r w:rsidRPr="00BB5040">
        <w:rPr>
          <w:rFonts w:cs="Arial"/>
          <w:b/>
          <w:sz w:val="18"/>
          <w:u w:val="single"/>
        </w:rPr>
        <w:t>données ci-avant. Toute disparité entre ces données et les éléments portés sur les factures vaudra rejet des factures.</w:t>
      </w:r>
      <w:r w:rsidR="00675A1A">
        <w:rPr>
          <w:rFonts w:cs="Arial"/>
          <w:b/>
          <w:sz w:val="18"/>
          <w:u w:val="single"/>
        </w:rPr>
        <w:t xml:space="preserve"> </w:t>
      </w:r>
    </w:p>
    <w:p w:rsidR="003D231A" w:rsidRDefault="003D231A" w:rsidP="00BB545A">
      <w:pPr>
        <w:pStyle w:val="Corpsdetexte"/>
        <w:keepNext/>
        <w:ind w:left="0" w:firstLine="0"/>
        <w:rPr>
          <w:rFonts w:cs="Arial"/>
          <w:sz w:val="20"/>
        </w:rPr>
      </w:pPr>
    </w:p>
    <w:p w:rsidR="003D231A" w:rsidRPr="00BB1FB7" w:rsidRDefault="003D231A" w:rsidP="00BE6ADC">
      <w:pPr>
        <w:pStyle w:val="Titre1"/>
      </w:pPr>
      <w:bookmarkStart w:id="8" w:name="_Toc219714917"/>
      <w:r w:rsidRPr="00BB1FB7">
        <w:t>Avance</w:t>
      </w:r>
      <w:bookmarkEnd w:id="8"/>
    </w:p>
    <w:p w:rsidR="00D76313" w:rsidRDefault="00D76313" w:rsidP="00D76313">
      <w:pPr>
        <w:pStyle w:val="Corpsdetexte"/>
        <w:keepNext/>
        <w:ind w:left="0" w:firstLine="0"/>
        <w:rPr>
          <w:rFonts w:cs="Arial"/>
          <w:sz w:val="20"/>
        </w:rPr>
      </w:pPr>
      <w:r w:rsidRPr="00A43C88">
        <w:rPr>
          <w:rFonts w:cs="Arial"/>
          <w:sz w:val="20"/>
        </w:rPr>
        <w:t xml:space="preserve">Le marché comporte une avance définie dans le </w:t>
      </w:r>
      <w:r w:rsidRPr="00BB1FB7">
        <w:rPr>
          <w:rFonts w:cs="Arial"/>
          <w:sz w:val="20"/>
        </w:rPr>
        <w:t>cahier des clauses administratives particulières</w:t>
      </w:r>
      <w:r w:rsidRPr="00A43C88">
        <w:rPr>
          <w:rFonts w:cs="Arial"/>
          <w:sz w:val="20"/>
        </w:rPr>
        <w:t xml:space="preserve"> </w:t>
      </w:r>
      <w:r w:rsidRPr="00CB6E03">
        <w:rPr>
          <w:rFonts w:cs="Arial"/>
          <w:i/>
          <w:sz w:val="18"/>
        </w:rPr>
        <w:t xml:space="preserve">(article L2191-2 </w:t>
      </w:r>
      <w:r>
        <w:rPr>
          <w:rFonts w:cs="Arial"/>
          <w:i/>
          <w:sz w:val="18"/>
        </w:rPr>
        <w:t xml:space="preserve">et L2191-3 </w:t>
      </w:r>
      <w:r w:rsidRPr="00CB6E03">
        <w:rPr>
          <w:rFonts w:cs="Arial"/>
          <w:i/>
          <w:sz w:val="18"/>
        </w:rPr>
        <w:t xml:space="preserve">et R2191-3 </w:t>
      </w:r>
      <w:r>
        <w:rPr>
          <w:rFonts w:cs="Arial"/>
          <w:i/>
          <w:sz w:val="18"/>
        </w:rPr>
        <w:t xml:space="preserve">et suivants </w:t>
      </w:r>
      <w:r w:rsidRPr="00CB6E03">
        <w:rPr>
          <w:rFonts w:cs="Arial"/>
          <w:i/>
          <w:sz w:val="18"/>
        </w:rPr>
        <w:t>du code de la commande publique)</w:t>
      </w:r>
      <w:r w:rsidRPr="00CB6E03">
        <w:rPr>
          <w:rFonts w:cs="Arial"/>
          <w:sz w:val="20"/>
        </w:rPr>
        <w:t>.</w:t>
      </w:r>
    </w:p>
    <w:p w:rsidR="002D6C8B" w:rsidRPr="00A43C88" w:rsidRDefault="0003316B">
      <w:pPr>
        <w:pStyle w:val="Corpsdetexte"/>
        <w:ind w:left="0" w:firstLine="0"/>
        <w:rPr>
          <w:rFonts w:cs="Arial"/>
          <w:sz w:val="20"/>
        </w:rPr>
      </w:pPr>
      <w:r>
        <w:rPr>
          <w:rFonts w:cs="Arial"/>
          <w:sz w:val="20"/>
        </w:rPr>
        <w:t>Le signataire</w:t>
      </w:r>
      <w:r w:rsidR="002D6C8B" w:rsidRPr="00A43C88">
        <w:rPr>
          <w:rFonts w:cs="Arial"/>
          <w:sz w:val="20"/>
        </w:rPr>
        <w:t xml:space="preserve"> </w:t>
      </w:r>
      <w:r w:rsidR="00731878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>
        <w:rPr>
          <w:rFonts w:cs="Arial"/>
          <w:sz w:val="24"/>
          <w:szCs w:val="24"/>
        </w:rPr>
        <w:instrText xml:space="preserve"> FORMCHECKBOX </w:instrText>
      </w:r>
      <w:r w:rsidR="005454D6">
        <w:rPr>
          <w:rFonts w:cs="Arial"/>
          <w:sz w:val="24"/>
          <w:szCs w:val="24"/>
        </w:rPr>
      </w:r>
      <w:r w:rsidR="005454D6">
        <w:rPr>
          <w:rFonts w:cs="Arial"/>
          <w:sz w:val="24"/>
          <w:szCs w:val="24"/>
        </w:rPr>
        <w:fldChar w:fldCharType="separate"/>
      </w:r>
      <w:r w:rsidR="00731878">
        <w:rPr>
          <w:rFonts w:cs="Arial"/>
          <w:sz w:val="24"/>
          <w:szCs w:val="24"/>
        </w:rPr>
        <w:fldChar w:fldCharType="end"/>
      </w:r>
      <w:r w:rsidR="00731878">
        <w:rPr>
          <w:rFonts w:cs="Arial"/>
          <w:sz w:val="24"/>
          <w:szCs w:val="24"/>
        </w:rPr>
        <w:t xml:space="preserve"> </w:t>
      </w:r>
      <w:r w:rsidR="002D6C8B" w:rsidRPr="00A43C88">
        <w:rPr>
          <w:rFonts w:cs="Arial"/>
          <w:b/>
          <w:sz w:val="20"/>
        </w:rPr>
        <w:t>accepte</w:t>
      </w:r>
      <w:r w:rsidR="002D6C8B" w:rsidRPr="00A43C88">
        <w:rPr>
          <w:rFonts w:cs="Arial"/>
          <w:sz w:val="20"/>
        </w:rPr>
        <w:t xml:space="preserve"> ou </w:t>
      </w:r>
      <w:r w:rsidR="00731878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>
        <w:rPr>
          <w:rFonts w:cs="Arial"/>
          <w:sz w:val="24"/>
          <w:szCs w:val="24"/>
        </w:rPr>
        <w:instrText xml:space="preserve"> FORMCHECKBOX </w:instrText>
      </w:r>
      <w:r w:rsidR="005454D6">
        <w:rPr>
          <w:rFonts w:cs="Arial"/>
          <w:sz w:val="24"/>
          <w:szCs w:val="24"/>
        </w:rPr>
      </w:r>
      <w:r w:rsidR="005454D6">
        <w:rPr>
          <w:rFonts w:cs="Arial"/>
          <w:sz w:val="24"/>
          <w:szCs w:val="24"/>
        </w:rPr>
        <w:fldChar w:fldCharType="separate"/>
      </w:r>
      <w:r w:rsidR="00731878">
        <w:rPr>
          <w:rFonts w:cs="Arial"/>
          <w:sz w:val="24"/>
          <w:szCs w:val="24"/>
        </w:rPr>
        <w:fldChar w:fldCharType="end"/>
      </w:r>
      <w:r w:rsidR="00731878">
        <w:rPr>
          <w:rFonts w:cs="Arial"/>
          <w:sz w:val="24"/>
          <w:szCs w:val="24"/>
        </w:rPr>
        <w:t xml:space="preserve"> </w:t>
      </w:r>
      <w:r w:rsidR="002D6C8B" w:rsidRPr="00A43C88">
        <w:rPr>
          <w:rFonts w:cs="Arial"/>
          <w:b/>
          <w:sz w:val="20"/>
        </w:rPr>
        <w:t>refuse</w:t>
      </w:r>
      <w:r w:rsidR="00731878">
        <w:rPr>
          <w:rFonts w:cs="Arial"/>
          <w:sz w:val="20"/>
        </w:rPr>
        <w:t xml:space="preserve"> *  l’avance.</w:t>
      </w:r>
    </w:p>
    <w:p w:rsidR="002D6C8B" w:rsidRDefault="002D6C8B">
      <w:pPr>
        <w:pStyle w:val="Corpsdetexte"/>
        <w:ind w:left="0" w:firstLine="0"/>
        <w:rPr>
          <w:rFonts w:cs="Arial"/>
          <w:i/>
          <w:sz w:val="16"/>
        </w:rPr>
      </w:pPr>
      <w:r w:rsidRPr="00A43C88">
        <w:rPr>
          <w:rFonts w:cs="Arial"/>
          <w:b/>
          <w:i/>
          <w:sz w:val="16"/>
        </w:rPr>
        <w:t>*</w:t>
      </w:r>
      <w:r w:rsidRPr="00A43C88">
        <w:rPr>
          <w:rFonts w:cs="Arial"/>
          <w:i/>
          <w:sz w:val="16"/>
        </w:rPr>
        <w:t>L’omission du renseignement de la mention ci-dessus, entraîne de fait un refus de l’avance par le titulaire du marché.</w:t>
      </w:r>
    </w:p>
    <w:p w:rsidR="003D231A" w:rsidRDefault="003D231A">
      <w:pPr>
        <w:pStyle w:val="Corpsdetexte"/>
        <w:ind w:left="0" w:firstLine="0"/>
        <w:rPr>
          <w:rFonts w:cs="Arial"/>
          <w:i/>
          <w:sz w:val="16"/>
        </w:rPr>
      </w:pPr>
    </w:p>
    <w:p w:rsidR="00D76313" w:rsidRDefault="00D76313">
      <w:pPr>
        <w:pStyle w:val="Corpsdetexte"/>
        <w:ind w:left="0" w:firstLine="0"/>
        <w:rPr>
          <w:rFonts w:cs="Arial"/>
          <w:i/>
          <w:sz w:val="16"/>
        </w:rPr>
      </w:pPr>
    </w:p>
    <w:p w:rsidR="00D76313" w:rsidRPr="00A43C88" w:rsidRDefault="00D76313">
      <w:pPr>
        <w:pStyle w:val="Corpsdetexte"/>
        <w:ind w:left="0" w:firstLine="0"/>
        <w:rPr>
          <w:rFonts w:cs="Arial"/>
          <w:i/>
          <w:sz w:val="16"/>
        </w:rPr>
      </w:pPr>
    </w:p>
    <w:p w:rsidR="00D16BF8" w:rsidRPr="00A43C88" w:rsidRDefault="00D16BF8" w:rsidP="00D76313">
      <w:pPr>
        <w:pStyle w:val="Titre1"/>
        <w:ind w:left="426" w:hanging="426"/>
        <w:rPr>
          <w:b w:val="0"/>
        </w:rPr>
      </w:pPr>
      <w:bookmarkStart w:id="9" w:name="_Toc219714918"/>
      <w:r w:rsidRPr="00A43C88">
        <w:t xml:space="preserve">Signature du marché </w:t>
      </w:r>
      <w:r w:rsidR="0031425C">
        <w:t xml:space="preserve">par le </w:t>
      </w:r>
      <w:r w:rsidR="0003316B">
        <w:t>signataire</w:t>
      </w:r>
      <w:r w:rsidR="0031425C">
        <w:t xml:space="preserve"> individuel</w:t>
      </w:r>
      <w:bookmarkEnd w:id="9"/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A43C88" w:rsidTr="004C2592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Nom, prénom et qualité</w:t>
            </w:r>
          </w:p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A43C88" w:rsidTr="004C2592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:rsidR="00D16BF8" w:rsidRDefault="00D16BF8" w:rsidP="00D16BF8">
      <w:pPr>
        <w:tabs>
          <w:tab w:val="left" w:pos="851"/>
        </w:tabs>
        <w:jc w:val="both"/>
        <w:rPr>
          <w:rFonts w:cs="Arial"/>
          <w:sz w:val="18"/>
          <w:szCs w:val="18"/>
        </w:rPr>
      </w:pPr>
      <w:r w:rsidRPr="00A43C88">
        <w:rPr>
          <w:rFonts w:cs="Arial"/>
          <w:sz w:val="18"/>
          <w:szCs w:val="18"/>
        </w:rPr>
        <w:t>(*) Le signataire doit avoir le pouvoir d’engager la personne qu’il représente.</w:t>
      </w:r>
    </w:p>
    <w:p w:rsidR="003D231A" w:rsidRPr="00A43C88" w:rsidRDefault="003D231A" w:rsidP="00D16BF8">
      <w:pPr>
        <w:tabs>
          <w:tab w:val="left" w:pos="851"/>
        </w:tabs>
        <w:jc w:val="both"/>
        <w:rPr>
          <w:rFonts w:cs="Arial"/>
        </w:rPr>
      </w:pPr>
    </w:p>
    <w:p w:rsidR="00A27E36" w:rsidRDefault="00A27E36">
      <w:pPr>
        <w:rPr>
          <w:rFonts w:cs="Arial"/>
          <w:b/>
          <w:snapToGrid w:val="0"/>
          <w:color w:val="000066"/>
          <w:sz w:val="24"/>
        </w:rPr>
      </w:pPr>
      <w:r>
        <w:rPr>
          <w:rFonts w:cs="Arial"/>
          <w:b/>
          <w:color w:val="000066"/>
          <w:sz w:val="24"/>
        </w:rPr>
        <w:br w:type="page"/>
      </w:r>
    </w:p>
    <w:p w:rsidR="00D16BF8" w:rsidRPr="00A43C88" w:rsidRDefault="00D16BF8" w:rsidP="00BE6ADC">
      <w:pPr>
        <w:pStyle w:val="Titre1"/>
      </w:pPr>
      <w:bookmarkStart w:id="10" w:name="_Toc219714919"/>
      <w:r w:rsidRPr="00A43C88">
        <w:lastRenderedPageBreak/>
        <w:t xml:space="preserve">Signature du marché </w:t>
      </w:r>
      <w:r w:rsidR="0031425C">
        <w:t>en cas de groupement</w:t>
      </w:r>
      <w:bookmarkEnd w:id="10"/>
    </w:p>
    <w:p w:rsidR="00D16BF8" w:rsidRPr="00A43C88" w:rsidRDefault="00D16BF8" w:rsidP="00D16BF8">
      <w:pPr>
        <w:tabs>
          <w:tab w:val="left" w:pos="851"/>
        </w:tabs>
        <w:rPr>
          <w:rFonts w:cs="Arial"/>
          <w:sz w:val="18"/>
          <w:szCs w:val="18"/>
        </w:rPr>
      </w:pPr>
      <w:r w:rsidRPr="00CB6E03">
        <w:rPr>
          <w:rFonts w:cs="Arial"/>
        </w:rPr>
        <w:t xml:space="preserve">Les membres du groupement d’opérateurs économiques désignent le mandataire suivant </w:t>
      </w:r>
      <w:r w:rsidR="005A5371" w:rsidRPr="00CB6E03">
        <w:rPr>
          <w:rFonts w:cs="Arial"/>
          <w:i/>
          <w:sz w:val="18"/>
          <w:szCs w:val="18"/>
        </w:rPr>
        <w:t>(article</w:t>
      </w:r>
      <w:r w:rsidR="009814AC" w:rsidRPr="00CB6E03">
        <w:rPr>
          <w:rFonts w:cs="Arial"/>
          <w:i/>
          <w:sz w:val="18"/>
          <w:szCs w:val="18"/>
        </w:rPr>
        <w:t xml:space="preserve"> R2142-</w:t>
      </w:r>
      <w:r w:rsidR="00735770">
        <w:rPr>
          <w:rFonts w:cs="Arial"/>
          <w:i/>
          <w:sz w:val="18"/>
          <w:szCs w:val="18"/>
        </w:rPr>
        <w:t>19 à 27</w:t>
      </w:r>
      <w:r w:rsidR="005A5371" w:rsidRPr="00CB6E03">
        <w:rPr>
          <w:rFonts w:cs="Arial"/>
          <w:i/>
          <w:sz w:val="18"/>
          <w:szCs w:val="18"/>
        </w:rPr>
        <w:t>du cod</w:t>
      </w:r>
      <w:r w:rsidR="009814AC" w:rsidRPr="00CB6E03">
        <w:rPr>
          <w:rFonts w:cs="Arial"/>
          <w:i/>
          <w:sz w:val="18"/>
          <w:szCs w:val="18"/>
        </w:rPr>
        <w:t>e la commande publique</w:t>
      </w:r>
      <w:r w:rsidRPr="00CB6E03">
        <w:rPr>
          <w:rFonts w:cs="Arial"/>
          <w:i/>
          <w:sz w:val="18"/>
          <w:szCs w:val="18"/>
        </w:rPr>
        <w:t>)</w:t>
      </w:r>
      <w:r w:rsidR="009814AC" w:rsidRPr="00CB6E03">
        <w:rPr>
          <w:rFonts w:cs="Arial"/>
          <w:i/>
          <w:sz w:val="18"/>
          <w:szCs w:val="18"/>
        </w:rPr>
        <w:t xml:space="preserve"> </w:t>
      </w:r>
      <w:r w:rsidRPr="00CB6E03">
        <w:rPr>
          <w:rFonts w:cs="Arial"/>
          <w:sz w:val="18"/>
          <w:szCs w:val="18"/>
        </w:rPr>
        <w:t>:</w:t>
      </w:r>
    </w:p>
    <w:p w:rsidR="00D16BF8" w:rsidRPr="00A43C88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A43C88">
        <w:rPr>
          <w:rFonts w:cs="Arial"/>
          <w:i/>
          <w:sz w:val="18"/>
          <w:szCs w:val="18"/>
        </w:rPr>
        <w:t>[</w:t>
      </w:r>
      <w:r w:rsidRPr="00A43C88">
        <w:rPr>
          <w:rFonts w:cs="Arial"/>
          <w:i/>
          <w:color w:val="FF0000"/>
          <w:sz w:val="18"/>
          <w:szCs w:val="18"/>
        </w:rPr>
        <w:t>Indiquer le nom commercial et la dénomination sociale du mandataire</w:t>
      </w:r>
      <w:r w:rsidRPr="00A43C88">
        <w:rPr>
          <w:rFonts w:cs="Arial"/>
          <w:i/>
          <w:sz w:val="18"/>
          <w:szCs w:val="18"/>
        </w:rPr>
        <w:t>]</w:t>
      </w:r>
    </w:p>
    <w:p w:rsidR="00D16BF8" w:rsidRDefault="00D16BF8" w:rsidP="00D16BF8">
      <w:pPr>
        <w:tabs>
          <w:tab w:val="left" w:pos="851"/>
        </w:tabs>
        <w:rPr>
          <w:rFonts w:cs="Arial"/>
        </w:rPr>
      </w:pPr>
    </w:p>
    <w:p w:rsidR="009236C9" w:rsidRPr="00A43C88" w:rsidRDefault="009236C9" w:rsidP="009236C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A43C88">
        <w:rPr>
          <w:rFonts w:ascii="Arial" w:hAnsi="Arial" w:cs="Arial"/>
        </w:rPr>
        <w:t xml:space="preserve">En cas de groupement, </w:t>
      </w:r>
      <w:r>
        <w:rPr>
          <w:rFonts w:ascii="Arial" w:hAnsi="Arial" w:cs="Arial"/>
        </w:rPr>
        <w:t>celui-ci</w:t>
      </w:r>
      <w:r w:rsidRPr="00A43C88">
        <w:rPr>
          <w:rFonts w:ascii="Arial" w:hAnsi="Arial" w:cs="Arial"/>
        </w:rPr>
        <w:t xml:space="preserve"> est :</w:t>
      </w:r>
    </w:p>
    <w:p w:rsidR="009236C9" w:rsidRPr="00A43C88" w:rsidRDefault="009236C9" w:rsidP="009236C9">
      <w:pPr>
        <w:pStyle w:val="fcase1ertab"/>
        <w:tabs>
          <w:tab w:val="left" w:pos="851"/>
        </w:tabs>
        <w:rPr>
          <w:rFonts w:ascii="Arial" w:hAnsi="Arial" w:cs="Arial"/>
        </w:rPr>
      </w:pPr>
      <w:r w:rsidRPr="00A43C88">
        <w:rPr>
          <w:rFonts w:ascii="Arial" w:hAnsi="Arial" w:cs="Arial"/>
          <w:i/>
          <w:iCs/>
          <w:sz w:val="18"/>
          <w:szCs w:val="18"/>
        </w:rPr>
        <w:t>(</w:t>
      </w:r>
      <w:r w:rsidRPr="00A43C88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A43C88">
        <w:rPr>
          <w:rFonts w:ascii="Arial" w:hAnsi="Arial" w:cs="Arial"/>
          <w:i/>
          <w:iCs/>
          <w:sz w:val="18"/>
          <w:szCs w:val="18"/>
        </w:rPr>
        <w:t>.)</w:t>
      </w:r>
    </w:p>
    <w:p w:rsidR="009236C9" w:rsidRPr="00A43C88" w:rsidRDefault="009236C9" w:rsidP="009236C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A43C8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ascii="Arial" w:hAnsi="Arial" w:cs="Arial"/>
        </w:rPr>
        <w:instrText xml:space="preserve"> FORMCHECKBOX </w:instrText>
      </w:r>
      <w:r w:rsidR="005454D6">
        <w:rPr>
          <w:rFonts w:ascii="Arial" w:hAnsi="Arial" w:cs="Arial"/>
        </w:rPr>
      </w:r>
      <w:r w:rsidR="005454D6">
        <w:rPr>
          <w:rFonts w:ascii="Arial" w:hAnsi="Arial" w:cs="Arial"/>
        </w:rPr>
        <w:fldChar w:fldCharType="separate"/>
      </w:r>
      <w:r w:rsidRPr="00A43C88">
        <w:rPr>
          <w:rFonts w:ascii="Arial" w:hAnsi="Arial" w:cs="Arial"/>
        </w:rPr>
        <w:fldChar w:fldCharType="end"/>
      </w:r>
      <w:r w:rsidRPr="00A43C88">
        <w:rPr>
          <w:rFonts w:ascii="Arial" w:hAnsi="Arial" w:cs="Arial"/>
          <w:i/>
          <w:iCs/>
        </w:rPr>
        <w:t xml:space="preserve"> </w:t>
      </w:r>
      <w:proofErr w:type="gramStart"/>
      <w:r w:rsidRPr="00A43C88">
        <w:rPr>
          <w:rFonts w:ascii="Arial" w:hAnsi="Arial" w:cs="Arial"/>
        </w:rPr>
        <w:t>conjoint</w:t>
      </w:r>
      <w:proofErr w:type="gramEnd"/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tab/>
      </w:r>
      <w:r w:rsidRPr="00276C1E">
        <w:rPr>
          <w:rFonts w:ascii="Arial" w:hAnsi="Arial" w:cs="Arial"/>
          <w:u w:val="single"/>
        </w:rPr>
        <w:t>OU</w:t>
      </w:r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ascii="Arial" w:hAnsi="Arial" w:cs="Arial"/>
        </w:rPr>
        <w:instrText xml:space="preserve"> FORMCHECKBOX </w:instrText>
      </w:r>
      <w:r w:rsidR="005454D6">
        <w:rPr>
          <w:rFonts w:ascii="Arial" w:hAnsi="Arial" w:cs="Arial"/>
        </w:rPr>
      </w:r>
      <w:r w:rsidR="005454D6">
        <w:rPr>
          <w:rFonts w:ascii="Arial" w:hAnsi="Arial" w:cs="Arial"/>
        </w:rPr>
        <w:fldChar w:fldCharType="separate"/>
      </w:r>
      <w:r w:rsidRPr="00A43C88">
        <w:rPr>
          <w:rFonts w:ascii="Arial" w:hAnsi="Arial" w:cs="Arial"/>
        </w:rPr>
        <w:fldChar w:fldCharType="end"/>
      </w:r>
      <w:r w:rsidRPr="00A43C88">
        <w:rPr>
          <w:rFonts w:ascii="Arial" w:hAnsi="Arial" w:cs="Arial"/>
          <w:iCs/>
        </w:rPr>
        <w:t xml:space="preserve"> </w:t>
      </w:r>
      <w:r w:rsidRPr="00A43C88">
        <w:rPr>
          <w:rFonts w:ascii="Arial" w:hAnsi="Arial" w:cs="Arial"/>
        </w:rPr>
        <w:t>solidaire</w:t>
      </w:r>
    </w:p>
    <w:p w:rsidR="009236C9" w:rsidRDefault="009236C9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16BF8" w:rsidRPr="00A43C88" w:rsidRDefault="00D16BF8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A43C88">
        <w:rPr>
          <w:rFonts w:ascii="Arial" w:hAnsi="Arial" w:cs="Arial"/>
        </w:rPr>
        <w:t>En cas de groupement conjoint, le mandataire du groupement est :</w:t>
      </w:r>
    </w:p>
    <w:p w:rsidR="00D16BF8" w:rsidRPr="00A43C88" w:rsidRDefault="00D16BF8" w:rsidP="00D16BF8">
      <w:pPr>
        <w:pStyle w:val="fcase1ertab"/>
        <w:tabs>
          <w:tab w:val="left" w:pos="851"/>
        </w:tabs>
        <w:rPr>
          <w:rFonts w:ascii="Arial" w:hAnsi="Arial" w:cs="Arial"/>
        </w:rPr>
      </w:pPr>
      <w:r w:rsidRPr="00A43C88">
        <w:rPr>
          <w:rFonts w:ascii="Arial" w:hAnsi="Arial" w:cs="Arial"/>
          <w:i/>
          <w:iCs/>
          <w:sz w:val="18"/>
          <w:szCs w:val="18"/>
        </w:rPr>
        <w:t>(</w:t>
      </w:r>
      <w:r w:rsidRPr="00A43C88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A43C88">
        <w:rPr>
          <w:rFonts w:ascii="Arial" w:hAnsi="Arial" w:cs="Arial"/>
          <w:i/>
          <w:iCs/>
          <w:sz w:val="18"/>
          <w:szCs w:val="18"/>
        </w:rPr>
        <w:t>.)</w:t>
      </w:r>
    </w:p>
    <w:p w:rsidR="00D16BF8" w:rsidRPr="00A43C88" w:rsidRDefault="00D16BF8" w:rsidP="00D16BF8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A43C8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ascii="Arial" w:hAnsi="Arial" w:cs="Arial"/>
        </w:rPr>
        <w:instrText xml:space="preserve"> FORMCHECKBOX </w:instrText>
      </w:r>
      <w:r w:rsidR="005454D6">
        <w:rPr>
          <w:rFonts w:ascii="Arial" w:hAnsi="Arial" w:cs="Arial"/>
        </w:rPr>
      </w:r>
      <w:r w:rsidR="005454D6">
        <w:rPr>
          <w:rFonts w:ascii="Arial" w:hAnsi="Arial" w:cs="Arial"/>
        </w:rPr>
        <w:fldChar w:fldCharType="separate"/>
      </w:r>
      <w:r w:rsidRPr="00A43C88">
        <w:rPr>
          <w:rFonts w:ascii="Arial" w:hAnsi="Arial" w:cs="Arial"/>
        </w:rPr>
        <w:fldChar w:fldCharType="end"/>
      </w:r>
      <w:r w:rsidRPr="00A43C88">
        <w:rPr>
          <w:rFonts w:ascii="Arial" w:hAnsi="Arial" w:cs="Arial"/>
          <w:i/>
          <w:iCs/>
        </w:rPr>
        <w:t xml:space="preserve"> </w:t>
      </w:r>
      <w:proofErr w:type="gramStart"/>
      <w:r w:rsidRPr="00A43C88">
        <w:rPr>
          <w:rFonts w:ascii="Arial" w:hAnsi="Arial" w:cs="Arial"/>
        </w:rPr>
        <w:t>conjoint</w:t>
      </w:r>
      <w:proofErr w:type="gramEnd"/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tab/>
      </w:r>
      <w:r w:rsidRPr="00276C1E">
        <w:rPr>
          <w:rFonts w:ascii="Arial" w:hAnsi="Arial" w:cs="Arial"/>
          <w:u w:val="single"/>
        </w:rPr>
        <w:t>OU</w:t>
      </w:r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tab/>
      </w:r>
      <w:r w:rsidRPr="00A43C8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ascii="Arial" w:hAnsi="Arial" w:cs="Arial"/>
        </w:rPr>
        <w:instrText xml:space="preserve"> FORMCHECKBOX </w:instrText>
      </w:r>
      <w:r w:rsidR="005454D6">
        <w:rPr>
          <w:rFonts w:ascii="Arial" w:hAnsi="Arial" w:cs="Arial"/>
        </w:rPr>
      </w:r>
      <w:r w:rsidR="005454D6">
        <w:rPr>
          <w:rFonts w:ascii="Arial" w:hAnsi="Arial" w:cs="Arial"/>
        </w:rPr>
        <w:fldChar w:fldCharType="separate"/>
      </w:r>
      <w:r w:rsidRPr="00A43C88">
        <w:rPr>
          <w:rFonts w:ascii="Arial" w:hAnsi="Arial" w:cs="Arial"/>
        </w:rPr>
        <w:fldChar w:fldCharType="end"/>
      </w:r>
      <w:r w:rsidRPr="00A43C88">
        <w:rPr>
          <w:rFonts w:ascii="Arial" w:hAnsi="Arial" w:cs="Arial"/>
          <w:iCs/>
        </w:rPr>
        <w:t xml:space="preserve"> </w:t>
      </w:r>
      <w:r w:rsidRPr="00A43C88">
        <w:rPr>
          <w:rFonts w:ascii="Arial" w:hAnsi="Arial" w:cs="Arial"/>
        </w:rPr>
        <w:t>solidaire</w:t>
      </w:r>
    </w:p>
    <w:p w:rsidR="00D16BF8" w:rsidRPr="00A43C88" w:rsidRDefault="00D16BF8" w:rsidP="00D16BF8">
      <w:pPr>
        <w:tabs>
          <w:tab w:val="left" w:pos="851"/>
        </w:tabs>
        <w:rPr>
          <w:rFonts w:cs="Arial"/>
        </w:rPr>
      </w:pPr>
    </w:p>
    <w:p w:rsidR="00D16BF8" w:rsidRPr="00A43C88" w:rsidRDefault="00D16BF8" w:rsidP="00FA143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A43C8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ascii="Arial" w:hAnsi="Arial" w:cs="Arial"/>
        </w:rPr>
        <w:instrText xml:space="preserve"> FORMCHECKBOX </w:instrText>
      </w:r>
      <w:r w:rsidR="005454D6">
        <w:rPr>
          <w:rFonts w:ascii="Arial" w:hAnsi="Arial" w:cs="Arial"/>
        </w:rPr>
      </w:r>
      <w:r w:rsidR="005454D6">
        <w:rPr>
          <w:rFonts w:ascii="Arial" w:hAnsi="Arial" w:cs="Arial"/>
        </w:rPr>
        <w:fldChar w:fldCharType="separate"/>
      </w:r>
      <w:r w:rsidRPr="00A43C88">
        <w:rPr>
          <w:rFonts w:ascii="Arial" w:hAnsi="Arial" w:cs="Arial"/>
        </w:rPr>
        <w:fldChar w:fldCharType="end"/>
      </w:r>
      <w:r w:rsidRPr="00A43C88">
        <w:rPr>
          <w:rFonts w:ascii="Arial" w:hAnsi="Arial" w:cs="Arial"/>
        </w:rPr>
        <w:t xml:space="preserve"> Les membres du groupement</w:t>
      </w:r>
      <w:r w:rsidR="0021122A" w:rsidRPr="00A43C88">
        <w:rPr>
          <w:rFonts w:ascii="Arial" w:hAnsi="Arial" w:cs="Arial"/>
        </w:rPr>
        <w:t xml:space="preserve"> ont donné mandat au mandataire</w:t>
      </w:r>
      <w:r w:rsidRPr="00A43C88">
        <w:rPr>
          <w:rFonts w:ascii="Arial" w:hAnsi="Arial" w:cs="Arial"/>
        </w:rPr>
        <w:t> :</w:t>
      </w:r>
      <w:r w:rsidR="00FA1438" w:rsidRPr="00A43C88">
        <w:rPr>
          <w:rFonts w:ascii="Arial" w:hAnsi="Arial" w:cs="Arial"/>
        </w:rPr>
        <w:t xml:space="preserve"> </w:t>
      </w:r>
      <w:r w:rsidRPr="00A43C88">
        <w:rPr>
          <w:rFonts w:ascii="Arial" w:hAnsi="Arial" w:cs="Arial"/>
          <w:i/>
          <w:sz w:val="18"/>
          <w:szCs w:val="18"/>
        </w:rPr>
        <w:t>(Cocher la ou les cases correspondantes.)</w:t>
      </w:r>
    </w:p>
    <w:p w:rsidR="00D16BF8" w:rsidRPr="00A43C88" w:rsidRDefault="00D16BF8" w:rsidP="00D16BF8">
      <w:pPr>
        <w:tabs>
          <w:tab w:val="left" w:pos="851"/>
        </w:tabs>
        <w:ind w:left="1695" w:hanging="1695"/>
        <w:rPr>
          <w:rFonts w:cs="Arial"/>
        </w:rPr>
      </w:pPr>
      <w:r w:rsidRPr="00A43C88">
        <w:rPr>
          <w:rFonts w:cs="Arial"/>
        </w:rPr>
        <w:tab/>
      </w: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pour</w:t>
      </w:r>
      <w:proofErr w:type="gramEnd"/>
      <w:r w:rsidRPr="00A43C88">
        <w:rPr>
          <w:rFonts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:rsidR="00D16BF8" w:rsidRPr="00A43C88" w:rsidRDefault="00D16BF8" w:rsidP="00D16BF8">
      <w:pPr>
        <w:tabs>
          <w:tab w:val="left" w:pos="851"/>
        </w:tabs>
        <w:rPr>
          <w:rFonts w:cs="Arial"/>
        </w:rPr>
      </w:pPr>
      <w:r w:rsidRPr="00A43C88">
        <w:rPr>
          <w:rFonts w:cs="Arial"/>
          <w:i/>
          <w:sz w:val="18"/>
          <w:szCs w:val="18"/>
        </w:rPr>
        <w:tab/>
      </w:r>
      <w:r w:rsidRPr="00A43C88">
        <w:rPr>
          <w:rFonts w:cs="Arial"/>
          <w:i/>
          <w:sz w:val="18"/>
          <w:szCs w:val="18"/>
        </w:rPr>
        <w:tab/>
      </w:r>
      <w:r w:rsidRPr="00A43C88">
        <w:rPr>
          <w:rFonts w:cs="Arial"/>
          <w:i/>
          <w:sz w:val="18"/>
          <w:szCs w:val="18"/>
        </w:rPr>
        <w:tab/>
        <w:t>(</w:t>
      </w:r>
      <w:proofErr w:type="gramStart"/>
      <w:r w:rsidRPr="00A43C88">
        <w:rPr>
          <w:rFonts w:cs="Arial"/>
          <w:i/>
          <w:color w:val="FF0000"/>
          <w:sz w:val="18"/>
          <w:szCs w:val="18"/>
        </w:rPr>
        <w:t>joindre</w:t>
      </w:r>
      <w:proofErr w:type="gramEnd"/>
      <w:r w:rsidRPr="00A43C88">
        <w:rPr>
          <w:rFonts w:cs="Arial"/>
          <w:i/>
          <w:color w:val="FF0000"/>
          <w:sz w:val="18"/>
          <w:szCs w:val="18"/>
        </w:rPr>
        <w:t xml:space="preserve"> les pouvoirs en annexe du présent document</w:t>
      </w:r>
      <w:r w:rsidRPr="00A43C88">
        <w:rPr>
          <w:rFonts w:cs="Arial"/>
          <w:i/>
          <w:sz w:val="18"/>
          <w:szCs w:val="18"/>
        </w:rPr>
        <w:t>.)</w:t>
      </w:r>
    </w:p>
    <w:p w:rsidR="00D16BF8" w:rsidRPr="00A43C88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pour</w:t>
      </w:r>
      <w:proofErr w:type="gramEnd"/>
      <w:r w:rsidRPr="00A43C88">
        <w:rPr>
          <w:rFonts w:cs="Arial"/>
        </w:rPr>
        <w:t xml:space="preserve"> signer, en leur nom et pour leur compte, les modifications ultérieures du marché public ou de l’accord-cadre ;</w:t>
      </w:r>
    </w:p>
    <w:p w:rsidR="00D16BF8" w:rsidRPr="00A43C88" w:rsidRDefault="00D16BF8" w:rsidP="00D16BF8">
      <w:pPr>
        <w:tabs>
          <w:tab w:val="left" w:pos="851"/>
        </w:tabs>
        <w:rPr>
          <w:rFonts w:cs="Arial"/>
        </w:rPr>
      </w:pPr>
      <w:r w:rsidRPr="00A43C88">
        <w:rPr>
          <w:rFonts w:cs="Arial"/>
          <w:i/>
          <w:sz w:val="18"/>
          <w:szCs w:val="18"/>
        </w:rPr>
        <w:tab/>
      </w:r>
      <w:r w:rsidRPr="00A43C88">
        <w:rPr>
          <w:rFonts w:cs="Arial"/>
          <w:i/>
          <w:sz w:val="18"/>
          <w:szCs w:val="18"/>
        </w:rPr>
        <w:tab/>
      </w:r>
      <w:r w:rsidRPr="00A43C88">
        <w:rPr>
          <w:rFonts w:cs="Arial"/>
          <w:i/>
          <w:sz w:val="18"/>
          <w:szCs w:val="18"/>
        </w:rPr>
        <w:tab/>
        <w:t>(</w:t>
      </w:r>
      <w:proofErr w:type="gramStart"/>
      <w:r w:rsidRPr="00A43C88">
        <w:rPr>
          <w:rFonts w:cs="Arial"/>
          <w:i/>
          <w:color w:val="FF0000"/>
          <w:sz w:val="18"/>
          <w:szCs w:val="18"/>
        </w:rPr>
        <w:t>joindre</w:t>
      </w:r>
      <w:proofErr w:type="gramEnd"/>
      <w:r w:rsidRPr="00A43C88">
        <w:rPr>
          <w:rFonts w:cs="Arial"/>
          <w:i/>
          <w:color w:val="FF0000"/>
          <w:sz w:val="18"/>
          <w:szCs w:val="18"/>
        </w:rPr>
        <w:t xml:space="preserve"> les pouvoirs en annexe du présent document</w:t>
      </w:r>
      <w:r w:rsidRPr="00A43C88">
        <w:rPr>
          <w:rFonts w:cs="Arial"/>
          <w:i/>
          <w:sz w:val="18"/>
          <w:szCs w:val="18"/>
        </w:rPr>
        <w:t>.)</w:t>
      </w:r>
    </w:p>
    <w:p w:rsidR="00D16BF8" w:rsidRPr="00A43C88" w:rsidRDefault="00D16BF8" w:rsidP="00B365CF">
      <w:pPr>
        <w:tabs>
          <w:tab w:val="left" w:pos="851"/>
        </w:tabs>
        <w:ind w:left="1701" w:hanging="1417"/>
        <w:rPr>
          <w:rFonts w:cs="Arial"/>
        </w:rPr>
      </w:pPr>
      <w:r w:rsidRPr="00A43C88">
        <w:rPr>
          <w:rFonts w:cs="Arial"/>
        </w:rPr>
        <w:tab/>
      </w: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dans</w:t>
      </w:r>
      <w:proofErr w:type="gramEnd"/>
      <w:r w:rsidRPr="00A43C88">
        <w:rPr>
          <w:rFonts w:cs="Arial"/>
        </w:rPr>
        <w:t xml:space="preserve"> les conditions définies pa</w:t>
      </w:r>
      <w:r w:rsidR="00B365CF" w:rsidRPr="00A43C88">
        <w:rPr>
          <w:rFonts w:cs="Arial"/>
        </w:rPr>
        <w:t>r les pouvoirs joints en annexe.</w:t>
      </w:r>
    </w:p>
    <w:p w:rsidR="00D16BF8" w:rsidRPr="00A43C88" w:rsidRDefault="00D16BF8" w:rsidP="00D16BF8">
      <w:pPr>
        <w:tabs>
          <w:tab w:val="left" w:pos="851"/>
        </w:tabs>
        <w:ind w:left="1134" w:hanging="850"/>
        <w:rPr>
          <w:rFonts w:cs="Arial"/>
          <w:i/>
          <w:sz w:val="18"/>
          <w:szCs w:val="18"/>
        </w:rPr>
      </w:pPr>
    </w:p>
    <w:p w:rsidR="00D16BF8" w:rsidRPr="00A43C88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</w:p>
    <w:p w:rsidR="00D16BF8" w:rsidRPr="00A43C88" w:rsidRDefault="00D16BF8" w:rsidP="0021122A">
      <w:pPr>
        <w:keepNext/>
        <w:tabs>
          <w:tab w:val="left" w:pos="851"/>
        </w:tabs>
        <w:rPr>
          <w:rFonts w:cs="Arial"/>
          <w:i/>
          <w:sz w:val="18"/>
          <w:szCs w:val="18"/>
        </w:rPr>
      </w:pP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 xml:space="preserve"> Les membres du groupement, qui signent le présent acte d’engagement :</w:t>
      </w:r>
    </w:p>
    <w:p w:rsidR="00D16BF8" w:rsidRPr="00A43C88" w:rsidRDefault="00D16BF8" w:rsidP="0021122A">
      <w:pPr>
        <w:keepNext/>
        <w:tabs>
          <w:tab w:val="left" w:pos="851"/>
        </w:tabs>
        <w:rPr>
          <w:rFonts w:cs="Arial"/>
        </w:rPr>
      </w:pPr>
      <w:r w:rsidRPr="00A43C88">
        <w:rPr>
          <w:rFonts w:cs="Arial"/>
          <w:i/>
          <w:sz w:val="18"/>
          <w:szCs w:val="18"/>
        </w:rPr>
        <w:t>(Cocher la case correspondante.)</w:t>
      </w:r>
    </w:p>
    <w:p w:rsidR="00D16BF8" w:rsidRPr="00A43C88" w:rsidRDefault="00D16BF8" w:rsidP="00D16BF8">
      <w:pPr>
        <w:tabs>
          <w:tab w:val="left" w:pos="851"/>
        </w:tabs>
        <w:ind w:left="1701" w:hanging="850"/>
        <w:jc w:val="both"/>
        <w:rPr>
          <w:rFonts w:cs="Arial"/>
        </w:rPr>
      </w:pP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donnent</w:t>
      </w:r>
      <w:proofErr w:type="gramEnd"/>
      <w:r w:rsidRPr="00A43C88">
        <w:rPr>
          <w:rFonts w:cs="Arial"/>
        </w:rPr>
        <w:t xml:space="preserve"> mandat au mandataire, qui l’accepte, pour les représenter vis-à-vis de l’acheteur et pour coordonner l’ensemble des prestations ;</w:t>
      </w:r>
    </w:p>
    <w:p w:rsidR="00D16BF8" w:rsidRPr="00A43C88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donnent</w:t>
      </w:r>
      <w:proofErr w:type="gramEnd"/>
      <w:r w:rsidRPr="00A43C88">
        <w:rPr>
          <w:rFonts w:cs="Arial"/>
        </w:rPr>
        <w:t xml:space="preserve"> mandat au mandataire, qui l’accepte, pour signer, en leur nom et pour leur compte, les modifications ultérieures du marché ou de l’accord-cadre ;</w:t>
      </w:r>
    </w:p>
    <w:p w:rsidR="00D16BF8" w:rsidRPr="00A43C88" w:rsidRDefault="00D16BF8" w:rsidP="00B365CF">
      <w:pPr>
        <w:tabs>
          <w:tab w:val="left" w:pos="0"/>
          <w:tab w:val="left" w:pos="851"/>
        </w:tabs>
        <w:ind w:left="1701" w:hanging="1558"/>
        <w:rPr>
          <w:rFonts w:cs="Arial"/>
        </w:rPr>
      </w:pPr>
      <w:r w:rsidRPr="00A43C88">
        <w:rPr>
          <w:rFonts w:cs="Arial"/>
        </w:rPr>
        <w:tab/>
      </w:r>
      <w:r w:rsidRPr="00A43C8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3C88">
        <w:rPr>
          <w:rFonts w:cs="Arial"/>
        </w:rPr>
        <w:instrText xml:space="preserve"> FORMCHECKBOX </w:instrText>
      </w:r>
      <w:r w:rsidR="005454D6">
        <w:rPr>
          <w:rFonts w:cs="Arial"/>
        </w:rPr>
      </w:r>
      <w:r w:rsidR="005454D6">
        <w:rPr>
          <w:rFonts w:cs="Arial"/>
        </w:rPr>
        <w:fldChar w:fldCharType="separate"/>
      </w:r>
      <w:r w:rsidRPr="00A43C88">
        <w:rPr>
          <w:rFonts w:cs="Arial"/>
        </w:rPr>
        <w:fldChar w:fldCharType="end"/>
      </w:r>
      <w:r w:rsidRPr="00A43C88">
        <w:rPr>
          <w:rFonts w:cs="Arial"/>
        </w:rPr>
        <w:tab/>
      </w:r>
      <w:proofErr w:type="gramStart"/>
      <w:r w:rsidRPr="00A43C88">
        <w:rPr>
          <w:rFonts w:cs="Arial"/>
        </w:rPr>
        <w:t>donnent</w:t>
      </w:r>
      <w:proofErr w:type="gramEnd"/>
      <w:r w:rsidRPr="00A43C88">
        <w:rPr>
          <w:rFonts w:cs="Arial"/>
        </w:rPr>
        <w:t xml:space="preserve"> mandat au mandataire dans les conditions définies ci-dessous :</w:t>
      </w:r>
      <w:r w:rsidR="00C206C6" w:rsidRPr="00A43C88">
        <w:rPr>
          <w:rFonts w:cs="Arial"/>
        </w:rPr>
        <w:t xml:space="preserve"> </w:t>
      </w:r>
      <w:r w:rsidR="00B365CF" w:rsidRPr="00A43C88">
        <w:rPr>
          <w:rFonts w:cs="Arial"/>
        </w:rPr>
        <w:br/>
      </w:r>
      <w:r w:rsidRPr="00A43C88">
        <w:rPr>
          <w:rFonts w:cs="Arial"/>
          <w:i/>
          <w:sz w:val="18"/>
          <w:szCs w:val="18"/>
        </w:rPr>
        <w:t>(</w:t>
      </w:r>
      <w:r w:rsidRPr="00A43C88">
        <w:rPr>
          <w:rFonts w:cs="Arial"/>
          <w:i/>
          <w:color w:val="FF0000"/>
          <w:sz w:val="18"/>
          <w:szCs w:val="18"/>
        </w:rPr>
        <w:t>Donner des précisions sur l’étendue du mandat</w:t>
      </w:r>
      <w:r w:rsidRPr="00A43C88">
        <w:rPr>
          <w:rFonts w:cs="Arial"/>
          <w:i/>
          <w:sz w:val="18"/>
          <w:szCs w:val="18"/>
        </w:rPr>
        <w:t>.)</w:t>
      </w:r>
    </w:p>
    <w:p w:rsidR="0021122A" w:rsidRDefault="0021122A" w:rsidP="00D16BF8">
      <w:pPr>
        <w:tabs>
          <w:tab w:val="left" w:pos="851"/>
        </w:tabs>
        <w:rPr>
          <w:rFonts w:cs="Arial"/>
        </w:rPr>
      </w:pPr>
    </w:p>
    <w:p w:rsidR="00731878" w:rsidRPr="00731878" w:rsidRDefault="00731878" w:rsidP="00731878">
      <w:pPr>
        <w:tabs>
          <w:tab w:val="left" w:pos="851"/>
        </w:tabs>
        <w:rPr>
          <w:rFonts w:cs="Arial"/>
          <w:b/>
        </w:rPr>
      </w:pPr>
    </w:p>
    <w:p w:rsidR="00731878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>
        <w:rPr>
          <w:rFonts w:cs="Arial"/>
          <w:b/>
        </w:rPr>
        <w:t xml:space="preserve">Un </w:t>
      </w:r>
      <w:r w:rsidR="0003316B">
        <w:rPr>
          <w:rFonts w:cs="Arial"/>
          <w:b/>
        </w:rPr>
        <w:t>(</w:t>
      </w:r>
      <w:r>
        <w:rPr>
          <w:rFonts w:cs="Arial"/>
          <w:b/>
        </w:rPr>
        <w:t>ou plusieurs</w:t>
      </w:r>
      <w:r w:rsidR="0058177A">
        <w:rPr>
          <w:rFonts w:cs="Arial"/>
          <w:b/>
        </w:rPr>
        <w:t>)</w:t>
      </w:r>
      <w:r>
        <w:rPr>
          <w:rFonts w:cs="Arial"/>
          <w:b/>
        </w:rPr>
        <w:t xml:space="preserve"> membre</w:t>
      </w:r>
      <w:r w:rsidR="0003316B">
        <w:rPr>
          <w:rFonts w:cs="Arial"/>
          <w:b/>
        </w:rPr>
        <w:t>(</w:t>
      </w:r>
      <w:r>
        <w:rPr>
          <w:rFonts w:cs="Arial"/>
          <w:b/>
        </w:rPr>
        <w:t>s</w:t>
      </w:r>
      <w:r w:rsidR="0003316B">
        <w:rPr>
          <w:rFonts w:cs="Arial"/>
          <w:b/>
        </w:rPr>
        <w:t>)</w:t>
      </w:r>
      <w:r>
        <w:rPr>
          <w:rFonts w:cs="Arial"/>
          <w:b/>
        </w:rPr>
        <w:t xml:space="preserve"> du groupement</w:t>
      </w:r>
      <w:r w:rsidRPr="00731878">
        <w:rPr>
          <w:rFonts w:cs="Arial"/>
          <w:b/>
        </w:rPr>
        <w:t xml:space="preserve"> </w:t>
      </w:r>
      <w:r w:rsidR="0058177A">
        <w:rPr>
          <w:rFonts w:cs="Arial"/>
          <w:b/>
        </w:rPr>
        <w:t>est (</w:t>
      </w:r>
      <w:r w:rsidR="0003316B">
        <w:rPr>
          <w:rFonts w:cs="Arial"/>
          <w:b/>
        </w:rPr>
        <w:t>sont</w:t>
      </w:r>
      <w:r w:rsidR="0058177A">
        <w:rPr>
          <w:rFonts w:cs="Arial"/>
          <w:b/>
        </w:rPr>
        <w:t>)</w:t>
      </w:r>
      <w:r w:rsidRPr="00731878">
        <w:rPr>
          <w:rFonts w:cs="Arial"/>
          <w:b/>
        </w:rPr>
        <w:t xml:space="preserve"> une</w:t>
      </w:r>
      <w:r w:rsidR="0058177A">
        <w:rPr>
          <w:rFonts w:cs="Arial"/>
          <w:b/>
        </w:rPr>
        <w:t xml:space="preserve"> (des)</w:t>
      </w:r>
      <w:r w:rsidRPr="00731878">
        <w:rPr>
          <w:rFonts w:cs="Arial"/>
          <w:b/>
        </w:rPr>
        <w:t xml:space="preserve"> TPE</w:t>
      </w:r>
      <w:r w:rsidRPr="00731878">
        <w:rPr>
          <w:rFonts w:cs="Arial"/>
          <w:b/>
        </w:rPr>
        <w:tab/>
      </w:r>
      <w:r w:rsidRPr="00731878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31878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731878">
        <w:rPr>
          <w:rFonts w:cs="Arial"/>
        </w:rPr>
        <w:fldChar w:fldCharType="end"/>
      </w:r>
      <w:r w:rsidRPr="00731878">
        <w:rPr>
          <w:rFonts w:cs="Arial"/>
          <w:b/>
        </w:rPr>
        <w:t xml:space="preserve">  OUI </w:t>
      </w:r>
      <w:r w:rsidRPr="00731878">
        <w:rPr>
          <w:rFonts w:cs="Arial"/>
          <w:b/>
        </w:rPr>
        <w:tab/>
        <w:t xml:space="preserve"> </w:t>
      </w:r>
      <w:r w:rsidRPr="00731878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31878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731878">
        <w:rPr>
          <w:rFonts w:cs="Arial"/>
        </w:rPr>
        <w:fldChar w:fldCharType="end"/>
      </w:r>
      <w:r w:rsidRPr="00731878">
        <w:rPr>
          <w:rFonts w:cs="Arial"/>
          <w:b/>
        </w:rPr>
        <w:t xml:space="preserve">  NON</w:t>
      </w:r>
    </w:p>
    <w:p w:rsidR="00731878" w:rsidRPr="00731878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>
        <w:rPr>
          <w:rFonts w:cs="Arial"/>
          <w:b/>
        </w:rPr>
        <w:t>Si oui le</w:t>
      </w:r>
      <w:r w:rsidR="0003316B">
        <w:rPr>
          <w:rFonts w:cs="Arial"/>
          <w:b/>
        </w:rPr>
        <w:t>(s)</w:t>
      </w:r>
      <w:r>
        <w:rPr>
          <w:rFonts w:cs="Arial"/>
          <w:b/>
        </w:rPr>
        <w:t>quel(s) ……………</w:t>
      </w:r>
    </w:p>
    <w:p w:rsidR="00731878" w:rsidRPr="00731878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</w:p>
    <w:p w:rsidR="00731878" w:rsidRPr="00731878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31878">
        <w:rPr>
          <w:rFonts w:cs="Arial"/>
          <w:b/>
        </w:rPr>
        <w:t xml:space="preserve">Un </w:t>
      </w:r>
      <w:r w:rsidR="0003316B">
        <w:rPr>
          <w:rFonts w:cs="Arial"/>
          <w:b/>
        </w:rPr>
        <w:t>(</w:t>
      </w:r>
      <w:r w:rsidRPr="00731878">
        <w:rPr>
          <w:rFonts w:cs="Arial"/>
          <w:b/>
        </w:rPr>
        <w:t>ou plusieurs</w:t>
      </w:r>
      <w:r w:rsidR="0058177A">
        <w:rPr>
          <w:rFonts w:cs="Arial"/>
          <w:b/>
        </w:rPr>
        <w:t>)</w:t>
      </w:r>
      <w:r w:rsidRPr="00731878">
        <w:rPr>
          <w:rFonts w:cs="Arial"/>
          <w:b/>
        </w:rPr>
        <w:t xml:space="preserve"> membre</w:t>
      </w:r>
      <w:r w:rsidR="0003316B">
        <w:rPr>
          <w:rFonts w:cs="Arial"/>
          <w:b/>
        </w:rPr>
        <w:t>(</w:t>
      </w:r>
      <w:r w:rsidRPr="00731878">
        <w:rPr>
          <w:rFonts w:cs="Arial"/>
          <w:b/>
        </w:rPr>
        <w:t>s</w:t>
      </w:r>
      <w:r w:rsidR="0003316B">
        <w:rPr>
          <w:rFonts w:cs="Arial"/>
          <w:b/>
        </w:rPr>
        <w:t>)</w:t>
      </w:r>
      <w:r>
        <w:rPr>
          <w:rFonts w:cs="Arial"/>
          <w:b/>
        </w:rPr>
        <w:t xml:space="preserve"> du groupement </w:t>
      </w:r>
      <w:r w:rsidR="0058177A">
        <w:rPr>
          <w:rFonts w:cs="Arial"/>
          <w:b/>
        </w:rPr>
        <w:t>est (</w:t>
      </w:r>
      <w:r w:rsidR="0003316B">
        <w:rPr>
          <w:rFonts w:cs="Arial"/>
          <w:b/>
        </w:rPr>
        <w:t>sont</w:t>
      </w:r>
      <w:r w:rsidR="0058177A">
        <w:rPr>
          <w:rFonts w:cs="Arial"/>
          <w:b/>
        </w:rPr>
        <w:t>)</w:t>
      </w:r>
      <w:r>
        <w:rPr>
          <w:rFonts w:cs="Arial"/>
          <w:b/>
        </w:rPr>
        <w:t xml:space="preserve"> une</w:t>
      </w:r>
      <w:r w:rsidR="0058177A">
        <w:rPr>
          <w:rFonts w:cs="Arial"/>
          <w:b/>
        </w:rPr>
        <w:t xml:space="preserve"> (des)</w:t>
      </w:r>
      <w:r w:rsidR="0058177A" w:rsidRPr="00731878">
        <w:rPr>
          <w:rFonts w:cs="Arial"/>
          <w:b/>
        </w:rPr>
        <w:t xml:space="preserve"> </w:t>
      </w:r>
      <w:r>
        <w:rPr>
          <w:rFonts w:cs="Arial"/>
          <w:b/>
        </w:rPr>
        <w:t xml:space="preserve"> PME</w:t>
      </w:r>
      <w:r w:rsidRPr="00731878">
        <w:rPr>
          <w:rFonts w:cs="Arial"/>
          <w:b/>
        </w:rPr>
        <w:tab/>
      </w:r>
      <w:r w:rsidRPr="00731878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31878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731878">
        <w:rPr>
          <w:rFonts w:cs="Arial"/>
        </w:rPr>
        <w:fldChar w:fldCharType="end"/>
      </w:r>
      <w:r w:rsidRPr="00731878">
        <w:rPr>
          <w:rFonts w:cs="Arial"/>
          <w:b/>
        </w:rPr>
        <w:t xml:space="preserve">  OUI </w:t>
      </w:r>
      <w:r w:rsidRPr="00731878">
        <w:rPr>
          <w:rFonts w:cs="Arial"/>
          <w:b/>
        </w:rPr>
        <w:tab/>
        <w:t xml:space="preserve"> </w:t>
      </w:r>
      <w:r w:rsidRPr="00731878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31878">
        <w:rPr>
          <w:rFonts w:cs="Arial"/>
          <w:b/>
        </w:rPr>
        <w:instrText xml:space="preserve"> FORMCHECKBOX </w:instrText>
      </w:r>
      <w:r w:rsidR="005454D6">
        <w:rPr>
          <w:rFonts w:cs="Arial"/>
          <w:b/>
        </w:rPr>
      </w:r>
      <w:r w:rsidR="005454D6">
        <w:rPr>
          <w:rFonts w:cs="Arial"/>
          <w:b/>
        </w:rPr>
        <w:fldChar w:fldCharType="separate"/>
      </w:r>
      <w:r w:rsidRPr="00731878">
        <w:rPr>
          <w:rFonts w:cs="Arial"/>
        </w:rPr>
        <w:fldChar w:fldCharType="end"/>
      </w:r>
      <w:r w:rsidRPr="00731878">
        <w:rPr>
          <w:rFonts w:cs="Arial"/>
          <w:b/>
        </w:rPr>
        <w:t xml:space="preserve">  NON</w:t>
      </w:r>
    </w:p>
    <w:p w:rsidR="00731878" w:rsidRPr="00731878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31878">
        <w:rPr>
          <w:rFonts w:cs="Arial"/>
          <w:b/>
        </w:rPr>
        <w:t>Si oui le</w:t>
      </w:r>
      <w:r w:rsidR="0003316B">
        <w:rPr>
          <w:rFonts w:cs="Arial"/>
          <w:b/>
        </w:rPr>
        <w:t>(s)</w:t>
      </w:r>
      <w:r w:rsidRPr="00731878">
        <w:rPr>
          <w:rFonts w:cs="Arial"/>
          <w:b/>
        </w:rPr>
        <w:t>quel(s) ……………</w:t>
      </w:r>
    </w:p>
    <w:p w:rsidR="00731878" w:rsidRPr="00731878" w:rsidRDefault="00731878" w:rsidP="00731878">
      <w:pPr>
        <w:tabs>
          <w:tab w:val="left" w:pos="851"/>
        </w:tabs>
        <w:rPr>
          <w:rFonts w:cs="Arial"/>
          <w:b/>
        </w:rPr>
      </w:pPr>
    </w:p>
    <w:p w:rsidR="0031425C" w:rsidRPr="00A43C88" w:rsidRDefault="0031425C" w:rsidP="00D16BF8">
      <w:pPr>
        <w:tabs>
          <w:tab w:val="left" w:pos="851"/>
        </w:tabs>
        <w:rPr>
          <w:rFonts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A43C88" w:rsidTr="00A43C88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Nom, prénom et qualité</w:t>
            </w:r>
          </w:p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A43C88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A43C88" w:rsidTr="00A43C88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  <w:tr w:rsidR="00D16BF8" w:rsidRPr="00A43C88" w:rsidTr="00A43C88">
        <w:trPr>
          <w:trHeight w:val="1021"/>
        </w:trPr>
        <w:tc>
          <w:tcPr>
            <w:tcW w:w="3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BF8" w:rsidRPr="00A43C88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:rsidR="002D6C8B" w:rsidRPr="00A43C88" w:rsidRDefault="00CF612D" w:rsidP="00BE6ADC">
      <w:pPr>
        <w:pStyle w:val="Titre1"/>
      </w:pPr>
      <w:r w:rsidRPr="00A43C88">
        <w:rPr>
          <w:sz w:val="20"/>
        </w:rPr>
        <w:br w:type="page"/>
      </w:r>
      <w:bookmarkStart w:id="11" w:name="_Toc219714920"/>
      <w:r w:rsidR="00C969BB" w:rsidRPr="00C969BB">
        <w:lastRenderedPageBreak/>
        <w:t>Signature de l’acheteur (p</w:t>
      </w:r>
      <w:r w:rsidR="002D6C8B" w:rsidRPr="00C969BB">
        <w:t>artie</w:t>
      </w:r>
      <w:r w:rsidR="002D6C8B" w:rsidRPr="00A43C88">
        <w:t xml:space="preserve"> réservée </w:t>
      </w:r>
      <w:r w:rsidR="00A27E36">
        <w:t>à l’acheteur</w:t>
      </w:r>
      <w:r w:rsidR="00C969BB">
        <w:t>)</w:t>
      </w:r>
      <w:bookmarkEnd w:id="11"/>
    </w:p>
    <w:p w:rsidR="00AF02F2" w:rsidRPr="00A43C88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A43C88">
        <w:rPr>
          <w:rFonts w:cs="Arial"/>
          <w:b/>
          <w:color w:val="000066"/>
          <w:sz w:val="24"/>
        </w:rPr>
        <w:t xml:space="preserve">Identification </w:t>
      </w:r>
      <w:r w:rsidR="00A27E36">
        <w:rPr>
          <w:rFonts w:cs="Arial"/>
          <w:b/>
          <w:color w:val="000066"/>
          <w:sz w:val="24"/>
        </w:rPr>
        <w:t>de l’acheteur</w:t>
      </w:r>
      <w:r w:rsidR="000C5064">
        <w:rPr>
          <w:rFonts w:cs="Arial"/>
          <w:b/>
          <w:color w:val="000066"/>
          <w:sz w:val="24"/>
        </w:rPr>
        <w:t> :</w:t>
      </w:r>
    </w:p>
    <w:p w:rsidR="00AF02F2" w:rsidRPr="00A43C88" w:rsidRDefault="00AF02F2" w:rsidP="00AF02F2">
      <w:pPr>
        <w:pStyle w:val="Retraitcorpsdetexte"/>
        <w:ind w:left="1416"/>
        <w:jc w:val="both"/>
        <w:rPr>
          <w:rFonts w:cs="Arial"/>
          <w:b/>
          <w:sz w:val="20"/>
        </w:rPr>
      </w:pPr>
      <w:r w:rsidRPr="00A43C88">
        <w:rPr>
          <w:rFonts w:cs="Arial"/>
          <w:b/>
          <w:sz w:val="20"/>
        </w:rPr>
        <w:t>Agence de Services et de Paiement</w:t>
      </w:r>
    </w:p>
    <w:p w:rsidR="00AF02F2" w:rsidRPr="00A43C88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A43C88">
        <w:rPr>
          <w:rFonts w:cs="Arial"/>
          <w:sz w:val="20"/>
        </w:rPr>
        <w:t>2 rue du MAUPAS</w:t>
      </w:r>
    </w:p>
    <w:p w:rsidR="00AF02F2" w:rsidRPr="00A43C88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A43C88">
        <w:rPr>
          <w:rFonts w:cs="Arial"/>
          <w:sz w:val="20"/>
        </w:rPr>
        <w:t>87 040 LIMOGES CEDEX</w:t>
      </w:r>
    </w:p>
    <w:p w:rsidR="00AF02F2" w:rsidRPr="00A43C88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A43C88">
        <w:rPr>
          <w:rFonts w:cs="Arial"/>
          <w:sz w:val="20"/>
        </w:rPr>
        <w:t>Téléphone : 05.55.12.00.00</w:t>
      </w:r>
    </w:p>
    <w:p w:rsidR="00AF02F2" w:rsidRPr="00A43C88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A43C88">
        <w:rPr>
          <w:rFonts w:cs="Arial"/>
          <w:sz w:val="20"/>
        </w:rPr>
        <w:t>Télécopie : 05.55.12.05.48</w:t>
      </w:r>
    </w:p>
    <w:p w:rsidR="00AF02F2" w:rsidRPr="00A43C88" w:rsidRDefault="00AF02F2" w:rsidP="00AF02F2">
      <w:pPr>
        <w:pStyle w:val="Corpsdetexte"/>
        <w:ind w:left="426" w:firstLine="0"/>
        <w:rPr>
          <w:rFonts w:cs="Arial"/>
        </w:rPr>
      </w:pPr>
    </w:p>
    <w:p w:rsidR="00D16BF8" w:rsidRPr="0031425C" w:rsidRDefault="00D16BF8" w:rsidP="000C5064">
      <w:pPr>
        <w:pStyle w:val="Corpsdetexte"/>
        <w:tabs>
          <w:tab w:val="left" w:pos="7410"/>
        </w:tabs>
        <w:spacing w:before="240" w:after="120"/>
        <w:ind w:left="426" w:firstLine="0"/>
        <w:rPr>
          <w:rFonts w:cs="Arial"/>
          <w:b/>
          <w:color w:val="000066"/>
          <w:sz w:val="24"/>
        </w:rPr>
      </w:pPr>
      <w:r w:rsidRPr="00CB6E03">
        <w:rPr>
          <w:rFonts w:cs="Arial"/>
          <w:b/>
          <w:color w:val="000066"/>
          <w:sz w:val="24"/>
        </w:rPr>
        <w:t xml:space="preserve">Personne habilitée à donner les renseignements prévus </w:t>
      </w:r>
      <w:r w:rsidR="005F470E" w:rsidRPr="00CB6E03">
        <w:rPr>
          <w:rFonts w:cs="Arial"/>
          <w:b/>
          <w:color w:val="000066"/>
          <w:sz w:val="24"/>
        </w:rPr>
        <w:t>aux</w:t>
      </w:r>
      <w:r w:rsidRPr="00CB6E03">
        <w:rPr>
          <w:rFonts w:cs="Arial"/>
          <w:b/>
          <w:color w:val="000066"/>
          <w:sz w:val="24"/>
        </w:rPr>
        <w:t xml:space="preserve"> article</w:t>
      </w:r>
      <w:r w:rsidR="005F470E" w:rsidRPr="00CB6E03">
        <w:rPr>
          <w:rFonts w:cs="Arial"/>
          <w:b/>
          <w:color w:val="000066"/>
          <w:sz w:val="24"/>
        </w:rPr>
        <w:t>s R2191-59 à R2191-62</w:t>
      </w:r>
      <w:r w:rsidRPr="00CB6E03">
        <w:rPr>
          <w:rFonts w:cs="Arial"/>
          <w:b/>
          <w:color w:val="000066"/>
          <w:sz w:val="24"/>
        </w:rPr>
        <w:t xml:space="preserve"> </w:t>
      </w:r>
      <w:r w:rsidR="005F470E" w:rsidRPr="00CB6E03">
        <w:rPr>
          <w:rFonts w:cs="Arial"/>
          <w:b/>
          <w:color w:val="000066"/>
          <w:sz w:val="24"/>
        </w:rPr>
        <w:t>du code de la commande publique</w:t>
      </w:r>
      <w:r w:rsidRPr="00CB6E03">
        <w:rPr>
          <w:rFonts w:cs="Arial"/>
          <w:b/>
          <w:color w:val="000066"/>
          <w:sz w:val="24"/>
        </w:rPr>
        <w:t xml:space="preserve"> </w:t>
      </w:r>
      <w:r w:rsidRPr="00CB6E03">
        <w:rPr>
          <w:rFonts w:cs="Arial"/>
          <w:color w:val="000066"/>
          <w:sz w:val="24"/>
        </w:rPr>
        <w:t>(nantissements ou cessions de</w:t>
      </w:r>
      <w:r w:rsidRPr="0031425C">
        <w:rPr>
          <w:rFonts w:cs="Arial"/>
          <w:color w:val="000066"/>
          <w:sz w:val="24"/>
        </w:rPr>
        <w:t xml:space="preserve"> créances)</w:t>
      </w:r>
      <w:r w:rsidRPr="0031425C">
        <w:rPr>
          <w:rFonts w:cs="Arial"/>
          <w:b/>
          <w:color w:val="000066"/>
          <w:sz w:val="24"/>
        </w:rPr>
        <w:t> :</w:t>
      </w:r>
    </w:p>
    <w:p w:rsidR="00AF02F2" w:rsidRPr="00A43C88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A43C88">
        <w:rPr>
          <w:rFonts w:cs="Arial"/>
          <w:sz w:val="20"/>
        </w:rPr>
        <w:t>M</w:t>
      </w:r>
      <w:r w:rsidR="00F25015">
        <w:rPr>
          <w:rFonts w:cs="Arial"/>
          <w:sz w:val="20"/>
        </w:rPr>
        <w:t>onsieur</w:t>
      </w:r>
      <w:r w:rsidRPr="00A43C88">
        <w:rPr>
          <w:rFonts w:cs="Arial"/>
          <w:sz w:val="20"/>
        </w:rPr>
        <w:t xml:space="preserve"> l</w:t>
      </w:r>
      <w:r w:rsidR="00F25015">
        <w:rPr>
          <w:rFonts w:cs="Arial"/>
          <w:sz w:val="20"/>
        </w:rPr>
        <w:t>e</w:t>
      </w:r>
      <w:r w:rsidRPr="00A43C88">
        <w:rPr>
          <w:rFonts w:cs="Arial"/>
          <w:sz w:val="20"/>
        </w:rPr>
        <w:t xml:space="preserve"> Secrétaire général de l’ASP</w:t>
      </w:r>
    </w:p>
    <w:p w:rsidR="00D16BF8" w:rsidRPr="00A43C88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A43C88">
        <w:rPr>
          <w:rFonts w:cs="Arial"/>
          <w:sz w:val="20"/>
        </w:rPr>
        <w:t>2 rue du Maupas – 87 040 Limoges cedex</w:t>
      </w:r>
    </w:p>
    <w:p w:rsidR="00F95D42" w:rsidRPr="00A43C88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A43C88">
        <w:rPr>
          <w:rFonts w:cs="Arial"/>
          <w:sz w:val="20"/>
        </w:rPr>
        <w:t>Téléphone : 05.55.12.00.00</w:t>
      </w:r>
    </w:p>
    <w:p w:rsidR="00AF02F2" w:rsidRPr="00A43C88" w:rsidRDefault="00AF02F2" w:rsidP="00AF02F2">
      <w:pPr>
        <w:pStyle w:val="Corpsdetexte"/>
        <w:rPr>
          <w:rFonts w:cs="Arial"/>
          <w:sz w:val="20"/>
        </w:rPr>
      </w:pPr>
    </w:p>
    <w:p w:rsidR="00AF02F2" w:rsidRPr="000C5064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A43C88">
        <w:rPr>
          <w:rFonts w:cs="Arial"/>
          <w:b/>
          <w:color w:val="000066"/>
          <w:sz w:val="24"/>
        </w:rPr>
        <w:t>Références du comptable assignataire de la dépense :</w:t>
      </w:r>
    </w:p>
    <w:p w:rsidR="00AF02F2" w:rsidRPr="00A43C88" w:rsidRDefault="00912EA4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>
        <w:rPr>
          <w:rFonts w:cs="Arial"/>
          <w:sz w:val="20"/>
        </w:rPr>
        <w:t>Monsieur l</w:t>
      </w:r>
      <w:r w:rsidR="00AF02F2" w:rsidRPr="00A43C88">
        <w:rPr>
          <w:rFonts w:cs="Arial"/>
          <w:sz w:val="20"/>
        </w:rPr>
        <w:t>’Agent comptable de l’ASP</w:t>
      </w:r>
    </w:p>
    <w:p w:rsidR="00AF02F2" w:rsidRPr="00A43C88" w:rsidRDefault="00AF02F2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A43C88">
        <w:rPr>
          <w:rFonts w:cs="Arial"/>
          <w:sz w:val="20"/>
        </w:rPr>
        <w:t>2 rue du Maupas – 87 040 Limoges cedex</w:t>
      </w:r>
    </w:p>
    <w:p w:rsidR="00AF02F2" w:rsidRPr="00A43C88" w:rsidRDefault="00AF02F2" w:rsidP="00AF02F2">
      <w:pPr>
        <w:pStyle w:val="Corpsdetexte"/>
        <w:ind w:left="1418" w:firstLine="0"/>
        <w:rPr>
          <w:rFonts w:cs="Arial"/>
          <w:sz w:val="20"/>
        </w:rPr>
      </w:pPr>
      <w:r w:rsidRPr="00A43C88">
        <w:rPr>
          <w:rFonts w:cs="Arial"/>
          <w:sz w:val="20"/>
        </w:rPr>
        <w:t>Téléphone</w:t>
      </w:r>
      <w:r w:rsidRPr="00A43C88">
        <w:rPr>
          <w:rFonts w:cs="Arial"/>
          <w:b/>
          <w:sz w:val="20"/>
        </w:rPr>
        <w:t> :</w:t>
      </w:r>
      <w:r w:rsidRPr="00A43C88">
        <w:rPr>
          <w:rFonts w:cs="Arial"/>
          <w:sz w:val="20"/>
        </w:rPr>
        <w:t xml:space="preserve"> 05.55.12.00.00</w:t>
      </w:r>
    </w:p>
    <w:p w:rsidR="00AF02F2" w:rsidRPr="00A43C88" w:rsidRDefault="00AF02F2" w:rsidP="00AF02F2">
      <w:pPr>
        <w:pStyle w:val="Corpsdetexte"/>
        <w:ind w:left="426" w:firstLine="0"/>
        <w:jc w:val="right"/>
        <w:rPr>
          <w:rFonts w:cs="Arial"/>
          <w:sz w:val="20"/>
        </w:rPr>
      </w:pPr>
    </w:p>
    <w:p w:rsidR="000C5064" w:rsidRPr="00A43C88" w:rsidRDefault="000C5064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A43C88">
        <w:rPr>
          <w:rFonts w:cs="Arial"/>
          <w:b/>
          <w:color w:val="000066"/>
          <w:sz w:val="24"/>
        </w:rPr>
        <w:t xml:space="preserve">Signataire : </w:t>
      </w:r>
    </w:p>
    <w:p w:rsidR="00983ECF" w:rsidRPr="00983ECF" w:rsidRDefault="00983ECF" w:rsidP="00983ECF">
      <w:pPr>
        <w:pStyle w:val="Listepuce"/>
        <w:ind w:left="1418" w:firstLine="0"/>
        <w:rPr>
          <w:rFonts w:cs="Arial"/>
          <w:b/>
          <w:sz w:val="20"/>
        </w:rPr>
      </w:pPr>
      <w:r w:rsidRPr="00983ECF">
        <w:rPr>
          <w:rFonts w:cs="Arial"/>
          <w:sz w:val="20"/>
        </w:rPr>
        <w:t>Monsieur le Président Directeur Général de l’ASP, nommé par décret</w:t>
      </w:r>
      <w:r w:rsidR="005D4445">
        <w:rPr>
          <w:rFonts w:cs="Arial"/>
          <w:sz w:val="20"/>
        </w:rPr>
        <w:t xml:space="preserve"> du</w:t>
      </w:r>
      <w:r w:rsidRPr="00983ECF">
        <w:rPr>
          <w:rFonts w:cs="Arial"/>
          <w:sz w:val="20"/>
        </w:rPr>
        <w:t xml:space="preserve"> </w:t>
      </w:r>
      <w:r w:rsidR="009857B8">
        <w:rPr>
          <w:rFonts w:cs="Arial"/>
          <w:bCs/>
          <w:sz w:val="20"/>
        </w:rPr>
        <w:t>27 novembre 2024</w:t>
      </w:r>
      <w:r w:rsidR="008C3870" w:rsidRPr="008C3870">
        <w:rPr>
          <w:rFonts w:cs="Arial"/>
          <w:bCs/>
          <w:sz w:val="20"/>
        </w:rPr>
        <w:t xml:space="preserve"> (</w:t>
      </w:r>
      <w:r w:rsidR="009857B8" w:rsidRPr="009857B8">
        <w:rPr>
          <w:rFonts w:cs="Arial"/>
          <w:bCs/>
          <w:sz w:val="20"/>
        </w:rPr>
        <w:t>JORF n°0281 du 28 novembre 2024</w:t>
      </w:r>
      <w:r w:rsidR="008C3870" w:rsidRPr="008C3870">
        <w:rPr>
          <w:rFonts w:cs="Arial"/>
          <w:bCs/>
          <w:sz w:val="20"/>
        </w:rPr>
        <w:t>)</w:t>
      </w:r>
      <w:r w:rsidR="008C3870" w:rsidRPr="008C3870">
        <w:rPr>
          <w:rFonts w:cs="Arial"/>
          <w:sz w:val="20"/>
        </w:rPr>
        <w:t xml:space="preserve"> </w:t>
      </w:r>
      <w:r w:rsidRPr="00983ECF">
        <w:rPr>
          <w:rFonts w:cs="Arial"/>
          <w:sz w:val="20"/>
        </w:rPr>
        <w:t xml:space="preserve"> ou son représentant par délégation.</w:t>
      </w:r>
    </w:p>
    <w:p w:rsidR="000C5064" w:rsidRPr="00A43C88" w:rsidRDefault="000C5064" w:rsidP="000C5064">
      <w:pPr>
        <w:pStyle w:val="Listepuce"/>
        <w:widowControl/>
        <w:ind w:left="1416" w:firstLine="0"/>
        <w:rPr>
          <w:rFonts w:cs="Arial"/>
          <w:sz w:val="20"/>
        </w:rPr>
      </w:pPr>
    </w:p>
    <w:p w:rsidR="002D6C8B" w:rsidRDefault="002D6C8B">
      <w:pPr>
        <w:pStyle w:val="Corpsdetexte"/>
        <w:ind w:firstLine="0"/>
        <w:rPr>
          <w:rFonts w:cs="Arial"/>
          <w:sz w:val="20"/>
        </w:rPr>
      </w:pPr>
    </w:p>
    <w:p w:rsidR="00B05C4D" w:rsidRPr="00A43C88" w:rsidRDefault="00B05C4D">
      <w:pPr>
        <w:pStyle w:val="Corpsdetexte"/>
        <w:ind w:firstLine="0"/>
        <w:rPr>
          <w:rFonts w:cs="Arial"/>
          <w:sz w:val="20"/>
        </w:rPr>
      </w:pPr>
    </w:p>
    <w:p w:rsidR="002D6C8B" w:rsidRPr="00A43C88" w:rsidRDefault="002D6C8B">
      <w:pPr>
        <w:pStyle w:val="Corpsdetexte"/>
        <w:ind w:firstLine="0"/>
        <w:rPr>
          <w:rFonts w:cs="Arial"/>
          <w:sz w:val="20"/>
        </w:rPr>
      </w:pPr>
      <w:r w:rsidRPr="00A43C88">
        <w:rPr>
          <w:rFonts w:cs="Arial"/>
          <w:sz w:val="20"/>
        </w:rPr>
        <w:t xml:space="preserve">A Limoges, le </w:t>
      </w:r>
    </w:p>
    <w:p w:rsidR="002D6C8B" w:rsidRPr="00A43C88" w:rsidRDefault="002D6C8B">
      <w:pPr>
        <w:pStyle w:val="Corpsdetexte"/>
        <w:ind w:firstLine="0"/>
        <w:rPr>
          <w:rFonts w:cs="Arial"/>
          <w:sz w:val="20"/>
        </w:rPr>
      </w:pPr>
    </w:p>
    <w:p w:rsidR="002D6C8B" w:rsidRPr="00A43C88" w:rsidRDefault="007316C1" w:rsidP="007316C1">
      <w:pPr>
        <w:pStyle w:val="Corpsdetexte"/>
        <w:ind w:left="5814" w:firstLine="567"/>
        <w:rPr>
          <w:rFonts w:cs="Arial"/>
          <w:sz w:val="20"/>
        </w:rPr>
      </w:pPr>
      <w:r w:rsidRPr="00A43C88">
        <w:rPr>
          <w:rFonts w:cs="Arial"/>
          <w:sz w:val="20"/>
        </w:rPr>
        <w:t>Signature</w:t>
      </w:r>
      <w:r w:rsidR="002D6C8B" w:rsidRPr="00A43C88">
        <w:rPr>
          <w:rFonts w:cs="Arial"/>
          <w:sz w:val="20"/>
        </w:rPr>
        <w:t> :</w:t>
      </w:r>
    </w:p>
    <w:p w:rsidR="002D6C8B" w:rsidRPr="00A43C88" w:rsidRDefault="002D6C8B">
      <w:pPr>
        <w:pStyle w:val="Corpsdetexte"/>
        <w:ind w:firstLine="0"/>
        <w:rPr>
          <w:rFonts w:cs="Arial"/>
          <w:sz w:val="20"/>
        </w:rPr>
      </w:pPr>
    </w:p>
    <w:p w:rsidR="00D16BF8" w:rsidRDefault="00D16BF8">
      <w:pPr>
        <w:pStyle w:val="Corpsdetexte"/>
        <w:ind w:firstLine="0"/>
        <w:rPr>
          <w:rFonts w:cs="Arial"/>
          <w:sz w:val="20"/>
        </w:rPr>
      </w:pPr>
    </w:p>
    <w:p w:rsidR="00B05C4D" w:rsidRPr="00A43C88" w:rsidRDefault="00B05C4D">
      <w:pPr>
        <w:pStyle w:val="Corpsdetexte"/>
        <w:ind w:firstLine="0"/>
        <w:rPr>
          <w:rFonts w:cs="Arial"/>
          <w:sz w:val="20"/>
        </w:rPr>
      </w:pPr>
    </w:p>
    <w:p w:rsidR="00D16BF8" w:rsidRPr="00A43C88" w:rsidRDefault="00D16BF8">
      <w:pPr>
        <w:pStyle w:val="Corpsdetexte"/>
        <w:ind w:firstLine="0"/>
        <w:rPr>
          <w:rFonts w:cs="Arial"/>
          <w:sz w:val="20"/>
        </w:rPr>
      </w:pPr>
    </w:p>
    <w:p w:rsidR="00D16BF8" w:rsidRPr="00A43C88" w:rsidRDefault="00D16BF8">
      <w:pPr>
        <w:pStyle w:val="Corpsdetexte"/>
        <w:ind w:firstLine="0"/>
        <w:rPr>
          <w:rFonts w:cs="Arial"/>
          <w:sz w:val="20"/>
        </w:rPr>
      </w:pPr>
    </w:p>
    <w:p w:rsidR="00D16BF8" w:rsidRPr="00A43C88" w:rsidRDefault="00D16BF8">
      <w:pPr>
        <w:pStyle w:val="Corpsdetexte"/>
        <w:ind w:firstLine="0"/>
        <w:rPr>
          <w:rFonts w:cs="Arial"/>
          <w:sz w:val="20"/>
        </w:rPr>
      </w:pPr>
    </w:p>
    <w:p w:rsidR="002D6C8B" w:rsidRPr="00A43C88" w:rsidRDefault="002D6C8B">
      <w:pPr>
        <w:pStyle w:val="Corpsdetexte"/>
        <w:pBdr>
          <w:bottom w:val="single" w:sz="2" w:space="1" w:color="auto"/>
        </w:pBdr>
        <w:ind w:firstLine="0"/>
        <w:rPr>
          <w:rFonts w:cs="Arial"/>
          <w:b/>
          <w:sz w:val="20"/>
        </w:rPr>
      </w:pPr>
    </w:p>
    <w:p w:rsidR="002D6C8B" w:rsidRPr="00A43C88" w:rsidRDefault="002D6C8B" w:rsidP="00370A34">
      <w:pPr>
        <w:pStyle w:val="Corpsdetexte"/>
        <w:ind w:left="426" w:firstLine="0"/>
        <w:jc w:val="center"/>
        <w:rPr>
          <w:rFonts w:cs="Arial"/>
        </w:rPr>
      </w:pPr>
    </w:p>
    <w:sectPr w:rsidR="002D6C8B" w:rsidRPr="00A43C88" w:rsidSect="00955144">
      <w:headerReference w:type="default" r:id="rId13"/>
      <w:headerReference w:type="first" r:id="rId14"/>
      <w:pgSz w:w="11906" w:h="16838" w:code="9"/>
      <w:pgMar w:top="425" w:right="991" w:bottom="1134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6D" w:rsidRDefault="00DA266D">
      <w:r>
        <w:separator/>
      </w:r>
    </w:p>
  </w:endnote>
  <w:endnote w:type="continuationSeparator" w:id="0">
    <w:p w:rsidR="00DA266D" w:rsidRDefault="00DA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9709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6"/>
      <w:gridCol w:w="4855"/>
      <w:gridCol w:w="2268"/>
    </w:tblGrid>
    <w:tr w:rsidR="00731878" w:rsidRPr="002C6F32" w:rsidTr="001B7579">
      <w:tc>
        <w:tcPr>
          <w:tcW w:w="2586" w:type="dxa"/>
        </w:tcPr>
        <w:p w:rsidR="00731878" w:rsidRPr="002C6F32" w:rsidRDefault="00731878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4855" w:type="dxa"/>
        </w:tcPr>
        <w:p w:rsidR="00731878" w:rsidRPr="002C6F32" w:rsidRDefault="00731878" w:rsidP="00085A0D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 xml:space="preserve">MP </w:t>
          </w:r>
          <w:r w:rsidR="00B11233">
            <w:rPr>
              <w:rFonts w:cs="Arial"/>
              <w:sz w:val="20"/>
            </w:rPr>
            <w:t>2</w:t>
          </w:r>
          <w:r w:rsidR="00085A0D">
            <w:rPr>
              <w:rFonts w:cs="Arial"/>
              <w:sz w:val="20"/>
            </w:rPr>
            <w:t>6-04</w:t>
          </w:r>
        </w:p>
      </w:tc>
      <w:tc>
        <w:tcPr>
          <w:tcW w:w="2268" w:type="dxa"/>
        </w:tcPr>
        <w:p w:rsidR="00731878" w:rsidRPr="002C6F32" w:rsidRDefault="00731878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 w:rsidR="005454D6">
            <w:rPr>
              <w:rFonts w:cs="Arial"/>
              <w:noProof/>
              <w:sz w:val="20"/>
            </w:rPr>
            <w:t>3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 w:rsidR="005454D6">
            <w:rPr>
              <w:rFonts w:cs="Arial"/>
              <w:noProof/>
              <w:sz w:val="20"/>
            </w:rPr>
            <w:t>8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:rsidR="00731878" w:rsidRPr="002C6F32" w:rsidRDefault="00731878" w:rsidP="002C6F3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2"/>
      <w:gridCol w:w="3212"/>
      <w:gridCol w:w="3213"/>
    </w:tblGrid>
    <w:tr w:rsidR="00731878" w:rsidRPr="002C6F32" w:rsidTr="0025599A">
      <w:tc>
        <w:tcPr>
          <w:tcW w:w="3212" w:type="dxa"/>
        </w:tcPr>
        <w:p w:rsidR="00731878" w:rsidRPr="002C6F32" w:rsidRDefault="00731878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3212" w:type="dxa"/>
        </w:tcPr>
        <w:p w:rsidR="00731878" w:rsidRPr="002C6F32" w:rsidRDefault="00731878" w:rsidP="0025599A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MP/MAPA XX</w:t>
          </w:r>
          <w:r>
            <w:rPr>
              <w:rFonts w:cs="Arial"/>
              <w:sz w:val="20"/>
            </w:rPr>
            <w:t>-XX</w:t>
          </w:r>
        </w:p>
      </w:tc>
      <w:tc>
        <w:tcPr>
          <w:tcW w:w="3213" w:type="dxa"/>
        </w:tcPr>
        <w:p w:rsidR="00731878" w:rsidRPr="002C6F32" w:rsidRDefault="00731878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 w:rsidR="00DA266D">
            <w:rPr>
              <w:rFonts w:cs="Arial"/>
              <w:noProof/>
              <w:sz w:val="20"/>
            </w:rPr>
            <w:t>3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:rsidR="00731878" w:rsidRPr="002C6F32" w:rsidRDefault="00731878" w:rsidP="002C6F3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6D" w:rsidRDefault="00DA266D">
      <w:r>
        <w:separator/>
      </w:r>
    </w:p>
  </w:footnote>
  <w:footnote w:type="continuationSeparator" w:id="0">
    <w:p w:rsidR="00DA266D" w:rsidRDefault="00DA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878" w:rsidRDefault="00731878">
    <w:pPr>
      <w:pStyle w:val="En-tte"/>
    </w:pPr>
    <w:r w:rsidRPr="004E170D">
      <w:rPr>
        <w:noProof/>
      </w:rPr>
      <w:drawing>
        <wp:inline distT="0" distB="0" distL="0" distR="0" wp14:anchorId="0B577B96" wp14:editId="362CD5DA">
          <wp:extent cx="2136851" cy="948906"/>
          <wp:effectExtent l="0" t="0" r="0" b="381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oc marque Etat et logo ASP bureautique SANS marge_cou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245" cy="9481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31878" w:rsidRDefault="0073187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878" w:rsidRDefault="00731878" w:rsidP="00A43C88">
    <w:pPr>
      <w:pStyle w:val="En-tte"/>
      <w:ind w:left="0"/>
    </w:pPr>
    <w:r>
      <w:rPr>
        <w:noProof/>
      </w:rPr>
      <w:drawing>
        <wp:inline distT="0" distB="0" distL="0" distR="0" wp14:anchorId="70C37AE3" wp14:editId="164E431D">
          <wp:extent cx="1737360" cy="132016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3201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878" w:rsidRDefault="00731878" w:rsidP="001A5489">
    <w:pPr>
      <w:pStyle w:val="En-tte"/>
      <w:jc w:val="right"/>
    </w:pPr>
    <w:r>
      <w:rPr>
        <w:rFonts w:cs="Arial"/>
        <w:noProof/>
      </w:rPr>
      <w:drawing>
        <wp:inline distT="0" distB="0" distL="0" distR="0" wp14:anchorId="1EB7F6F6" wp14:editId="128A0DDE">
          <wp:extent cx="660712" cy="467833"/>
          <wp:effectExtent l="0" t="0" r="6350" b="889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55" cy="467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878" w:rsidRDefault="00731878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5542B099" wp14:editId="7A7DCB33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>
    <w:nsid w:val="0ADB377B"/>
    <w:multiLevelType w:val="hybridMultilevel"/>
    <w:tmpl w:val="AD8EC1B0"/>
    <w:lvl w:ilvl="0" w:tplc="28F00060">
      <w:start w:val="1"/>
      <w:numFmt w:val="decimal"/>
      <w:pStyle w:val="Titre1"/>
      <w:lvlText w:val="Article %1."/>
      <w:lvlJc w:val="left"/>
      <w:pPr>
        <w:ind w:left="720" w:hanging="360"/>
      </w:pPr>
      <w:rPr>
        <w:rFonts w:hint="default"/>
        <w:b/>
        <w:color w:val="00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7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8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9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1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1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3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4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9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2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1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2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>
    <w:nsid w:val="75D52E14"/>
    <w:multiLevelType w:val="hybridMultilevel"/>
    <w:tmpl w:val="9B50C33C"/>
    <w:lvl w:ilvl="0" w:tplc="F5845D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8"/>
  </w:num>
  <w:num w:numId="4">
    <w:abstractNumId w:val="23"/>
  </w:num>
  <w:num w:numId="5">
    <w:abstractNumId w:val="13"/>
  </w:num>
  <w:num w:numId="6">
    <w:abstractNumId w:val="16"/>
  </w:num>
  <w:num w:numId="7">
    <w:abstractNumId w:val="19"/>
  </w:num>
  <w:num w:numId="8">
    <w:abstractNumId w:val="4"/>
  </w:num>
  <w:num w:numId="9">
    <w:abstractNumId w:val="21"/>
  </w:num>
  <w:num w:numId="10">
    <w:abstractNumId w:val="8"/>
  </w:num>
  <w:num w:numId="11">
    <w:abstractNumId w:val="12"/>
  </w:num>
  <w:num w:numId="12">
    <w:abstractNumId w:val="11"/>
  </w:num>
  <w:num w:numId="13">
    <w:abstractNumId w:val="6"/>
  </w:num>
  <w:num w:numId="14">
    <w:abstractNumId w:val="27"/>
  </w:num>
  <w:num w:numId="15">
    <w:abstractNumId w:val="17"/>
  </w:num>
  <w:num w:numId="16">
    <w:abstractNumId w:val="14"/>
  </w:num>
  <w:num w:numId="17">
    <w:abstractNumId w:val="31"/>
  </w:num>
  <w:num w:numId="18">
    <w:abstractNumId w:val="9"/>
  </w:num>
  <w:num w:numId="19">
    <w:abstractNumId w:val="28"/>
  </w:num>
  <w:num w:numId="20">
    <w:abstractNumId w:val="25"/>
  </w:num>
  <w:num w:numId="21">
    <w:abstractNumId w:val="7"/>
  </w:num>
  <w:num w:numId="22">
    <w:abstractNumId w:val="22"/>
  </w:num>
  <w:num w:numId="23">
    <w:abstractNumId w:val="20"/>
  </w:num>
  <w:num w:numId="24">
    <w:abstractNumId w:val="10"/>
  </w:num>
  <w:num w:numId="25">
    <w:abstractNumId w:val="24"/>
  </w:num>
  <w:num w:numId="26">
    <w:abstractNumId w:val="2"/>
  </w:num>
  <w:num w:numId="27">
    <w:abstractNumId w:val="1"/>
  </w:num>
  <w:num w:numId="28">
    <w:abstractNumId w:val="3"/>
  </w:num>
  <w:num w:numId="29">
    <w:abstractNumId w:val="26"/>
  </w:num>
  <w:num w:numId="30">
    <w:abstractNumId w:val="15"/>
  </w:num>
  <w:num w:numId="31">
    <w:abstractNumId w:val="29"/>
  </w:num>
  <w:num w:numId="32">
    <w:abstractNumId w:val="5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6D"/>
    <w:rsid w:val="00001D24"/>
    <w:rsid w:val="0000336F"/>
    <w:rsid w:val="00010278"/>
    <w:rsid w:val="000129D4"/>
    <w:rsid w:val="0003316B"/>
    <w:rsid w:val="000333D0"/>
    <w:rsid w:val="00033C61"/>
    <w:rsid w:val="00045141"/>
    <w:rsid w:val="00047668"/>
    <w:rsid w:val="00085A0D"/>
    <w:rsid w:val="000B73C9"/>
    <w:rsid w:val="000C5064"/>
    <w:rsid w:val="000D0102"/>
    <w:rsid w:val="000E063A"/>
    <w:rsid w:val="000E2E5A"/>
    <w:rsid w:val="000F358F"/>
    <w:rsid w:val="000F43E7"/>
    <w:rsid w:val="000F75DB"/>
    <w:rsid w:val="001017D5"/>
    <w:rsid w:val="00121056"/>
    <w:rsid w:val="001330CD"/>
    <w:rsid w:val="001431D1"/>
    <w:rsid w:val="00152AC3"/>
    <w:rsid w:val="00157391"/>
    <w:rsid w:val="001655F4"/>
    <w:rsid w:val="001725CC"/>
    <w:rsid w:val="001728C1"/>
    <w:rsid w:val="001756D7"/>
    <w:rsid w:val="00185D07"/>
    <w:rsid w:val="00195FCC"/>
    <w:rsid w:val="001A5489"/>
    <w:rsid w:val="001B099A"/>
    <w:rsid w:val="001B2324"/>
    <w:rsid w:val="001B7375"/>
    <w:rsid w:val="001B7579"/>
    <w:rsid w:val="001C48E8"/>
    <w:rsid w:val="001F0AA9"/>
    <w:rsid w:val="001F652A"/>
    <w:rsid w:val="00204BE7"/>
    <w:rsid w:val="0021122A"/>
    <w:rsid w:val="00216CA5"/>
    <w:rsid w:val="00251299"/>
    <w:rsid w:val="0025599A"/>
    <w:rsid w:val="00273B78"/>
    <w:rsid w:val="00276C1E"/>
    <w:rsid w:val="002871FA"/>
    <w:rsid w:val="00287974"/>
    <w:rsid w:val="00292642"/>
    <w:rsid w:val="00295799"/>
    <w:rsid w:val="002B14FE"/>
    <w:rsid w:val="002B1EBB"/>
    <w:rsid w:val="002B3050"/>
    <w:rsid w:val="002C6F32"/>
    <w:rsid w:val="002D6555"/>
    <w:rsid w:val="002D6C8B"/>
    <w:rsid w:val="003047F3"/>
    <w:rsid w:val="00306374"/>
    <w:rsid w:val="00311939"/>
    <w:rsid w:val="0031425C"/>
    <w:rsid w:val="00322333"/>
    <w:rsid w:val="003329CF"/>
    <w:rsid w:val="00332B80"/>
    <w:rsid w:val="00340ED3"/>
    <w:rsid w:val="00346944"/>
    <w:rsid w:val="003519FB"/>
    <w:rsid w:val="00352FDA"/>
    <w:rsid w:val="003550D4"/>
    <w:rsid w:val="003552C3"/>
    <w:rsid w:val="003555E6"/>
    <w:rsid w:val="00356C00"/>
    <w:rsid w:val="00370A34"/>
    <w:rsid w:val="0038672F"/>
    <w:rsid w:val="003A6B20"/>
    <w:rsid w:val="003B4784"/>
    <w:rsid w:val="003B60E1"/>
    <w:rsid w:val="003D231A"/>
    <w:rsid w:val="003D26FE"/>
    <w:rsid w:val="003E1CD9"/>
    <w:rsid w:val="003F3973"/>
    <w:rsid w:val="00404507"/>
    <w:rsid w:val="00423F6B"/>
    <w:rsid w:val="0043416B"/>
    <w:rsid w:val="00450583"/>
    <w:rsid w:val="00453584"/>
    <w:rsid w:val="00465280"/>
    <w:rsid w:val="00466B1A"/>
    <w:rsid w:val="00491521"/>
    <w:rsid w:val="00491906"/>
    <w:rsid w:val="004961B3"/>
    <w:rsid w:val="004A64BF"/>
    <w:rsid w:val="004B1DC7"/>
    <w:rsid w:val="004B2A6A"/>
    <w:rsid w:val="004B31B3"/>
    <w:rsid w:val="004B6B37"/>
    <w:rsid w:val="004C2592"/>
    <w:rsid w:val="004D21D5"/>
    <w:rsid w:val="004E170D"/>
    <w:rsid w:val="004E25BA"/>
    <w:rsid w:val="004F4795"/>
    <w:rsid w:val="00505322"/>
    <w:rsid w:val="0052139E"/>
    <w:rsid w:val="00526F88"/>
    <w:rsid w:val="00527BDA"/>
    <w:rsid w:val="00534624"/>
    <w:rsid w:val="005366E1"/>
    <w:rsid w:val="005454D6"/>
    <w:rsid w:val="0054631E"/>
    <w:rsid w:val="00546D7D"/>
    <w:rsid w:val="0055548D"/>
    <w:rsid w:val="0056444C"/>
    <w:rsid w:val="0058177A"/>
    <w:rsid w:val="005859FB"/>
    <w:rsid w:val="005A5371"/>
    <w:rsid w:val="005A6D6A"/>
    <w:rsid w:val="005B32FF"/>
    <w:rsid w:val="005C0918"/>
    <w:rsid w:val="005D4445"/>
    <w:rsid w:val="005E075C"/>
    <w:rsid w:val="005E7148"/>
    <w:rsid w:val="005F470E"/>
    <w:rsid w:val="00600AD3"/>
    <w:rsid w:val="006160A6"/>
    <w:rsid w:val="006163B1"/>
    <w:rsid w:val="006227B5"/>
    <w:rsid w:val="00625928"/>
    <w:rsid w:val="00660C2A"/>
    <w:rsid w:val="00664672"/>
    <w:rsid w:val="00675A1A"/>
    <w:rsid w:val="00675C24"/>
    <w:rsid w:val="0067604C"/>
    <w:rsid w:val="006A2D72"/>
    <w:rsid w:val="006A56F7"/>
    <w:rsid w:val="006B6BD6"/>
    <w:rsid w:val="006C38CB"/>
    <w:rsid w:val="006C3B28"/>
    <w:rsid w:val="006D50C1"/>
    <w:rsid w:val="006F38E2"/>
    <w:rsid w:val="006F53E2"/>
    <w:rsid w:val="00710B37"/>
    <w:rsid w:val="0071244F"/>
    <w:rsid w:val="00717458"/>
    <w:rsid w:val="007316C1"/>
    <w:rsid w:val="00731878"/>
    <w:rsid w:val="00735770"/>
    <w:rsid w:val="0075268C"/>
    <w:rsid w:val="0076637A"/>
    <w:rsid w:val="00786CC0"/>
    <w:rsid w:val="007B3887"/>
    <w:rsid w:val="007B60F5"/>
    <w:rsid w:val="007B7BA2"/>
    <w:rsid w:val="007C3476"/>
    <w:rsid w:val="007C7EEC"/>
    <w:rsid w:val="00806BF9"/>
    <w:rsid w:val="008133E4"/>
    <w:rsid w:val="00814E7F"/>
    <w:rsid w:val="00820784"/>
    <w:rsid w:val="0084394B"/>
    <w:rsid w:val="008506A6"/>
    <w:rsid w:val="00857EC2"/>
    <w:rsid w:val="008749E5"/>
    <w:rsid w:val="008815BA"/>
    <w:rsid w:val="00884297"/>
    <w:rsid w:val="00886F98"/>
    <w:rsid w:val="00887CDF"/>
    <w:rsid w:val="00891CC3"/>
    <w:rsid w:val="00896623"/>
    <w:rsid w:val="0089793D"/>
    <w:rsid w:val="008A04FF"/>
    <w:rsid w:val="008B0C08"/>
    <w:rsid w:val="008C3870"/>
    <w:rsid w:val="008C4318"/>
    <w:rsid w:val="008C5684"/>
    <w:rsid w:val="008C6500"/>
    <w:rsid w:val="008D43EF"/>
    <w:rsid w:val="008D54A1"/>
    <w:rsid w:val="008E2615"/>
    <w:rsid w:val="008F391F"/>
    <w:rsid w:val="008F4221"/>
    <w:rsid w:val="00912EA4"/>
    <w:rsid w:val="00914154"/>
    <w:rsid w:val="009236C9"/>
    <w:rsid w:val="00932D39"/>
    <w:rsid w:val="00955144"/>
    <w:rsid w:val="009557CF"/>
    <w:rsid w:val="00962D19"/>
    <w:rsid w:val="009659E7"/>
    <w:rsid w:val="009674C6"/>
    <w:rsid w:val="0097057C"/>
    <w:rsid w:val="009716B0"/>
    <w:rsid w:val="009814AC"/>
    <w:rsid w:val="00983ECF"/>
    <w:rsid w:val="00985701"/>
    <w:rsid w:val="009857B8"/>
    <w:rsid w:val="009865A0"/>
    <w:rsid w:val="00986CD5"/>
    <w:rsid w:val="009B709F"/>
    <w:rsid w:val="009E2D28"/>
    <w:rsid w:val="009F3305"/>
    <w:rsid w:val="009F4A9D"/>
    <w:rsid w:val="009F53C6"/>
    <w:rsid w:val="00A00B61"/>
    <w:rsid w:val="00A04BEE"/>
    <w:rsid w:val="00A156B3"/>
    <w:rsid w:val="00A27E36"/>
    <w:rsid w:val="00A30A43"/>
    <w:rsid w:val="00A31BFF"/>
    <w:rsid w:val="00A32DF7"/>
    <w:rsid w:val="00A33E30"/>
    <w:rsid w:val="00A35EFF"/>
    <w:rsid w:val="00A435B7"/>
    <w:rsid w:val="00A43C88"/>
    <w:rsid w:val="00A563B4"/>
    <w:rsid w:val="00A56B07"/>
    <w:rsid w:val="00A57254"/>
    <w:rsid w:val="00A64A6F"/>
    <w:rsid w:val="00A67C52"/>
    <w:rsid w:val="00A76314"/>
    <w:rsid w:val="00A828AD"/>
    <w:rsid w:val="00A965B6"/>
    <w:rsid w:val="00AA1986"/>
    <w:rsid w:val="00AC152E"/>
    <w:rsid w:val="00AC5DA3"/>
    <w:rsid w:val="00AD738F"/>
    <w:rsid w:val="00AF02F2"/>
    <w:rsid w:val="00B02E62"/>
    <w:rsid w:val="00B0420D"/>
    <w:rsid w:val="00B04F49"/>
    <w:rsid w:val="00B05C4D"/>
    <w:rsid w:val="00B10835"/>
    <w:rsid w:val="00B11233"/>
    <w:rsid w:val="00B119B7"/>
    <w:rsid w:val="00B23C8E"/>
    <w:rsid w:val="00B24239"/>
    <w:rsid w:val="00B25E20"/>
    <w:rsid w:val="00B347C1"/>
    <w:rsid w:val="00B3651D"/>
    <w:rsid w:val="00B365CF"/>
    <w:rsid w:val="00B509FA"/>
    <w:rsid w:val="00B707D4"/>
    <w:rsid w:val="00B72D75"/>
    <w:rsid w:val="00B806DC"/>
    <w:rsid w:val="00B8270B"/>
    <w:rsid w:val="00B91E51"/>
    <w:rsid w:val="00B94635"/>
    <w:rsid w:val="00B95D11"/>
    <w:rsid w:val="00BA1954"/>
    <w:rsid w:val="00BA1A9F"/>
    <w:rsid w:val="00BB1FB7"/>
    <w:rsid w:val="00BB545A"/>
    <w:rsid w:val="00BC5ADE"/>
    <w:rsid w:val="00BC6987"/>
    <w:rsid w:val="00BE6ADC"/>
    <w:rsid w:val="00BF58A9"/>
    <w:rsid w:val="00C206C6"/>
    <w:rsid w:val="00C224BA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969BB"/>
    <w:rsid w:val="00CA2B66"/>
    <w:rsid w:val="00CA398A"/>
    <w:rsid w:val="00CA4ED8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1C62"/>
    <w:rsid w:val="00D4430F"/>
    <w:rsid w:val="00D6244C"/>
    <w:rsid w:val="00D6254F"/>
    <w:rsid w:val="00D67E65"/>
    <w:rsid w:val="00D730EE"/>
    <w:rsid w:val="00D76313"/>
    <w:rsid w:val="00D8336F"/>
    <w:rsid w:val="00D8441A"/>
    <w:rsid w:val="00D871B5"/>
    <w:rsid w:val="00DA168E"/>
    <w:rsid w:val="00DA266D"/>
    <w:rsid w:val="00DA66D5"/>
    <w:rsid w:val="00DB06C1"/>
    <w:rsid w:val="00DC36C2"/>
    <w:rsid w:val="00DC5F64"/>
    <w:rsid w:val="00DC6B39"/>
    <w:rsid w:val="00DE14D3"/>
    <w:rsid w:val="00DE4DE1"/>
    <w:rsid w:val="00DF2971"/>
    <w:rsid w:val="00E01CDA"/>
    <w:rsid w:val="00E07EDF"/>
    <w:rsid w:val="00E107E1"/>
    <w:rsid w:val="00E14A13"/>
    <w:rsid w:val="00E40A96"/>
    <w:rsid w:val="00E41C39"/>
    <w:rsid w:val="00E44945"/>
    <w:rsid w:val="00E5066F"/>
    <w:rsid w:val="00E63F97"/>
    <w:rsid w:val="00E722AE"/>
    <w:rsid w:val="00E84F50"/>
    <w:rsid w:val="00EA35E9"/>
    <w:rsid w:val="00EA46ED"/>
    <w:rsid w:val="00EA56D4"/>
    <w:rsid w:val="00EC634B"/>
    <w:rsid w:val="00ED382F"/>
    <w:rsid w:val="00EE2B06"/>
    <w:rsid w:val="00EE6532"/>
    <w:rsid w:val="00EF67BE"/>
    <w:rsid w:val="00F0582D"/>
    <w:rsid w:val="00F12686"/>
    <w:rsid w:val="00F13AA7"/>
    <w:rsid w:val="00F14493"/>
    <w:rsid w:val="00F21EE9"/>
    <w:rsid w:val="00F25015"/>
    <w:rsid w:val="00F369CC"/>
    <w:rsid w:val="00F42CCC"/>
    <w:rsid w:val="00F46FC6"/>
    <w:rsid w:val="00F506AD"/>
    <w:rsid w:val="00F60302"/>
    <w:rsid w:val="00F73035"/>
    <w:rsid w:val="00F809E9"/>
    <w:rsid w:val="00F80D54"/>
    <w:rsid w:val="00F83241"/>
    <w:rsid w:val="00F95D42"/>
    <w:rsid w:val="00FA1438"/>
    <w:rsid w:val="00FA7A86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Corpsdetexte"/>
    <w:next w:val="Normal"/>
    <w:qFormat/>
    <w:rsid w:val="00BE6ADC"/>
    <w:pPr>
      <w:numPr>
        <w:numId w:val="32"/>
      </w:numPr>
      <w:pBdr>
        <w:bottom w:val="single" w:sz="2" w:space="1" w:color="000066"/>
      </w:pBdr>
      <w:spacing w:before="200" w:after="120"/>
      <w:outlineLvl w:val="0"/>
    </w:pPr>
    <w:rPr>
      <w:rFonts w:cs="Arial"/>
      <w:b/>
      <w:color w:val="000066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character" w:styleId="Marquedecommentaire">
    <w:name w:val="annotation reference"/>
    <w:basedOn w:val="Policepardfaut"/>
    <w:unhideWhenUsed/>
    <w:rsid w:val="001725C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qFormat/>
    <w:rsid w:val="001725CC"/>
    <w:pPr>
      <w:ind w:left="284"/>
      <w:jc w:val="both"/>
    </w:pPr>
    <w:rPr>
      <w:sz w:val="20"/>
    </w:rPr>
  </w:style>
  <w:style w:type="character" w:customStyle="1" w:styleId="CommentaireCar">
    <w:name w:val="Commentaire Car"/>
    <w:basedOn w:val="Policepardfaut"/>
    <w:link w:val="Commentaire"/>
    <w:qFormat/>
    <w:rsid w:val="001725C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C00"/>
    <w:pPr>
      <w:ind w:left="0"/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C00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DA168E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EC634B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156B3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Corpsdetexte"/>
    <w:next w:val="Normal"/>
    <w:qFormat/>
    <w:rsid w:val="00BE6ADC"/>
    <w:pPr>
      <w:numPr>
        <w:numId w:val="32"/>
      </w:numPr>
      <w:pBdr>
        <w:bottom w:val="single" w:sz="2" w:space="1" w:color="000066"/>
      </w:pBdr>
      <w:spacing w:before="200" w:after="120"/>
      <w:outlineLvl w:val="0"/>
    </w:pPr>
    <w:rPr>
      <w:rFonts w:cs="Arial"/>
      <w:b/>
      <w:color w:val="000066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character" w:styleId="Marquedecommentaire">
    <w:name w:val="annotation reference"/>
    <w:basedOn w:val="Policepardfaut"/>
    <w:unhideWhenUsed/>
    <w:rsid w:val="001725C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qFormat/>
    <w:rsid w:val="001725CC"/>
    <w:pPr>
      <w:ind w:left="284"/>
      <w:jc w:val="both"/>
    </w:pPr>
    <w:rPr>
      <w:sz w:val="20"/>
    </w:rPr>
  </w:style>
  <w:style w:type="character" w:customStyle="1" w:styleId="CommentaireCar">
    <w:name w:val="Commentaire Car"/>
    <w:basedOn w:val="Policepardfaut"/>
    <w:link w:val="Commentaire"/>
    <w:qFormat/>
    <w:rsid w:val="001725C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C00"/>
    <w:pPr>
      <w:ind w:left="0"/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C00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DA168E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EC634B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156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DF\ECHANGES\secteur%20MP%20CVT%20PECOP\MARCHES\MODELES\DCE\2023_MODELES%20A%20JOUR\MPaa-xx_AE_Objet_V2024.1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9F87-E3F8-43E4-8D23-3031030F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MPaa-xx_AE_Objet_V2024.12.dotx</Template>
  <TotalTime>20</TotalTime>
  <Pages>8</Pages>
  <Words>1472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Clotilde ALMERAS</dc:creator>
  <cp:lastModifiedBy>Clotilde ALMERAS</cp:lastModifiedBy>
  <cp:revision>16</cp:revision>
  <cp:lastPrinted>2019-04-09T08:00:00Z</cp:lastPrinted>
  <dcterms:created xsi:type="dcterms:W3CDTF">2025-11-27T14:25:00Z</dcterms:created>
  <dcterms:modified xsi:type="dcterms:W3CDTF">2026-01-19T10:35:00Z</dcterms:modified>
</cp:coreProperties>
</file>