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2"/>
        <w:tblW w:w="9639" w:type="dxa"/>
        <w:jc w:val="center"/>
        <w:tblLook w:val="04A0" w:firstRow="1" w:lastRow="0" w:firstColumn="1" w:lastColumn="0" w:noHBand="0" w:noVBand="1"/>
      </w:tblPr>
      <w:tblGrid>
        <w:gridCol w:w="1204"/>
        <w:gridCol w:w="862"/>
        <w:gridCol w:w="689"/>
        <w:gridCol w:w="4130"/>
        <w:gridCol w:w="688"/>
        <w:gridCol w:w="689"/>
        <w:gridCol w:w="172"/>
        <w:gridCol w:w="516"/>
        <w:gridCol w:w="689"/>
      </w:tblGrid>
      <w:tr w:rsidR="00AB066D" w:rsidRPr="00AB066D" w14:paraId="0F971505" w14:textId="77777777" w:rsidTr="00C83C1A">
        <w:trPr>
          <w:trHeight w:val="737"/>
          <w:jc w:val="center"/>
        </w:trPr>
        <w:tc>
          <w:tcPr>
            <w:tcW w:w="206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AD84344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  <w:r w:rsidRPr="00AB066D">
              <w:rPr>
                <w:noProof/>
                <w:sz w:val="24"/>
              </w:rPr>
              <w:drawing>
                <wp:anchor distT="0" distB="0" distL="114300" distR="114300" simplePos="0" relativeHeight="251661312" behindDoc="1" locked="0" layoutInCell="1" allowOverlap="1" wp14:anchorId="6276840B" wp14:editId="77B47435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22225</wp:posOffset>
                  </wp:positionV>
                  <wp:extent cx="1062990" cy="937895"/>
                  <wp:effectExtent l="0" t="0" r="3810" b="0"/>
                  <wp:wrapNone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61" t="2767" r="74064" b="2076"/>
                          <a:stretch/>
                        </pic:blipFill>
                        <pic:spPr bwMode="auto">
                          <a:xfrm>
                            <a:off x="0" y="0"/>
                            <a:ext cx="1062990" cy="9378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99813C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FCC9C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5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97980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066D" w:rsidRPr="00AB066D" w14:paraId="5B2DD05A" w14:textId="77777777" w:rsidTr="00C83C1A">
        <w:trPr>
          <w:trHeight w:val="797"/>
          <w:jc w:val="center"/>
        </w:trPr>
        <w:tc>
          <w:tcPr>
            <w:tcW w:w="206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20E1B7D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14680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9043" w14:textId="1957FF00" w:rsidR="00C83BC2" w:rsidRPr="00AB066D" w:rsidRDefault="00AB066D" w:rsidP="003B159B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2"/>
              </w:rPr>
            </w:pPr>
            <w:r w:rsidRPr="00AB066D">
              <w:rPr>
                <w:rFonts w:ascii="Arial" w:hAnsi="Arial" w:cs="Arial"/>
                <w:b/>
                <w:bCs/>
                <w:sz w:val="24"/>
                <w:szCs w:val="22"/>
              </w:rPr>
              <w:t>ACTE D’ENGAGEMENT</w:t>
            </w:r>
          </w:p>
        </w:tc>
        <w:tc>
          <w:tcPr>
            <w:tcW w:w="2754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BD4C88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066D" w:rsidRPr="00AB066D" w14:paraId="37F072F0" w14:textId="77777777" w:rsidTr="00C83C1A">
        <w:trPr>
          <w:trHeight w:val="690"/>
          <w:jc w:val="center"/>
        </w:trPr>
        <w:tc>
          <w:tcPr>
            <w:tcW w:w="206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9EE976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  <w:r w:rsidRPr="00AB066D">
              <w:rPr>
                <w:noProof/>
                <w:sz w:val="24"/>
              </w:rPr>
              <w:drawing>
                <wp:anchor distT="0" distB="0" distL="114300" distR="114300" simplePos="0" relativeHeight="251660288" behindDoc="0" locked="0" layoutInCell="1" allowOverlap="1" wp14:anchorId="60DB09C4" wp14:editId="4E128F6D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-18415</wp:posOffset>
                  </wp:positionV>
                  <wp:extent cx="1004570" cy="271145"/>
                  <wp:effectExtent l="0" t="0" r="5080" b="0"/>
                  <wp:wrapNone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" b="28113"/>
                          <a:stretch/>
                        </pic:blipFill>
                        <pic:spPr bwMode="auto">
                          <a:xfrm>
                            <a:off x="0" y="0"/>
                            <a:ext cx="1004570" cy="271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6F0265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13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BBD52E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5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DFC30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066D" w:rsidRPr="00AB066D" w14:paraId="05B5641D" w14:textId="77777777" w:rsidTr="00C83C1A">
        <w:trPr>
          <w:trHeight w:val="690"/>
          <w:jc w:val="center"/>
        </w:trPr>
        <w:tc>
          <w:tcPr>
            <w:tcW w:w="206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762F31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  <w:r w:rsidRPr="00AB066D">
              <w:rPr>
                <w:noProof/>
                <w:sz w:val="24"/>
              </w:rPr>
              <w:drawing>
                <wp:anchor distT="0" distB="0" distL="114300" distR="114300" simplePos="0" relativeHeight="251659264" behindDoc="1" locked="0" layoutInCell="1" allowOverlap="1" wp14:anchorId="39151FAA" wp14:editId="7A6C9924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-21590</wp:posOffset>
                  </wp:positionV>
                  <wp:extent cx="1089660" cy="276860"/>
                  <wp:effectExtent l="0" t="0" r="0" b="8890"/>
                  <wp:wrapNone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714" b="10831"/>
                          <a:stretch/>
                        </pic:blipFill>
                        <pic:spPr bwMode="auto">
                          <a:xfrm>
                            <a:off x="0" y="0"/>
                            <a:ext cx="1089660" cy="2768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FD21A6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1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0B5A6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5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55AB3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AB066D" w:rsidRPr="00AB066D" w14:paraId="24AD7422" w14:textId="77777777" w:rsidTr="00C83C1A">
        <w:trPr>
          <w:trHeight w:val="340"/>
          <w:jc w:val="center"/>
        </w:trPr>
        <w:tc>
          <w:tcPr>
            <w:tcW w:w="688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ACE7345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E386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  <w:r w:rsidRPr="00AB066D">
              <w:rPr>
                <w:rFonts w:ascii="Arial" w:hAnsi="Arial" w:cs="Arial"/>
                <w:b/>
                <w:szCs w:val="24"/>
              </w:rPr>
              <w:t>Niveau de classification</w:t>
            </w:r>
          </w:p>
        </w:tc>
      </w:tr>
      <w:tr w:rsidR="00AB066D" w:rsidRPr="00AB066D" w14:paraId="1D38500F" w14:textId="77777777" w:rsidTr="00191965">
        <w:trPr>
          <w:trHeight w:val="340"/>
          <w:jc w:val="center"/>
        </w:trPr>
        <w:tc>
          <w:tcPr>
            <w:tcW w:w="6885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D4CF7EC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DBB8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  <w:r w:rsidRPr="00AB066D">
              <w:rPr>
                <w:rFonts w:ascii="Arial" w:hAnsi="Arial" w:cs="Arial"/>
                <w:szCs w:val="24"/>
              </w:rPr>
              <w:t>MD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0A85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  <w:r w:rsidRPr="00AB066D">
              <w:rPr>
                <w:rFonts w:ascii="Arial" w:hAnsi="Arial" w:cs="Arial"/>
                <w:szCs w:val="24"/>
              </w:rPr>
              <w:t>MA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60B7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  <w:r w:rsidRPr="00AB066D">
              <w:rPr>
                <w:rFonts w:ascii="Arial" w:hAnsi="Arial" w:cs="Arial"/>
                <w:szCs w:val="24"/>
              </w:rPr>
              <w:t>MS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2280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  <w:r w:rsidRPr="00AB066D">
              <w:rPr>
                <w:rFonts w:ascii="Arial" w:hAnsi="Arial" w:cs="Arial"/>
                <w:szCs w:val="24"/>
              </w:rPr>
              <w:t>NP</w:t>
            </w:r>
          </w:p>
        </w:tc>
      </w:tr>
      <w:tr w:rsidR="00AB066D" w:rsidRPr="00AB066D" w14:paraId="71AA0CFF" w14:textId="77777777" w:rsidTr="00191965">
        <w:trPr>
          <w:trHeight w:val="340"/>
          <w:jc w:val="center"/>
        </w:trPr>
        <w:tc>
          <w:tcPr>
            <w:tcW w:w="6885" w:type="dxa"/>
            <w:gridSpan w:val="4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146414D6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10DC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ADD2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52B0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1E74" w14:textId="0D4AFE9C" w:rsidR="00AB066D" w:rsidRPr="00AB066D" w:rsidRDefault="00191965" w:rsidP="00AB066D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x</w:t>
            </w:r>
          </w:p>
        </w:tc>
      </w:tr>
      <w:tr w:rsidR="00AB066D" w:rsidRPr="00AB066D" w14:paraId="53C0B8B6" w14:textId="77777777" w:rsidTr="00191965">
        <w:trPr>
          <w:trHeight w:val="340"/>
          <w:jc w:val="center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19012" w14:textId="77777777" w:rsidR="00AB066D" w:rsidRPr="00AB066D" w:rsidRDefault="00AB066D" w:rsidP="00AB066D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191965" w:rsidRPr="00AB066D" w14:paraId="2C701230" w14:textId="77777777" w:rsidTr="00191965">
        <w:trPr>
          <w:trHeight w:val="454"/>
          <w:jc w:val="center"/>
        </w:trPr>
        <w:tc>
          <w:tcPr>
            <w:tcW w:w="120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6444EDA9" w14:textId="5D906393" w:rsidR="00191965" w:rsidRPr="00AB066D" w:rsidRDefault="00191965" w:rsidP="00AB066D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723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D548F8" w14:textId="12BA97D0" w:rsidR="00191965" w:rsidRPr="00AB066D" w:rsidRDefault="00191965" w:rsidP="00AB066D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AB066D">
              <w:rPr>
                <w:rFonts w:ascii="Arial" w:hAnsi="Arial" w:cs="Arial"/>
                <w:b/>
                <w:bCs/>
                <w:sz w:val="24"/>
                <w:szCs w:val="22"/>
              </w:rPr>
              <w:t>Numéro du Marché Public</w:t>
            </w:r>
          </w:p>
        </w:tc>
        <w:tc>
          <w:tcPr>
            <w:tcW w:w="1205" w:type="dxa"/>
            <w:gridSpan w:val="2"/>
            <w:vMerge w:val="restart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DFFE139" w14:textId="5EC4C761" w:rsidR="00191965" w:rsidRPr="00AB066D" w:rsidRDefault="00191965" w:rsidP="00AB066D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191965" w:rsidRPr="00AB066D" w14:paraId="5F828305" w14:textId="77777777" w:rsidTr="00191965">
        <w:trPr>
          <w:trHeight w:val="454"/>
          <w:jc w:val="center"/>
        </w:trPr>
        <w:tc>
          <w:tcPr>
            <w:tcW w:w="1204" w:type="dxa"/>
            <w:vMerge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7D82CE3D" w14:textId="73A7E6BB" w:rsidR="00191965" w:rsidRPr="00AB066D" w:rsidRDefault="00191965" w:rsidP="003B1EF6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723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6538AA" w14:textId="503BE7D6" w:rsidR="00191965" w:rsidRPr="00191965" w:rsidRDefault="00191965" w:rsidP="00AB066D">
            <w:pPr>
              <w:jc w:val="center"/>
              <w:rPr>
                <w:rFonts w:ascii="Arial" w:hAnsi="Arial" w:cs="Arial"/>
                <w:b/>
                <w:bCs/>
                <w:sz w:val="24"/>
                <w:szCs w:val="22"/>
              </w:rPr>
            </w:pPr>
            <w:r w:rsidRPr="00191965">
              <w:rPr>
                <w:rFonts w:ascii="Arial" w:hAnsi="Arial" w:cs="Arial"/>
                <w:b/>
                <w:sz w:val="24"/>
              </w:rPr>
              <w:t>2025 BST</w:t>
            </w: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Pr="00191965">
              <w:rPr>
                <w:rFonts w:ascii="Arial" w:hAnsi="Arial" w:cs="Arial"/>
                <w:b/>
                <w:sz w:val="24"/>
              </w:rPr>
              <w:t>SAI 8907</w:t>
            </w:r>
          </w:p>
        </w:tc>
        <w:tc>
          <w:tcPr>
            <w:tcW w:w="1205" w:type="dxa"/>
            <w:gridSpan w:val="2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39F3F81F" w14:textId="28BB566E" w:rsidR="00191965" w:rsidRPr="00AB066D" w:rsidRDefault="00191965" w:rsidP="00AB066D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</w:tbl>
    <w:p w14:paraId="3FFD34D3" w14:textId="2DD81F71" w:rsidR="001239ED" w:rsidRPr="00DA75D0" w:rsidRDefault="001239ED" w:rsidP="00BA7413">
      <w:pPr>
        <w:rPr>
          <w:rFonts w:ascii="Arial" w:hAnsi="Arial" w:cs="Arial"/>
          <w:sz w:val="20"/>
        </w:rPr>
      </w:pPr>
    </w:p>
    <w:p w14:paraId="4530BEF0" w14:textId="77777777" w:rsidR="00C83BC2" w:rsidRPr="00DA75D0" w:rsidRDefault="00C83BC2" w:rsidP="00C83BC2">
      <w:pPr>
        <w:tabs>
          <w:tab w:val="left" w:pos="1134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  <w:r w:rsidRPr="00DA75D0">
        <w:rPr>
          <w:rFonts w:ascii="Arial" w:hAnsi="Arial" w:cs="Arial"/>
          <w:i/>
          <w:sz w:val="20"/>
        </w:rPr>
        <w:t>MARCHE PUBLIC DE PRESTATION INTELLECTUELLE</w:t>
      </w:r>
    </w:p>
    <w:p w14:paraId="56D6D910" w14:textId="72C87E21" w:rsidR="001239ED" w:rsidRPr="00DA75D0" w:rsidRDefault="001239ED" w:rsidP="001239ED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p w14:paraId="4190F51B" w14:textId="793CFA5E" w:rsidR="005A3EE8" w:rsidRPr="00DA75D0" w:rsidRDefault="005A3EE8" w:rsidP="005A3EE8">
      <w:pPr>
        <w:rPr>
          <w:rFonts w:ascii="Arial" w:hAnsi="Arial" w:cs="Arial"/>
          <w:b/>
          <w:sz w:val="20"/>
        </w:rPr>
      </w:pPr>
    </w:p>
    <w:p w14:paraId="4E8C94C6" w14:textId="77777777" w:rsidR="00C83BC2" w:rsidRDefault="00C83BC2" w:rsidP="004B6459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0"/>
        </w:rPr>
      </w:pPr>
    </w:p>
    <w:p w14:paraId="57A38DD0" w14:textId="75516495" w:rsidR="00294DE4" w:rsidRPr="00DA75D0" w:rsidRDefault="00C83BC2" w:rsidP="004B6459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color w:val="00B050"/>
          <w:sz w:val="20"/>
        </w:rPr>
      </w:pPr>
      <w:r w:rsidRPr="00C83BC2">
        <w:rPr>
          <w:rFonts w:ascii="Arial" w:hAnsi="Arial" w:cs="Arial"/>
          <w:b/>
          <w:sz w:val="20"/>
        </w:rPr>
        <w:t>Objet</w:t>
      </w:r>
      <w:r w:rsidR="00294DE4" w:rsidRPr="00DA75D0">
        <w:rPr>
          <w:rFonts w:ascii="Arial" w:hAnsi="Arial" w:cs="Arial"/>
          <w:b/>
          <w:sz w:val="20"/>
        </w:rPr>
        <w:t xml:space="preserve"> n°</w:t>
      </w:r>
      <w:r w:rsidR="004D0D07" w:rsidRPr="00DA75D0">
        <w:rPr>
          <w:rFonts w:ascii="Arial" w:hAnsi="Arial" w:cs="Arial"/>
          <w:b/>
          <w:sz w:val="20"/>
        </w:rPr>
        <w:t>:</w:t>
      </w:r>
    </w:p>
    <w:p w14:paraId="388454E1" w14:textId="306E8977" w:rsidR="00294DE4" w:rsidRPr="00DA75D0" w:rsidRDefault="00294DE4" w:rsidP="004B6459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0"/>
          <w:highlight w:val="magenta"/>
        </w:rPr>
      </w:pPr>
    </w:p>
    <w:p w14:paraId="75FBCF76" w14:textId="77777777" w:rsidR="00BE2299" w:rsidRPr="00DA75D0" w:rsidRDefault="00BE2299" w:rsidP="004B6459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 xml:space="preserve">Base de défense de Brest (29) – Refonte de la ligne d’accostage et d’amarrage A/B </w:t>
      </w:r>
    </w:p>
    <w:p w14:paraId="087022CC" w14:textId="2748AE54" w:rsidR="000B3232" w:rsidRPr="00DA75D0" w:rsidRDefault="0049091D" w:rsidP="004B6459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0"/>
        </w:rPr>
      </w:pPr>
      <w:r w:rsidRPr="0049091D">
        <w:rPr>
          <w:rFonts w:ascii="Arial" w:hAnsi="Arial" w:cs="Arial"/>
          <w:b/>
          <w:sz w:val="20"/>
        </w:rPr>
        <w:t>Diagnostic pyrotechnique subaquatique, désencombrement des fonds et sondages à la lance</w:t>
      </w:r>
    </w:p>
    <w:p w14:paraId="34296483" w14:textId="01BA1D74" w:rsidR="00BE2299" w:rsidRPr="00DA75D0" w:rsidRDefault="00BE2299" w:rsidP="004B6459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</w:p>
    <w:p w14:paraId="5A4582BA" w14:textId="77777777" w:rsidR="00BE2299" w:rsidRPr="00DA75D0" w:rsidRDefault="00BE2299" w:rsidP="000B3232">
      <w:pPr>
        <w:pStyle w:val="Normalcentr"/>
        <w:spacing w:after="60"/>
        <w:ind w:left="0" w:right="142"/>
        <w:jc w:val="center"/>
        <w:rPr>
          <w:rFonts w:ascii="Arial" w:hAnsi="Arial" w:cs="Arial"/>
          <w:sz w:val="20"/>
        </w:rPr>
      </w:pPr>
    </w:p>
    <w:p w14:paraId="3CC08817" w14:textId="58C6B61E" w:rsidR="001239ED" w:rsidRPr="00DA75D0" w:rsidRDefault="001239ED" w:rsidP="004B6459">
      <w:pPr>
        <w:pStyle w:val="Normalcentr"/>
        <w:spacing w:after="60"/>
        <w:ind w:left="0" w:right="-1"/>
        <w:jc w:val="center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Marché à procédure adaptée (MAPA)</w:t>
      </w:r>
      <w:r w:rsidR="00023F1D" w:rsidRPr="00DA75D0">
        <w:rPr>
          <w:rFonts w:ascii="Arial" w:hAnsi="Arial" w:cs="Arial"/>
          <w:sz w:val="20"/>
        </w:rPr>
        <w:t xml:space="preserve"> </w:t>
      </w:r>
      <w:r w:rsidRPr="00DA75D0">
        <w:rPr>
          <w:rFonts w:ascii="Arial" w:hAnsi="Arial" w:cs="Arial"/>
          <w:sz w:val="20"/>
        </w:rPr>
        <w:t xml:space="preserve">en application de l’article </w:t>
      </w:r>
      <w:r w:rsidR="007A5797" w:rsidRPr="00DA75D0">
        <w:rPr>
          <w:rFonts w:ascii="Arial" w:hAnsi="Arial" w:cs="Arial"/>
          <w:sz w:val="20"/>
        </w:rPr>
        <w:t xml:space="preserve">R. 2323-4 </w:t>
      </w:r>
      <w:r w:rsidRPr="00DA75D0">
        <w:rPr>
          <w:rFonts w:ascii="Arial" w:hAnsi="Arial" w:cs="Arial"/>
          <w:sz w:val="20"/>
        </w:rPr>
        <w:t>du code de la commande publique</w:t>
      </w:r>
    </w:p>
    <w:p w14:paraId="66E5D923" w14:textId="77777777" w:rsidR="00E96528" w:rsidRPr="00DA75D0" w:rsidRDefault="00E96528" w:rsidP="000B3232">
      <w:pPr>
        <w:tabs>
          <w:tab w:val="left" w:pos="5320"/>
        </w:tabs>
        <w:rPr>
          <w:rFonts w:ascii="Arial" w:hAnsi="Arial" w:cs="Arial"/>
          <w:sz w:val="20"/>
        </w:rPr>
      </w:pPr>
    </w:p>
    <w:p w14:paraId="1AC81292" w14:textId="0BAEE590" w:rsidR="00E96528" w:rsidRPr="00DA75D0" w:rsidRDefault="00E84036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Acheteur</w:t>
      </w:r>
      <w:r w:rsidR="00E96528" w:rsidRPr="00DA75D0">
        <w:rPr>
          <w:rFonts w:ascii="Arial" w:hAnsi="Arial" w:cs="Arial"/>
          <w:b/>
          <w:sz w:val="20"/>
        </w:rPr>
        <w:t> :</w:t>
      </w:r>
    </w:p>
    <w:p w14:paraId="087D3260" w14:textId="77777777" w:rsidR="00E96528" w:rsidRPr="00DA75D0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Ministère des Armées</w:t>
      </w:r>
    </w:p>
    <w:p w14:paraId="46023D5B" w14:textId="77777777" w:rsidR="00E96528" w:rsidRPr="00DA75D0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</w:rPr>
      </w:pPr>
    </w:p>
    <w:p w14:paraId="5EF8938A" w14:textId="35D8F48B" w:rsidR="00E96528" w:rsidRPr="00DA75D0" w:rsidRDefault="00E642EF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Représentant d</w:t>
      </w:r>
      <w:r w:rsidR="00E84036" w:rsidRPr="00DA75D0">
        <w:rPr>
          <w:rFonts w:ascii="Arial" w:hAnsi="Arial" w:cs="Arial"/>
          <w:b/>
          <w:sz w:val="20"/>
        </w:rPr>
        <w:t>e l’acheteur</w:t>
      </w:r>
      <w:r w:rsidRPr="00DA75D0">
        <w:rPr>
          <w:rFonts w:ascii="Arial" w:hAnsi="Arial" w:cs="Arial"/>
          <w:b/>
          <w:sz w:val="20"/>
        </w:rPr>
        <w:t> :</w:t>
      </w:r>
    </w:p>
    <w:p w14:paraId="0140F9EA" w14:textId="44338FFB" w:rsidR="00E96528" w:rsidRPr="00DA75D0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Service Infrastructure de la Défense de Brest (</w:t>
      </w:r>
      <w:r w:rsidR="00E4614F" w:rsidRPr="00DA75D0">
        <w:rPr>
          <w:rFonts w:ascii="Arial" w:hAnsi="Arial" w:cs="Arial"/>
          <w:sz w:val="20"/>
        </w:rPr>
        <w:t>SID Atlantique</w:t>
      </w:r>
      <w:r w:rsidRPr="00DA75D0">
        <w:rPr>
          <w:rFonts w:ascii="Arial" w:hAnsi="Arial" w:cs="Arial"/>
          <w:sz w:val="20"/>
        </w:rPr>
        <w:t>)</w:t>
      </w:r>
    </w:p>
    <w:p w14:paraId="080FE7F6" w14:textId="0D9D9135" w:rsidR="00E96528" w:rsidRPr="00DA75D0" w:rsidRDefault="00E96528" w:rsidP="00E96528">
      <w:pPr>
        <w:tabs>
          <w:tab w:val="left" w:pos="5320"/>
        </w:tabs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DA75D0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DA75D0" w:rsidRDefault="00E96528" w:rsidP="00E96528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  <w:r w:rsidRPr="00DA75D0">
              <w:rPr>
                <w:rFonts w:ascii="Arial" w:hAnsi="Arial" w:cs="Arial"/>
              </w:rPr>
              <w:t xml:space="preserve">Cadre réservé au nantissement : </w:t>
            </w:r>
          </w:p>
        </w:tc>
      </w:tr>
      <w:tr w:rsidR="00E96528" w:rsidRPr="00DA75D0" w14:paraId="68265D28" w14:textId="77777777" w:rsidTr="00D76458">
        <w:trPr>
          <w:trHeight w:val="1897"/>
          <w:jc w:val="center"/>
        </w:trPr>
        <w:tc>
          <w:tcPr>
            <w:tcW w:w="5652" w:type="dxa"/>
          </w:tcPr>
          <w:p w14:paraId="7C551C29" w14:textId="5CCCBD16" w:rsidR="00E96528" w:rsidRPr="00DA75D0" w:rsidRDefault="00E96528" w:rsidP="00E96528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22D0C8EF" w14:textId="12F4AB7F" w:rsidR="00E96528" w:rsidRPr="00DA75D0" w:rsidRDefault="00E96528" w:rsidP="00E96528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5"/>
      </w:tblGrid>
      <w:tr w:rsidR="00F9083F" w:rsidRPr="00DA75D0" w14:paraId="2AF5DBAB" w14:textId="77777777" w:rsidTr="00CE364F">
        <w:trPr>
          <w:cantSplit/>
          <w:trHeight w:val="340"/>
        </w:trPr>
        <w:tc>
          <w:tcPr>
            <w:tcW w:w="5745" w:type="dxa"/>
            <w:shd w:val="clear" w:color="auto" w:fill="auto"/>
            <w:vAlign w:val="center"/>
          </w:tcPr>
          <w:p w14:paraId="134A784D" w14:textId="77777777" w:rsidR="00F9083F" w:rsidRPr="00DA75D0" w:rsidRDefault="00F9083F" w:rsidP="00CE364F">
            <w:pPr>
              <w:ind w:left="56"/>
              <w:jc w:val="both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Date de notification : HORODATAGE PLACE</w:t>
            </w:r>
          </w:p>
        </w:tc>
      </w:tr>
      <w:tr w:rsidR="00F9083F" w:rsidRPr="00DA75D0" w14:paraId="50106017" w14:textId="77777777" w:rsidTr="00CE364F">
        <w:trPr>
          <w:cantSplit/>
          <w:trHeight w:val="340"/>
        </w:trPr>
        <w:tc>
          <w:tcPr>
            <w:tcW w:w="5745" w:type="dxa"/>
            <w:shd w:val="clear" w:color="auto" w:fill="auto"/>
            <w:vAlign w:val="center"/>
          </w:tcPr>
          <w:p w14:paraId="34F903B7" w14:textId="5AD1D9A0" w:rsidR="00F9083F" w:rsidRPr="00DA75D0" w:rsidRDefault="00F9083F" w:rsidP="00CE364F">
            <w:pPr>
              <w:ind w:left="56"/>
              <w:jc w:val="both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MOIS ZERO :</w:t>
            </w:r>
            <w:r w:rsidR="003B159B">
              <w:rPr>
                <w:rFonts w:ascii="Arial" w:hAnsi="Arial" w:cs="Arial"/>
                <w:sz w:val="20"/>
              </w:rPr>
              <w:t xml:space="preserve"> DECEMBRE 2025</w:t>
            </w:r>
            <w:bookmarkStart w:id="0" w:name="_GoBack"/>
            <w:bookmarkEnd w:id="0"/>
          </w:p>
        </w:tc>
      </w:tr>
    </w:tbl>
    <w:p w14:paraId="1E08843B" w14:textId="3ECE57B4" w:rsidR="00327E28" w:rsidRPr="00DA75D0" w:rsidRDefault="00327E28" w:rsidP="00327E28">
      <w:pPr>
        <w:ind w:left="-284"/>
        <w:rPr>
          <w:rFonts w:ascii="Arial" w:hAnsi="Arial" w:cs="Arial"/>
          <w:b/>
          <w:bCs/>
          <w:sz w:val="20"/>
        </w:rPr>
      </w:pPr>
      <w:r w:rsidRPr="00DA75D0">
        <w:rPr>
          <w:rFonts w:ascii="Arial" w:hAnsi="Arial" w:cs="Arial"/>
          <w:b/>
          <w:bCs/>
          <w:sz w:val="20"/>
        </w:rPr>
        <w:br w:type="page"/>
      </w:r>
    </w:p>
    <w:p w14:paraId="39D3DE18" w14:textId="1C789426" w:rsidR="002A2D77" w:rsidRPr="00DA75D0" w:rsidRDefault="000155F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lastRenderedPageBreak/>
        <w:t xml:space="preserve">OBJET </w:t>
      </w:r>
      <w:r w:rsidR="004918C9" w:rsidRPr="00DA75D0">
        <w:rPr>
          <w:rFonts w:ascii="Arial" w:hAnsi="Arial" w:cs="Arial"/>
          <w:b/>
          <w:sz w:val="20"/>
          <w:lang w:eastAsia="zh-CN"/>
        </w:rPr>
        <w:t>DU MARCHE PUBLIC</w:t>
      </w:r>
    </w:p>
    <w:p w14:paraId="33B0DA10" w14:textId="70BEE153" w:rsidR="000155F4" w:rsidRPr="00DA75D0" w:rsidRDefault="000155F4" w:rsidP="005C493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 w:after="120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Cet Acte d’Engagement correspond </w:t>
      </w:r>
      <w:r w:rsidR="004918C9" w:rsidRPr="00DA75D0">
        <w:rPr>
          <w:rFonts w:ascii="Arial" w:hAnsi="Arial" w:cs="Arial"/>
          <w:sz w:val="20"/>
        </w:rPr>
        <w:t>aux prestations</w:t>
      </w:r>
      <w:r w:rsidR="002220A4" w:rsidRPr="00DA75D0">
        <w:rPr>
          <w:rFonts w:ascii="Arial" w:hAnsi="Arial" w:cs="Arial"/>
          <w:sz w:val="20"/>
        </w:rPr>
        <w:t> : « </w:t>
      </w:r>
      <w:r w:rsidR="0049091D">
        <w:rPr>
          <w:rFonts w:ascii="Arial" w:hAnsi="Arial" w:cs="Arial"/>
          <w:sz w:val="20"/>
        </w:rPr>
        <w:t>D</w:t>
      </w:r>
      <w:r w:rsidR="0049091D" w:rsidRPr="0049091D">
        <w:rPr>
          <w:rFonts w:ascii="Arial" w:hAnsi="Arial" w:cs="Arial"/>
          <w:sz w:val="20"/>
        </w:rPr>
        <w:t>iagnostic pyrotechnique subaquatique, désencombrement des fonds et sondages à la lance</w:t>
      </w:r>
      <w:r w:rsidR="00C66074" w:rsidRPr="00DA75D0">
        <w:rPr>
          <w:rFonts w:ascii="Arial" w:hAnsi="Arial" w:cs="Arial"/>
          <w:sz w:val="20"/>
        </w:rPr>
        <w:t xml:space="preserve"> </w:t>
      </w:r>
      <w:r w:rsidR="002220A4" w:rsidRPr="00DA75D0">
        <w:rPr>
          <w:rFonts w:ascii="Arial" w:hAnsi="Arial" w:cs="Arial"/>
          <w:sz w:val="20"/>
        </w:rPr>
        <w:t>»</w:t>
      </w:r>
      <w:r w:rsidR="00C66074" w:rsidRPr="00DA75D0">
        <w:rPr>
          <w:rFonts w:ascii="Arial" w:hAnsi="Arial" w:cs="Arial"/>
          <w:sz w:val="20"/>
        </w:rPr>
        <w:t xml:space="preserve"> dans le cadre de l’opération « Base de défense de Brest (29) – Refonte de la ligne d’accostage et d’amarrage A/B »</w:t>
      </w:r>
      <w:r w:rsidR="000C39B0" w:rsidRPr="00DA75D0">
        <w:rPr>
          <w:rFonts w:ascii="Arial" w:hAnsi="Arial" w:cs="Arial"/>
          <w:sz w:val="20"/>
        </w:rPr>
        <w:t>.</w:t>
      </w:r>
    </w:p>
    <w:p w14:paraId="751DA526" w14:textId="77777777" w:rsidR="002C269E" w:rsidRPr="00DA75D0" w:rsidRDefault="002C269E" w:rsidP="005C4938">
      <w:pPr>
        <w:spacing w:after="120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Cet Acte d’Engagement correspond :</w:t>
      </w:r>
    </w:p>
    <w:p w14:paraId="0D559B38" w14:textId="620B6BDD" w:rsidR="002C269E" w:rsidRPr="00DA75D0" w:rsidRDefault="007D243C" w:rsidP="005C4938">
      <w:pPr>
        <w:spacing w:before="60" w:after="120"/>
        <w:ind w:left="708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i/>
          <w:iCs/>
          <w:sz w:val="20"/>
        </w:rPr>
        <w:instrText xml:space="preserve"> FORMCHECKBOX </w:instrText>
      </w:r>
      <w:r w:rsidR="003B159B">
        <w:rPr>
          <w:rFonts w:ascii="Arial" w:hAnsi="Arial" w:cs="Arial"/>
          <w:i/>
          <w:iCs/>
          <w:sz w:val="20"/>
        </w:rPr>
      </w:r>
      <w:r w:rsidR="003B159B">
        <w:rPr>
          <w:rFonts w:ascii="Arial" w:hAnsi="Arial" w:cs="Arial"/>
          <w:i/>
          <w:iCs/>
          <w:sz w:val="20"/>
        </w:rPr>
        <w:fldChar w:fldCharType="separate"/>
      </w:r>
      <w:r w:rsidRPr="00DA75D0">
        <w:rPr>
          <w:rFonts w:ascii="Arial" w:hAnsi="Arial" w:cs="Arial"/>
          <w:i/>
          <w:iCs/>
          <w:sz w:val="20"/>
        </w:rPr>
        <w:fldChar w:fldCharType="end"/>
      </w:r>
      <w:r w:rsidRPr="00DA75D0">
        <w:rPr>
          <w:rFonts w:ascii="Arial" w:hAnsi="Arial" w:cs="Arial"/>
          <w:sz w:val="20"/>
        </w:rPr>
        <w:t xml:space="preserve"> </w:t>
      </w:r>
      <w:r w:rsidR="002C269E" w:rsidRPr="00DA75D0">
        <w:rPr>
          <w:rFonts w:ascii="Arial" w:hAnsi="Arial" w:cs="Arial"/>
          <w:sz w:val="20"/>
        </w:rPr>
        <w:t>À l’ensemble du Marché Public</w:t>
      </w:r>
    </w:p>
    <w:p w14:paraId="3B7D5C70" w14:textId="0CF54387" w:rsidR="00697C00" w:rsidRPr="00DA75D0" w:rsidRDefault="004D622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ENGAGEMENT DU TITULAIRE</w:t>
      </w:r>
    </w:p>
    <w:p w14:paraId="0C988D89" w14:textId="43C6C4EC" w:rsidR="00F94CBA" w:rsidRPr="00DA75D0" w:rsidRDefault="00F94CBA" w:rsidP="00327E2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B1 - Identification et engagement du titulaire ou du groupement titulaire</w:t>
      </w:r>
    </w:p>
    <w:p w14:paraId="43CC666A" w14:textId="7CE58FFC" w:rsidR="00FC1225" w:rsidRPr="00DA75D0" w:rsidRDefault="00FC1225" w:rsidP="005C4938">
      <w:pPr>
        <w:spacing w:before="120" w:after="120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 xml:space="preserve">Par dérogation à </w:t>
      </w:r>
      <w:r w:rsidRPr="00DA75D0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 w:rsidRPr="00DA75D0">
        <w:rPr>
          <w:rFonts w:ascii="Arial" w:hAnsi="Arial" w:cs="Arial"/>
          <w:color w:val="0070C0"/>
          <w:sz w:val="20"/>
          <w:lang w:eastAsia="zh-CN"/>
        </w:rPr>
        <w:t>.1</w:t>
      </w:r>
      <w:r w:rsidRPr="00DA75D0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 w:rsidRPr="00DA75D0">
        <w:rPr>
          <w:rFonts w:ascii="Arial" w:hAnsi="Arial" w:cs="Arial"/>
          <w:color w:val="0070C0"/>
          <w:sz w:val="20"/>
          <w:lang w:eastAsia="zh-CN"/>
        </w:rPr>
        <w:t>PI</w:t>
      </w:r>
      <w:r w:rsidRPr="00DA75D0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052EEAA9" w14:textId="5DFCBC30" w:rsidR="009B2F53" w:rsidRPr="00DA75D0" w:rsidRDefault="009B2F53" w:rsidP="005C4938">
      <w:pPr>
        <w:spacing w:before="120" w:after="120"/>
        <w:jc w:val="both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486A4220" w14:textId="01F089B3" w:rsidR="008A376F" w:rsidRPr="00DA75D0" w:rsidRDefault="008A376F" w:rsidP="005C4938">
      <w:pPr>
        <w:tabs>
          <w:tab w:val="left" w:pos="1418"/>
        </w:tabs>
        <w:spacing w:after="120"/>
        <w:ind w:left="1134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i/>
          <w:iCs/>
          <w:sz w:val="20"/>
        </w:rPr>
        <w:instrText xml:space="preserve"> FORMCHECKBOX </w:instrText>
      </w:r>
      <w:r w:rsidR="003B159B">
        <w:rPr>
          <w:rFonts w:ascii="Arial" w:hAnsi="Arial" w:cs="Arial"/>
          <w:i/>
          <w:iCs/>
          <w:sz w:val="20"/>
        </w:rPr>
      </w:r>
      <w:r w:rsidR="003B159B">
        <w:rPr>
          <w:rFonts w:ascii="Arial" w:hAnsi="Arial" w:cs="Arial"/>
          <w:i/>
          <w:iCs/>
          <w:sz w:val="20"/>
        </w:rPr>
        <w:fldChar w:fldCharType="separate"/>
      </w:r>
      <w:r w:rsidRPr="00DA75D0">
        <w:rPr>
          <w:rFonts w:ascii="Arial" w:hAnsi="Arial" w:cs="Arial"/>
          <w:i/>
          <w:iCs/>
          <w:sz w:val="20"/>
        </w:rPr>
        <w:fldChar w:fldCharType="end"/>
      </w:r>
      <w:r w:rsidRPr="00DA75D0">
        <w:rPr>
          <w:rFonts w:ascii="Arial" w:hAnsi="Arial" w:cs="Arial"/>
          <w:sz w:val="20"/>
        </w:rPr>
        <w:t xml:space="preserve"> </w:t>
      </w:r>
      <w:r w:rsidR="00402344" w:rsidRPr="00DA75D0">
        <w:rPr>
          <w:rFonts w:ascii="Arial" w:hAnsi="Arial" w:cs="Arial"/>
          <w:sz w:val="20"/>
        </w:rPr>
        <w:t>Le cahier des clauses administratives particulières (CCAP) et ses éventuelles annexes</w:t>
      </w:r>
    </w:p>
    <w:p w14:paraId="3556B92B" w14:textId="3D20300A" w:rsidR="00390BD9" w:rsidRPr="00DA75D0" w:rsidRDefault="00E6155B" w:rsidP="005C4938">
      <w:pPr>
        <w:spacing w:after="120"/>
        <w:ind w:left="1134"/>
        <w:jc w:val="both"/>
        <w:rPr>
          <w:rFonts w:ascii="Arial" w:hAnsi="Arial" w:cs="Arial"/>
          <w:iCs/>
          <w:sz w:val="20"/>
        </w:rPr>
      </w:pPr>
      <w:r w:rsidRPr="00DA75D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iCs/>
          <w:sz w:val="20"/>
        </w:rPr>
        <w:instrText xml:space="preserve"> FORMCHECKBOX </w:instrText>
      </w:r>
      <w:r w:rsidR="003B159B">
        <w:rPr>
          <w:rFonts w:ascii="Arial" w:hAnsi="Arial" w:cs="Arial"/>
          <w:iCs/>
          <w:sz w:val="20"/>
        </w:rPr>
      </w:r>
      <w:r w:rsidR="003B159B">
        <w:rPr>
          <w:rFonts w:ascii="Arial" w:hAnsi="Arial" w:cs="Arial"/>
          <w:iCs/>
          <w:sz w:val="20"/>
        </w:rPr>
        <w:fldChar w:fldCharType="separate"/>
      </w:r>
      <w:r w:rsidRPr="00DA75D0">
        <w:rPr>
          <w:rFonts w:ascii="Arial" w:hAnsi="Arial" w:cs="Arial"/>
          <w:iCs/>
          <w:sz w:val="20"/>
        </w:rPr>
        <w:fldChar w:fldCharType="end"/>
      </w:r>
      <w:r w:rsidR="00390BD9" w:rsidRPr="00DA75D0">
        <w:rPr>
          <w:rFonts w:ascii="Arial" w:hAnsi="Arial" w:cs="Arial"/>
          <w:iCs/>
          <w:sz w:val="20"/>
        </w:rPr>
        <w:t xml:space="preserve"> Le cahier des clauses techniques particulières (CCTP) et ses éventuelles annexes</w:t>
      </w:r>
    </w:p>
    <w:p w14:paraId="7FB677F4" w14:textId="6C0C3C1A" w:rsidR="002A2D77" w:rsidRPr="00DA75D0" w:rsidRDefault="002A2D77" w:rsidP="005C4938">
      <w:pPr>
        <w:spacing w:after="120"/>
        <w:ind w:left="1134"/>
        <w:jc w:val="both"/>
        <w:rPr>
          <w:rFonts w:ascii="Arial" w:hAnsi="Arial" w:cs="Arial"/>
          <w:iCs/>
          <w:sz w:val="20"/>
        </w:rPr>
      </w:pPr>
      <w:r w:rsidRPr="00DA75D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iCs/>
          <w:sz w:val="20"/>
        </w:rPr>
        <w:instrText xml:space="preserve"> FORMCHECKBOX </w:instrText>
      </w:r>
      <w:r w:rsidR="003B159B">
        <w:rPr>
          <w:rFonts w:ascii="Arial" w:hAnsi="Arial" w:cs="Arial"/>
          <w:iCs/>
          <w:sz w:val="20"/>
        </w:rPr>
      </w:r>
      <w:r w:rsidR="003B159B">
        <w:rPr>
          <w:rFonts w:ascii="Arial" w:hAnsi="Arial" w:cs="Arial"/>
          <w:iCs/>
          <w:sz w:val="20"/>
        </w:rPr>
        <w:fldChar w:fldCharType="separate"/>
      </w:r>
      <w:r w:rsidRPr="00DA75D0">
        <w:rPr>
          <w:rFonts w:ascii="Arial" w:hAnsi="Arial" w:cs="Arial"/>
          <w:iCs/>
          <w:sz w:val="20"/>
        </w:rPr>
        <w:fldChar w:fldCharType="end"/>
      </w:r>
      <w:r w:rsidRPr="00DA75D0">
        <w:rPr>
          <w:rFonts w:ascii="Arial" w:hAnsi="Arial" w:cs="Arial"/>
          <w:iCs/>
          <w:sz w:val="20"/>
        </w:rPr>
        <w:t xml:space="preserve"> CCAG </w:t>
      </w:r>
      <w:r w:rsidR="00931751" w:rsidRPr="00DA75D0">
        <w:rPr>
          <w:rFonts w:ascii="Arial" w:hAnsi="Arial" w:cs="Arial"/>
          <w:iCs/>
          <w:sz w:val="20"/>
        </w:rPr>
        <w:t>Prestations intellectuelles</w:t>
      </w:r>
      <w:r w:rsidR="00C35BEB" w:rsidRPr="00DA75D0">
        <w:rPr>
          <w:rFonts w:ascii="Arial" w:hAnsi="Arial" w:cs="Arial"/>
          <w:iCs/>
          <w:sz w:val="20"/>
        </w:rPr>
        <w:t xml:space="preserve"> </w:t>
      </w:r>
      <w:r w:rsidR="00F94CBA" w:rsidRPr="00DA75D0">
        <w:rPr>
          <w:rFonts w:ascii="Arial" w:hAnsi="Arial" w:cs="Arial"/>
          <w:iCs/>
          <w:sz w:val="20"/>
        </w:rPr>
        <w:t>(approuvé par arrêté du 30 mars 2021)</w:t>
      </w:r>
      <w:r w:rsidR="000F7FA0" w:rsidRPr="00DA75D0">
        <w:rPr>
          <w:rFonts w:ascii="Arial" w:hAnsi="Arial" w:cs="Arial"/>
          <w:iCs/>
          <w:sz w:val="20"/>
        </w:rPr>
        <w:t>,</w:t>
      </w:r>
    </w:p>
    <w:p w14:paraId="71116F7D" w14:textId="4CA86E44" w:rsidR="002A2D77" w:rsidRPr="00DA75D0" w:rsidRDefault="002A2D77" w:rsidP="00D12BBA">
      <w:pPr>
        <w:tabs>
          <w:tab w:val="left" w:pos="851"/>
        </w:tabs>
        <w:spacing w:before="240" w:after="24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et conformément à leurs claus</w:t>
      </w:r>
      <w:r w:rsidR="005D0B2F" w:rsidRPr="00DA75D0">
        <w:rPr>
          <w:rFonts w:ascii="Arial" w:hAnsi="Arial" w:cs="Arial"/>
          <w:b/>
          <w:sz w:val="20"/>
        </w:rPr>
        <w:t>es,</w:t>
      </w:r>
    </w:p>
    <w:p w14:paraId="7EBD7581" w14:textId="4A1DCF32" w:rsidR="005D0B2F" w:rsidRPr="00DA75D0" w:rsidRDefault="005D0B2F" w:rsidP="00D12BBA">
      <w:pPr>
        <w:tabs>
          <w:tab w:val="left" w:pos="851"/>
        </w:tabs>
        <w:suppressAutoHyphens/>
        <w:spacing w:before="240" w:after="240"/>
        <w:jc w:val="both"/>
        <w:rPr>
          <w:rFonts w:ascii="Arial" w:hAnsi="Arial" w:cs="Arial"/>
          <w:iCs/>
          <w:color w:val="0070C0"/>
          <w:sz w:val="20"/>
        </w:rPr>
      </w:pPr>
      <w:r w:rsidRPr="00DA75D0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A75D0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3B159B">
        <w:rPr>
          <w:rFonts w:ascii="Arial" w:hAnsi="Arial" w:cs="Arial"/>
          <w:b/>
          <w:sz w:val="20"/>
          <w:lang w:eastAsia="zh-CN"/>
        </w:rPr>
      </w:r>
      <w:r w:rsidR="003B159B">
        <w:rPr>
          <w:rFonts w:ascii="Arial" w:hAnsi="Arial" w:cs="Arial"/>
          <w:b/>
          <w:sz w:val="20"/>
          <w:lang w:eastAsia="zh-CN"/>
        </w:rPr>
        <w:fldChar w:fldCharType="separate"/>
      </w:r>
      <w:r w:rsidRPr="00DA75D0">
        <w:rPr>
          <w:rFonts w:ascii="Arial" w:hAnsi="Arial" w:cs="Arial"/>
          <w:b/>
          <w:sz w:val="20"/>
          <w:lang w:eastAsia="zh-CN"/>
        </w:rPr>
        <w:fldChar w:fldCharType="end"/>
      </w:r>
      <w:r w:rsidRPr="00DA75D0">
        <w:rPr>
          <w:rFonts w:ascii="Arial" w:hAnsi="Arial" w:cs="Arial"/>
          <w:b/>
          <w:sz w:val="20"/>
          <w:lang w:eastAsia="zh-CN"/>
        </w:rPr>
        <w:t xml:space="preserve"> </w:t>
      </w:r>
      <w:r w:rsidRPr="00DA75D0">
        <w:rPr>
          <w:rFonts w:ascii="Arial" w:hAnsi="Arial" w:cs="Arial"/>
          <w:b/>
          <w:sz w:val="20"/>
          <w:u w:val="single"/>
          <w:lang w:eastAsia="zh-CN"/>
        </w:rPr>
        <w:t>le signataire</w:t>
      </w:r>
      <w:r w:rsidR="000B4CA3" w:rsidRPr="00DA75D0">
        <w:rPr>
          <w:rFonts w:ascii="Arial" w:hAnsi="Arial" w:cs="Arial"/>
          <w:b/>
          <w:sz w:val="20"/>
          <w:u w:val="single"/>
          <w:lang w:eastAsia="zh-CN"/>
        </w:rPr>
        <w:t> </w:t>
      </w:r>
      <w:r w:rsidR="000B4CA3" w:rsidRPr="00DA75D0">
        <w:rPr>
          <w:rFonts w:ascii="Arial" w:hAnsi="Arial" w:cs="Arial"/>
          <w:iCs/>
          <w:color w:val="0070C0"/>
          <w:sz w:val="20"/>
        </w:rPr>
        <w:t xml:space="preserve">: </w:t>
      </w:r>
    </w:p>
    <w:p w14:paraId="4551E161" w14:textId="77777777" w:rsidR="005D0B2F" w:rsidRPr="00DA75D0" w:rsidRDefault="005D0B2F" w:rsidP="00D12BBA">
      <w:pPr>
        <w:tabs>
          <w:tab w:val="left" w:pos="851"/>
        </w:tabs>
        <w:suppressAutoHyphens/>
        <w:spacing w:before="240" w:after="240"/>
        <w:ind w:left="425"/>
        <w:jc w:val="both"/>
        <w:rPr>
          <w:rFonts w:ascii="Arial" w:hAnsi="Arial" w:cs="Arial"/>
          <w:i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A75D0">
        <w:rPr>
          <w:rFonts w:ascii="Arial" w:hAnsi="Arial" w:cs="Arial"/>
          <w:sz w:val="20"/>
          <w:lang w:eastAsia="zh-CN"/>
        </w:rPr>
        <w:instrText xml:space="preserve"> FORMCHECKBOX </w:instrText>
      </w:r>
      <w:r w:rsidR="003B159B">
        <w:rPr>
          <w:rFonts w:ascii="Arial" w:hAnsi="Arial" w:cs="Arial"/>
          <w:sz w:val="20"/>
          <w:lang w:eastAsia="zh-CN"/>
        </w:rPr>
      </w:r>
      <w:r w:rsidR="003B159B">
        <w:rPr>
          <w:rFonts w:ascii="Arial" w:hAnsi="Arial" w:cs="Arial"/>
          <w:sz w:val="20"/>
          <w:lang w:eastAsia="zh-CN"/>
        </w:rPr>
        <w:fldChar w:fldCharType="separate"/>
      </w:r>
      <w:r w:rsidRPr="00DA75D0">
        <w:rPr>
          <w:rFonts w:ascii="Arial" w:hAnsi="Arial" w:cs="Arial"/>
          <w:sz w:val="20"/>
          <w:lang w:eastAsia="zh-CN"/>
        </w:rPr>
        <w:fldChar w:fldCharType="end"/>
      </w:r>
      <w:r w:rsidRPr="00DA75D0">
        <w:rPr>
          <w:rFonts w:ascii="Arial" w:hAnsi="Arial" w:cs="Arial"/>
          <w:sz w:val="20"/>
          <w:lang w:eastAsia="zh-CN"/>
        </w:rPr>
        <w:t xml:space="preserve"> s’engage, sur la base de son offre et pour son propre compte ;</w:t>
      </w:r>
    </w:p>
    <w:p w14:paraId="1CCF7BDD" w14:textId="2B6933C6" w:rsidR="001C0D19" w:rsidRPr="00DA75D0" w:rsidRDefault="001C0D19" w:rsidP="00805E1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Nom commercial du candidat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ECF9B82" w14:textId="2B7749AF" w:rsidR="001C0D19" w:rsidRPr="00DA75D0" w:rsidRDefault="001C0D19" w:rsidP="00805E1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Dénomination sociale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D8DBC57" w14:textId="708582DB" w:rsidR="001C0D19" w:rsidRPr="00DA75D0" w:rsidRDefault="001C0D19" w:rsidP="00805E1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de l’établissement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17F47F3" w14:textId="0E313966" w:rsidR="001C0D19" w:rsidRPr="00DA75D0" w:rsidRDefault="001C0D19" w:rsidP="00C9780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du siège social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AF7EFCC" w14:textId="77777777" w:rsidR="001C0D19" w:rsidRPr="00C97808" w:rsidRDefault="001C0D19" w:rsidP="00805E18">
      <w:pPr>
        <w:tabs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i/>
          <w:color w:val="4472C4" w:themeColor="accent5"/>
          <w:sz w:val="18"/>
          <w:lang w:eastAsia="zh-CN"/>
        </w:rPr>
      </w:pPr>
      <w:r w:rsidRPr="00C97808">
        <w:rPr>
          <w:rFonts w:ascii="Arial" w:hAnsi="Arial" w:cs="Arial"/>
          <w:i/>
          <w:color w:val="4472C4" w:themeColor="accent5"/>
          <w:sz w:val="18"/>
          <w:lang w:eastAsia="zh-CN"/>
        </w:rPr>
        <w:t>(Si différente de l’adresse de l’établissement) </w:t>
      </w:r>
    </w:p>
    <w:p w14:paraId="04B739A2" w14:textId="10CF8700" w:rsidR="001C0D19" w:rsidRPr="00DA75D0" w:rsidRDefault="001C0D19" w:rsidP="00805E1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électronique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42AAB23" w14:textId="66EEE0A6" w:rsidR="001C0D19" w:rsidRPr="00DA75D0" w:rsidRDefault="001C0D19" w:rsidP="00805E1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téléphone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3F4026D" w14:textId="3169740D" w:rsidR="001C0D19" w:rsidRPr="00DA75D0" w:rsidRDefault="001C0D19" w:rsidP="00805E1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télécopie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30E0FF2" w14:textId="4314C6A8" w:rsidR="001C0D19" w:rsidRPr="00DA75D0" w:rsidRDefault="001C0D19" w:rsidP="00805E1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SIRET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2019823" w14:textId="2F641127" w:rsidR="005D0B2F" w:rsidRPr="00DA75D0" w:rsidRDefault="005D0B2F" w:rsidP="00D12BBA">
      <w:pPr>
        <w:tabs>
          <w:tab w:val="left" w:pos="851"/>
        </w:tabs>
        <w:suppressAutoHyphens/>
        <w:spacing w:before="240" w:after="240"/>
        <w:ind w:left="425"/>
        <w:jc w:val="both"/>
        <w:rPr>
          <w:rFonts w:ascii="Arial" w:hAnsi="Arial" w:cs="Arial"/>
          <w:i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A75D0">
        <w:rPr>
          <w:rFonts w:ascii="Arial" w:hAnsi="Arial" w:cs="Arial"/>
          <w:sz w:val="20"/>
          <w:lang w:eastAsia="zh-CN"/>
        </w:rPr>
        <w:instrText xml:space="preserve"> FORMCHECKBOX </w:instrText>
      </w:r>
      <w:r w:rsidR="003B159B">
        <w:rPr>
          <w:rFonts w:ascii="Arial" w:hAnsi="Arial" w:cs="Arial"/>
          <w:sz w:val="20"/>
          <w:lang w:eastAsia="zh-CN"/>
        </w:rPr>
      </w:r>
      <w:r w:rsidR="003B159B">
        <w:rPr>
          <w:rFonts w:ascii="Arial" w:hAnsi="Arial" w:cs="Arial"/>
          <w:sz w:val="20"/>
          <w:lang w:eastAsia="zh-CN"/>
        </w:rPr>
        <w:fldChar w:fldCharType="separate"/>
      </w:r>
      <w:r w:rsidRPr="00DA75D0">
        <w:rPr>
          <w:rFonts w:ascii="Arial" w:hAnsi="Arial" w:cs="Arial"/>
          <w:sz w:val="20"/>
          <w:lang w:eastAsia="zh-CN"/>
        </w:rPr>
        <w:fldChar w:fldCharType="end"/>
      </w:r>
      <w:r w:rsidRPr="00DA75D0">
        <w:rPr>
          <w:rFonts w:ascii="Arial" w:hAnsi="Arial" w:cs="Arial"/>
          <w:sz w:val="20"/>
          <w:lang w:eastAsia="zh-CN"/>
        </w:rPr>
        <w:t xml:space="preserve"> engage la société </w:t>
      </w:r>
      <w:r w:rsidR="00486C35" w:rsidRPr="00DA75D0">
        <w:rPr>
          <w:rFonts w:ascii="Arial" w:hAnsi="Arial" w:cs="Arial"/>
          <w:sz w:val="20"/>
          <w:lang w:eastAsia="zh-CN"/>
        </w:rPr>
        <w:ptab w:relativeTo="margin" w:alignment="center" w:leader="dot"/>
      </w:r>
      <w:r w:rsidRPr="00DA75D0">
        <w:rPr>
          <w:rFonts w:ascii="Arial" w:hAnsi="Arial" w:cs="Arial"/>
          <w:sz w:val="20"/>
          <w:lang w:eastAsia="zh-CN"/>
        </w:rPr>
        <w:t xml:space="preserve"> sur la base de son offre ;</w:t>
      </w:r>
    </w:p>
    <w:p w14:paraId="75758E7F" w14:textId="5E0A0DE5" w:rsidR="001C0D19" w:rsidRPr="00DA75D0" w:rsidRDefault="001C0D19" w:rsidP="00C9780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Nom commercial du candidat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9E885C3" w14:textId="357103CD" w:rsidR="001C0D19" w:rsidRPr="00DA75D0" w:rsidRDefault="001C0D19" w:rsidP="00C9780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Dénomination sociale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8606BC6" w14:textId="4AF67B8C" w:rsidR="001C0D19" w:rsidRPr="00DA75D0" w:rsidRDefault="001C0D19" w:rsidP="00C9780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de l’établissement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6134DEB" w14:textId="5ADBA53C" w:rsidR="001C0D19" w:rsidRPr="00DA75D0" w:rsidRDefault="001C0D19" w:rsidP="00C9780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828"/>
        </w:tabs>
        <w:suppressAutoHyphens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du siège social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DA0F2AE" w14:textId="77777777" w:rsidR="001C0D19" w:rsidRPr="00C97808" w:rsidRDefault="001C0D19" w:rsidP="00C97808">
      <w:pPr>
        <w:tabs>
          <w:tab w:val="left" w:pos="426"/>
          <w:tab w:val="left" w:pos="851"/>
          <w:tab w:val="num" w:pos="1134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i/>
          <w:color w:val="4472C4" w:themeColor="accent5"/>
          <w:sz w:val="18"/>
          <w:lang w:eastAsia="zh-CN"/>
        </w:rPr>
      </w:pPr>
      <w:r w:rsidRPr="00C97808">
        <w:rPr>
          <w:rFonts w:ascii="Arial" w:hAnsi="Arial" w:cs="Arial"/>
          <w:i/>
          <w:color w:val="4472C4" w:themeColor="accent5"/>
          <w:sz w:val="18"/>
          <w:lang w:eastAsia="zh-CN"/>
        </w:rPr>
        <w:t>(Si différente de l’adresse de l’établissement) </w:t>
      </w:r>
    </w:p>
    <w:p w14:paraId="228AF3E6" w14:textId="6EFB8DD1" w:rsidR="001C0D19" w:rsidRPr="00DA75D0" w:rsidRDefault="001C0D19" w:rsidP="00C9780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électronique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7BB8D9B" w14:textId="7C40CB4A" w:rsidR="001C0D19" w:rsidRPr="00DA75D0" w:rsidRDefault="001C0D19" w:rsidP="00C9780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téléphone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1343EFE" w14:textId="24DEB730" w:rsidR="001C0D19" w:rsidRPr="00DA75D0" w:rsidRDefault="001C0D19" w:rsidP="00C9780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télécopie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C6134EB" w14:textId="0278985F" w:rsidR="00D12BBA" w:rsidRDefault="001C0D19" w:rsidP="00C9780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828"/>
        </w:tabs>
        <w:suppressAutoHyphens/>
        <w:spacing w:after="120"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SIRET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77A1CBF" w14:textId="77777777" w:rsidR="00D12BBA" w:rsidRDefault="00D12BBA">
      <w:pPr>
        <w:spacing w:after="160" w:line="259" w:lineRule="auto"/>
        <w:rPr>
          <w:rFonts w:ascii="Arial" w:hAnsi="Arial" w:cs="Arial"/>
          <w:sz w:val="20"/>
          <w:lang w:eastAsia="zh-CN"/>
        </w:rPr>
      </w:pPr>
      <w:r>
        <w:rPr>
          <w:rFonts w:ascii="Arial" w:hAnsi="Arial" w:cs="Arial"/>
          <w:sz w:val="20"/>
          <w:lang w:eastAsia="zh-CN"/>
        </w:rPr>
        <w:br w:type="page"/>
      </w:r>
    </w:p>
    <w:p w14:paraId="725D5AFD" w14:textId="77777777" w:rsidR="001C0D19" w:rsidRPr="00DA75D0" w:rsidRDefault="001C0D19" w:rsidP="00380E2C">
      <w:pPr>
        <w:tabs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</w:p>
    <w:p w14:paraId="62FD1F9B" w14:textId="77777777" w:rsidR="00DA75D0" w:rsidRPr="00DA75D0" w:rsidRDefault="00DA75D0" w:rsidP="00380E2C">
      <w:pPr>
        <w:pStyle w:val="Paragraphedeliste"/>
        <w:keepNext/>
        <w:suppressAutoHyphens/>
        <w:spacing w:before="240" w:after="240" w:line="259" w:lineRule="auto"/>
        <w:ind w:hanging="294"/>
        <w:contextualSpacing w:val="0"/>
        <w:jc w:val="both"/>
        <w:rPr>
          <w:rFonts w:ascii="Arial" w:hAnsi="Arial" w:cs="Arial"/>
          <w:i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A75D0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3B159B">
        <w:rPr>
          <w:rFonts w:ascii="Arial" w:hAnsi="Arial" w:cs="Arial"/>
          <w:b/>
          <w:sz w:val="20"/>
          <w:lang w:eastAsia="zh-CN"/>
        </w:rPr>
      </w:r>
      <w:r w:rsidR="003B159B">
        <w:rPr>
          <w:rFonts w:ascii="Arial" w:hAnsi="Arial" w:cs="Arial"/>
          <w:b/>
          <w:sz w:val="20"/>
          <w:lang w:eastAsia="zh-CN"/>
        </w:rPr>
        <w:fldChar w:fldCharType="separate"/>
      </w:r>
      <w:r w:rsidRPr="00DA75D0">
        <w:rPr>
          <w:rFonts w:ascii="Arial" w:hAnsi="Arial" w:cs="Arial"/>
          <w:b/>
          <w:sz w:val="20"/>
          <w:lang w:eastAsia="zh-CN"/>
        </w:rPr>
        <w:fldChar w:fldCharType="end"/>
      </w:r>
      <w:r w:rsidRPr="00DA75D0">
        <w:rPr>
          <w:rFonts w:ascii="Arial" w:hAnsi="Arial" w:cs="Arial"/>
          <w:b/>
          <w:sz w:val="20"/>
          <w:lang w:eastAsia="zh-CN"/>
        </w:rPr>
        <w:t xml:space="preserve"> </w:t>
      </w:r>
      <w:r w:rsidRPr="00DA75D0">
        <w:rPr>
          <w:rFonts w:ascii="Arial" w:hAnsi="Arial" w:cs="Arial"/>
          <w:b/>
          <w:sz w:val="20"/>
          <w:u w:val="single"/>
          <w:lang w:eastAsia="zh-CN"/>
        </w:rPr>
        <w:t>l’ensemble des membres du groupement</w:t>
      </w:r>
      <w:r w:rsidRPr="00DA75D0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23B266CF" w14:textId="77777777" w:rsidR="00DA75D0" w:rsidRPr="00DA75D0" w:rsidRDefault="00DA75D0" w:rsidP="00380E2C">
      <w:pPr>
        <w:keepNext/>
        <w:tabs>
          <w:tab w:val="left" w:pos="426"/>
          <w:tab w:val="left" w:pos="851"/>
        </w:tabs>
        <w:suppressAutoHyphens/>
        <w:spacing w:before="240" w:after="240"/>
        <w:ind w:left="426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u w:val="single"/>
          <w:lang w:eastAsia="zh-CN"/>
        </w:rPr>
        <w:t>1</w:t>
      </w:r>
      <w:r w:rsidRPr="00DA75D0">
        <w:rPr>
          <w:rFonts w:ascii="Arial" w:hAnsi="Arial" w:cs="Arial"/>
          <w:sz w:val="20"/>
          <w:u w:val="single"/>
          <w:vertAlign w:val="superscript"/>
          <w:lang w:eastAsia="zh-CN"/>
        </w:rPr>
        <w:t>ère</w:t>
      </w:r>
      <w:r w:rsidRPr="00DA75D0">
        <w:rPr>
          <w:rFonts w:ascii="Arial" w:hAnsi="Arial" w:cs="Arial"/>
          <w:sz w:val="20"/>
          <w:u w:val="single"/>
          <w:lang w:eastAsia="zh-CN"/>
        </w:rPr>
        <w:t xml:space="preserve"> entreprise cotraitante </w:t>
      </w:r>
      <w:r w:rsidRPr="00DA75D0">
        <w:rPr>
          <w:rFonts w:ascii="Arial" w:hAnsi="Arial" w:cs="Arial"/>
          <w:b/>
          <w:sz w:val="20"/>
          <w:u w:val="single"/>
          <w:lang w:eastAsia="zh-CN"/>
        </w:rPr>
        <w:t>mandataire solidaire</w:t>
      </w:r>
      <w:r w:rsidRPr="00DA75D0">
        <w:rPr>
          <w:rFonts w:ascii="Arial" w:hAnsi="Arial" w:cs="Arial"/>
          <w:sz w:val="20"/>
          <w:u w:val="single"/>
          <w:lang w:eastAsia="zh-CN"/>
        </w:rPr>
        <w:t xml:space="preserve"> du groupement</w:t>
      </w:r>
      <w:r w:rsidRPr="00DA75D0">
        <w:rPr>
          <w:rFonts w:ascii="Arial" w:hAnsi="Arial" w:cs="Arial"/>
          <w:sz w:val="20"/>
          <w:lang w:eastAsia="zh-CN"/>
        </w:rPr>
        <w:t> :</w:t>
      </w:r>
    </w:p>
    <w:p w14:paraId="0E1EE373" w14:textId="77777777" w:rsidR="00DA75D0" w:rsidRPr="00DA75D0" w:rsidRDefault="00DA75D0" w:rsidP="00380E2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Nom commercial du candidat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2087ADC" w14:textId="77777777" w:rsidR="00DA75D0" w:rsidRPr="00DA75D0" w:rsidRDefault="00DA75D0" w:rsidP="00380E2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Dénomination sociale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A5E19B9" w14:textId="77777777" w:rsidR="00DA75D0" w:rsidRPr="00DA75D0" w:rsidRDefault="00DA75D0" w:rsidP="00380E2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de l’établissement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70D92D7" w14:textId="77777777" w:rsidR="00DA75D0" w:rsidRPr="00DA75D0" w:rsidRDefault="00DA75D0" w:rsidP="00380E2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du siège social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EC72AA1" w14:textId="77777777" w:rsidR="00DA75D0" w:rsidRPr="00DA75D0" w:rsidRDefault="00DA75D0" w:rsidP="00380E2C">
      <w:pPr>
        <w:tabs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DA75D0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19BB4B51" w14:textId="77777777" w:rsidR="00DA75D0" w:rsidRPr="00DA75D0" w:rsidRDefault="00DA75D0" w:rsidP="00380E2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électronique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1451A53" w14:textId="77777777" w:rsidR="00DA75D0" w:rsidRPr="00DA75D0" w:rsidRDefault="00DA75D0" w:rsidP="00380E2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téléphone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30FA8F6" w14:textId="77777777" w:rsidR="00DA75D0" w:rsidRPr="00DA75D0" w:rsidRDefault="00DA75D0" w:rsidP="00380E2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télécopie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AD1B1CB" w14:textId="77777777" w:rsidR="00DA75D0" w:rsidRPr="00DA75D0" w:rsidRDefault="00DA75D0" w:rsidP="00805E1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SIRET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99E9D13" w14:textId="77777777" w:rsidR="00DA75D0" w:rsidRPr="00DA75D0" w:rsidRDefault="00DA75D0" w:rsidP="00380E2C">
      <w:pPr>
        <w:tabs>
          <w:tab w:val="left" w:pos="426"/>
          <w:tab w:val="left" w:pos="851"/>
        </w:tabs>
        <w:suppressAutoHyphens/>
        <w:spacing w:before="240" w:after="240"/>
        <w:ind w:left="425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u w:val="single"/>
          <w:lang w:eastAsia="zh-CN"/>
        </w:rPr>
        <w:t>2</w:t>
      </w:r>
      <w:r w:rsidRPr="00DA75D0">
        <w:rPr>
          <w:rFonts w:ascii="Arial" w:hAnsi="Arial" w:cs="Arial"/>
          <w:sz w:val="20"/>
          <w:u w:val="single"/>
          <w:vertAlign w:val="superscript"/>
          <w:lang w:eastAsia="zh-CN"/>
        </w:rPr>
        <w:t>e</w:t>
      </w:r>
      <w:r w:rsidRPr="00DA75D0">
        <w:rPr>
          <w:rFonts w:ascii="Arial" w:hAnsi="Arial" w:cs="Arial"/>
          <w:sz w:val="20"/>
          <w:u w:val="single"/>
          <w:lang w:eastAsia="zh-CN"/>
        </w:rPr>
        <w:t xml:space="preserve"> entreprise cotraitante du groupement</w:t>
      </w:r>
      <w:r w:rsidRPr="00DA75D0">
        <w:rPr>
          <w:rFonts w:ascii="Arial" w:hAnsi="Arial" w:cs="Arial"/>
          <w:sz w:val="20"/>
          <w:lang w:eastAsia="zh-CN"/>
        </w:rPr>
        <w:t> :</w:t>
      </w:r>
    </w:p>
    <w:p w14:paraId="14FCC410" w14:textId="77777777" w:rsidR="00DA75D0" w:rsidRPr="00DA75D0" w:rsidRDefault="00DA75D0" w:rsidP="000D502E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Nom commercial du candidat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FFA4B57" w14:textId="77777777" w:rsidR="00DA75D0" w:rsidRPr="00DA75D0" w:rsidRDefault="00DA75D0" w:rsidP="000D502E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Dénomination sociale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02924EC" w14:textId="77777777" w:rsidR="00DA75D0" w:rsidRPr="00DA75D0" w:rsidRDefault="00DA75D0" w:rsidP="000D502E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de l’établissement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57A1CD1" w14:textId="77777777" w:rsidR="00DA75D0" w:rsidRPr="00DA75D0" w:rsidRDefault="00DA75D0" w:rsidP="000D502E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du siège social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8B068C6" w14:textId="77777777" w:rsidR="00DA75D0" w:rsidRPr="00DA75D0" w:rsidRDefault="00DA75D0" w:rsidP="000D502E">
      <w:pPr>
        <w:tabs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DA75D0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22B05CE8" w14:textId="77777777" w:rsidR="00DA75D0" w:rsidRPr="00DA75D0" w:rsidRDefault="00DA75D0" w:rsidP="000D502E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électronique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2E8F630" w14:textId="77777777" w:rsidR="00DA75D0" w:rsidRPr="00DA75D0" w:rsidRDefault="00DA75D0" w:rsidP="000D502E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téléphone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E397B56" w14:textId="77777777" w:rsidR="00DA75D0" w:rsidRPr="00DA75D0" w:rsidRDefault="00DA75D0" w:rsidP="000D502E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télécopie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E3D5B4D" w14:textId="77777777" w:rsidR="00DA75D0" w:rsidRPr="00DA75D0" w:rsidRDefault="00DA75D0" w:rsidP="00805E18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828"/>
        </w:tabs>
        <w:suppressAutoHyphens/>
        <w:spacing w:after="120"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SIRET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662776D" w14:textId="77777777" w:rsidR="00DA75D0" w:rsidRPr="00DA75D0" w:rsidRDefault="00DA75D0" w:rsidP="000D502E">
      <w:pPr>
        <w:pStyle w:val="Titre11"/>
        <w:spacing w:before="120" w:after="120" w:line="240" w:lineRule="auto"/>
        <w:jc w:val="both"/>
        <w:rPr>
          <w:rFonts w:cs="Arial"/>
          <w:sz w:val="20"/>
        </w:rPr>
      </w:pPr>
      <w:r w:rsidRPr="00DA75D0">
        <w:rPr>
          <w:rFonts w:cs="Arial"/>
          <w:sz w:val="20"/>
        </w:rPr>
        <w:t xml:space="preserve">B2 – NATURE DU GROUPEMENT ET, EN CAS DE GROUPEMENT CONJOINT, REPARTITION DES PRESTATIONS : </w:t>
      </w:r>
    </w:p>
    <w:p w14:paraId="4A8C6D82" w14:textId="77777777" w:rsidR="00DA75D0" w:rsidRPr="00DA75D0" w:rsidRDefault="00DA75D0" w:rsidP="000D502E">
      <w:pPr>
        <w:pStyle w:val="fcase1ertab"/>
        <w:tabs>
          <w:tab w:val="left" w:pos="851"/>
        </w:tabs>
        <w:spacing w:before="60" w:after="120"/>
        <w:rPr>
          <w:rFonts w:ascii="Arial" w:hAnsi="Arial" w:cs="Arial"/>
          <w:i/>
          <w:color w:val="0070C0"/>
        </w:rPr>
      </w:pPr>
      <w:r w:rsidRPr="00DA75D0">
        <w:rPr>
          <w:rFonts w:ascii="Arial" w:hAnsi="Arial" w:cs="Arial"/>
          <w:i/>
          <w:iCs/>
          <w:color w:val="0070C0"/>
        </w:rPr>
        <w:t>(En cas de groupement d’opérateurs économiques.)</w:t>
      </w:r>
    </w:p>
    <w:p w14:paraId="0851F710" w14:textId="77777777" w:rsidR="00DA75D0" w:rsidRPr="00DA75D0" w:rsidRDefault="00DA75D0" w:rsidP="000D502E">
      <w:pPr>
        <w:pStyle w:val="fcase1ertab"/>
        <w:tabs>
          <w:tab w:val="left" w:pos="851"/>
        </w:tabs>
        <w:spacing w:before="60" w:after="120"/>
        <w:ind w:left="0" w:firstLine="0"/>
        <w:rPr>
          <w:rFonts w:ascii="Arial" w:hAnsi="Arial" w:cs="Arial"/>
        </w:rPr>
      </w:pPr>
      <w:r w:rsidRPr="00DA75D0">
        <w:rPr>
          <w:rFonts w:ascii="Arial" w:hAnsi="Arial" w:cs="Arial"/>
        </w:rPr>
        <w:t>Pour l’exécution du Marché Public ou de l’Accord-Cadre, le groupement d’opérateurs économiques est :</w:t>
      </w:r>
    </w:p>
    <w:p w14:paraId="4B7FC454" w14:textId="77777777" w:rsidR="00DA75D0" w:rsidRPr="00DA75D0" w:rsidRDefault="00DA75D0" w:rsidP="000D502E">
      <w:pPr>
        <w:pStyle w:val="fcase1ertab"/>
        <w:tabs>
          <w:tab w:val="left" w:pos="851"/>
        </w:tabs>
        <w:spacing w:before="60" w:after="120"/>
        <w:rPr>
          <w:rFonts w:ascii="Arial" w:hAnsi="Arial" w:cs="Arial"/>
          <w:i/>
          <w:color w:val="0070C0"/>
        </w:rPr>
      </w:pPr>
      <w:r w:rsidRPr="00DA75D0">
        <w:rPr>
          <w:rFonts w:ascii="Arial" w:hAnsi="Arial" w:cs="Arial"/>
          <w:i/>
          <w:color w:val="0070C0"/>
        </w:rPr>
        <w:t>(Cocher la case correspondante.)</w:t>
      </w:r>
    </w:p>
    <w:p w14:paraId="7F9BA819" w14:textId="77777777" w:rsidR="00DA75D0" w:rsidRPr="00DA75D0" w:rsidRDefault="00DA75D0" w:rsidP="000D502E">
      <w:pPr>
        <w:spacing w:before="60" w:after="120"/>
        <w:ind w:left="1418"/>
        <w:rPr>
          <w:rFonts w:ascii="Arial" w:hAnsi="Arial" w:cs="Arial"/>
          <w:iCs/>
          <w:sz w:val="20"/>
        </w:rPr>
      </w:pPr>
      <w:r w:rsidRPr="00DA75D0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iCs/>
          <w:sz w:val="20"/>
        </w:rPr>
        <w:instrText xml:space="preserve"> FORMCHECKBOX </w:instrText>
      </w:r>
      <w:r w:rsidR="003B159B">
        <w:rPr>
          <w:rFonts w:ascii="Arial" w:hAnsi="Arial" w:cs="Arial"/>
          <w:iCs/>
          <w:sz w:val="20"/>
        </w:rPr>
      </w:r>
      <w:r w:rsidR="003B159B">
        <w:rPr>
          <w:rFonts w:ascii="Arial" w:hAnsi="Arial" w:cs="Arial"/>
          <w:iCs/>
          <w:sz w:val="20"/>
        </w:rPr>
        <w:fldChar w:fldCharType="separate"/>
      </w:r>
      <w:r w:rsidRPr="00DA75D0">
        <w:rPr>
          <w:rFonts w:ascii="Arial" w:hAnsi="Arial" w:cs="Arial"/>
          <w:iCs/>
          <w:sz w:val="20"/>
        </w:rPr>
        <w:fldChar w:fldCharType="end"/>
      </w:r>
      <w:r w:rsidRPr="00DA75D0">
        <w:rPr>
          <w:rFonts w:ascii="Arial" w:hAnsi="Arial" w:cs="Arial"/>
          <w:iCs/>
          <w:sz w:val="20"/>
        </w:rPr>
        <w:t xml:space="preserve"> Groupement conjoint (mandataire solidaire).</w:t>
      </w:r>
      <w:r w:rsidRPr="00DA75D0">
        <w:rPr>
          <w:rFonts w:ascii="Arial" w:hAnsi="Arial" w:cs="Arial"/>
          <w:iCs/>
          <w:sz w:val="20"/>
        </w:rPr>
        <w:tab/>
      </w:r>
      <w:r w:rsidRPr="00DA75D0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iCs/>
          <w:sz w:val="20"/>
        </w:rPr>
        <w:instrText xml:space="preserve"> FORMCHECKBOX </w:instrText>
      </w:r>
      <w:r w:rsidR="003B159B">
        <w:rPr>
          <w:rFonts w:ascii="Arial" w:hAnsi="Arial" w:cs="Arial"/>
          <w:iCs/>
          <w:sz w:val="20"/>
        </w:rPr>
      </w:r>
      <w:r w:rsidR="003B159B">
        <w:rPr>
          <w:rFonts w:ascii="Arial" w:hAnsi="Arial" w:cs="Arial"/>
          <w:iCs/>
          <w:sz w:val="20"/>
        </w:rPr>
        <w:fldChar w:fldCharType="separate"/>
      </w:r>
      <w:r w:rsidRPr="00DA75D0">
        <w:rPr>
          <w:rFonts w:ascii="Arial" w:hAnsi="Arial" w:cs="Arial"/>
          <w:iCs/>
          <w:sz w:val="20"/>
        </w:rPr>
        <w:fldChar w:fldCharType="end"/>
      </w:r>
      <w:r w:rsidRPr="00DA75D0">
        <w:rPr>
          <w:rFonts w:ascii="Arial" w:hAnsi="Arial" w:cs="Arial"/>
          <w:iCs/>
          <w:sz w:val="20"/>
        </w:rPr>
        <w:t xml:space="preserve"> Groupement solidaire.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7"/>
        <w:gridCol w:w="4551"/>
      </w:tblGrid>
      <w:tr w:rsidR="00DA75D0" w:rsidRPr="00DA75D0" w14:paraId="41F90293" w14:textId="77777777" w:rsidTr="003537F6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C244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Désignation des membres</w:t>
            </w:r>
          </w:p>
          <w:p w14:paraId="600575DB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du groupement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3384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Prestations exécutées par les membres</w:t>
            </w:r>
          </w:p>
          <w:p w14:paraId="79D02A70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du groupement</w:t>
            </w:r>
          </w:p>
        </w:tc>
      </w:tr>
      <w:tr w:rsidR="00DA75D0" w:rsidRPr="00DA75D0" w14:paraId="6C61CB8B" w14:textId="77777777" w:rsidTr="003537F6">
        <w:trPr>
          <w:trHeight w:val="56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8CDC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8407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A75D0" w:rsidRPr="00DA75D0" w14:paraId="70730770" w14:textId="77777777" w:rsidTr="003537F6">
        <w:trPr>
          <w:trHeight w:val="56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8CE0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7778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A75D0" w:rsidRPr="00DA75D0" w14:paraId="21006D2E" w14:textId="77777777" w:rsidTr="003537F6">
        <w:trPr>
          <w:trHeight w:val="56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5385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C44C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A75D0" w:rsidRPr="00DA75D0" w14:paraId="7D9C6F49" w14:textId="77777777" w:rsidTr="003537F6">
        <w:trPr>
          <w:trHeight w:val="56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41D3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F366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5663E8D" w14:textId="77777777" w:rsidR="00DA75D0" w:rsidRPr="00DA75D0" w:rsidRDefault="00DA75D0" w:rsidP="000D502E">
      <w:pPr>
        <w:spacing w:before="120" w:after="120"/>
        <w:jc w:val="both"/>
        <w:rPr>
          <w:rFonts w:ascii="Arial" w:hAnsi="Arial" w:cs="Arial"/>
          <w:b/>
          <w:bCs/>
          <w:i/>
          <w:iCs/>
          <w:color w:val="0070C0"/>
          <w:sz w:val="20"/>
        </w:rPr>
      </w:pPr>
      <w:r w:rsidRPr="00DA75D0">
        <w:rPr>
          <w:rFonts w:ascii="Arial" w:hAnsi="Arial" w:cs="Arial"/>
          <w:sz w:val="20"/>
        </w:rPr>
        <w:t xml:space="preserve">La répartition des montants des prestations par cotraitant est précisée en annexe à l’Acte d’engagement. </w:t>
      </w:r>
    </w:p>
    <w:p w14:paraId="3CD47CBB" w14:textId="77777777" w:rsidR="00DA75D0" w:rsidRPr="003B51DD" w:rsidRDefault="00DA75D0" w:rsidP="000D502E">
      <w:pPr>
        <w:pStyle w:val="fcase1ertab"/>
        <w:spacing w:after="120"/>
        <w:ind w:left="0" w:firstLine="0"/>
        <w:rPr>
          <w:rFonts w:ascii="Arial" w:hAnsi="Arial" w:cs="Arial"/>
          <w:b/>
          <w:i/>
          <w:color w:val="FF0000"/>
        </w:rPr>
      </w:pPr>
      <w:r w:rsidRPr="003B51DD">
        <w:rPr>
          <w:rFonts w:ascii="Arial" w:hAnsi="Arial" w:cs="Arial"/>
          <w:b/>
        </w:rPr>
        <w:t xml:space="preserve">A exécuter les prestations demandées : </w:t>
      </w:r>
    </w:p>
    <w:p w14:paraId="3EC1D778" w14:textId="0BDEA170" w:rsidR="00D6167D" w:rsidRDefault="00DA75D0" w:rsidP="00D6167D">
      <w:pPr>
        <w:spacing w:after="120"/>
        <w:ind w:left="567"/>
        <w:rPr>
          <w:rFonts w:ascii="Arial" w:hAnsi="Arial" w:cs="Arial"/>
          <w:b/>
          <w:bCs/>
          <w:szCs w:val="22"/>
        </w:rPr>
      </w:pPr>
      <w:r w:rsidRPr="0082158D">
        <w:rPr>
          <w:rFonts w:ascii="Arial" w:hAnsi="Arial"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158D">
        <w:rPr>
          <w:rFonts w:ascii="Arial" w:hAnsi="Arial" w:cs="Arial"/>
          <w:szCs w:val="22"/>
        </w:rPr>
        <w:instrText xml:space="preserve"> FORMCHECKBOX </w:instrText>
      </w:r>
      <w:r w:rsidR="003B159B">
        <w:rPr>
          <w:rFonts w:ascii="Arial" w:hAnsi="Arial" w:cs="Arial"/>
          <w:szCs w:val="22"/>
        </w:rPr>
      </w:r>
      <w:r w:rsidR="003B159B">
        <w:rPr>
          <w:rFonts w:ascii="Arial" w:hAnsi="Arial" w:cs="Arial"/>
          <w:szCs w:val="22"/>
        </w:rPr>
        <w:fldChar w:fldCharType="separate"/>
      </w:r>
      <w:r w:rsidRPr="0082158D">
        <w:rPr>
          <w:rFonts w:ascii="Arial" w:hAnsi="Arial" w:cs="Arial"/>
          <w:szCs w:val="22"/>
        </w:rPr>
        <w:fldChar w:fldCharType="end"/>
      </w:r>
      <w:r w:rsidRPr="0082158D">
        <w:rPr>
          <w:rFonts w:ascii="Arial" w:hAnsi="Arial" w:cs="Arial"/>
          <w:szCs w:val="22"/>
        </w:rPr>
        <w:t xml:space="preserve"> </w:t>
      </w:r>
      <w:r w:rsidRPr="0082158D">
        <w:rPr>
          <w:rFonts w:ascii="Arial" w:hAnsi="Arial" w:cs="Arial"/>
          <w:b/>
          <w:bCs/>
          <w:szCs w:val="22"/>
        </w:rPr>
        <w:t>Aux prix indiqués dans l’annexe financière jointe au présent document.</w:t>
      </w:r>
    </w:p>
    <w:p w14:paraId="76E3EC6C" w14:textId="77777777" w:rsidR="00D6167D" w:rsidRDefault="00D6167D">
      <w:pPr>
        <w:spacing w:after="160" w:line="259" w:lineRule="auto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br w:type="page"/>
      </w:r>
    </w:p>
    <w:p w14:paraId="34C6137B" w14:textId="60BB8BB9" w:rsidR="00572A24" w:rsidRPr="00DA75D0" w:rsidRDefault="00572A24" w:rsidP="00D6167D">
      <w:pPr>
        <w:pStyle w:val="fcase1ertab"/>
        <w:tabs>
          <w:tab w:val="clear" w:pos="426"/>
        </w:tabs>
        <w:spacing w:after="120"/>
        <w:ind w:left="0" w:firstLine="0"/>
        <w:rPr>
          <w:rFonts w:ascii="Arial" w:hAnsi="Arial" w:cs="Arial"/>
          <w:b/>
          <w:lang w:eastAsia="zh-CN"/>
        </w:rPr>
      </w:pPr>
      <w:r w:rsidRPr="00DA75D0">
        <w:rPr>
          <w:rFonts w:ascii="Arial" w:hAnsi="Arial" w:cs="Arial"/>
          <w:b/>
          <w:lang w:eastAsia="zh-CN"/>
        </w:rPr>
        <w:lastRenderedPageBreak/>
        <w:t>B</w:t>
      </w:r>
      <w:r w:rsidR="00DA75D0" w:rsidRPr="00DA75D0">
        <w:rPr>
          <w:rFonts w:ascii="Arial" w:hAnsi="Arial" w:cs="Arial"/>
          <w:b/>
          <w:lang w:eastAsia="zh-CN"/>
        </w:rPr>
        <w:t>3</w:t>
      </w:r>
      <w:r w:rsidRPr="00DA75D0">
        <w:rPr>
          <w:rFonts w:ascii="Arial" w:hAnsi="Arial" w:cs="Arial"/>
          <w:b/>
          <w:lang w:eastAsia="zh-CN"/>
        </w:rPr>
        <w:t xml:space="preserve"> </w:t>
      </w:r>
      <w:r w:rsidR="00884105" w:rsidRPr="00DA75D0">
        <w:rPr>
          <w:rFonts w:ascii="Arial" w:hAnsi="Arial" w:cs="Arial"/>
          <w:b/>
          <w:lang w:eastAsia="zh-CN"/>
        </w:rPr>
        <w:t>–</w:t>
      </w:r>
      <w:r w:rsidRPr="00DA75D0">
        <w:rPr>
          <w:rFonts w:ascii="Arial" w:hAnsi="Arial" w:cs="Arial"/>
          <w:b/>
          <w:lang w:eastAsia="zh-CN"/>
        </w:rPr>
        <w:t xml:space="preserve"> </w:t>
      </w:r>
      <w:r w:rsidR="00884105" w:rsidRPr="00DA75D0">
        <w:rPr>
          <w:rFonts w:ascii="Arial" w:hAnsi="Arial" w:cs="Arial"/>
          <w:b/>
          <w:lang w:eastAsia="zh-CN"/>
        </w:rPr>
        <w:t xml:space="preserve">Prix </w:t>
      </w:r>
    </w:p>
    <w:p w14:paraId="466CEF47" w14:textId="4D2F3747" w:rsidR="00A7798B" w:rsidRPr="00DA75D0" w:rsidRDefault="00DC0B9A" w:rsidP="00D6167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after="120"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 xml:space="preserve">B2.1 </w:t>
      </w:r>
      <w:r w:rsidR="005366F5" w:rsidRPr="00DA75D0">
        <w:rPr>
          <w:rFonts w:ascii="Arial" w:hAnsi="Arial" w:cs="Arial"/>
          <w:b/>
          <w:sz w:val="20"/>
          <w:lang w:eastAsia="zh-CN"/>
        </w:rPr>
        <w:t>Forme</w:t>
      </w:r>
      <w:r w:rsidR="00884105" w:rsidRPr="00DA75D0">
        <w:rPr>
          <w:rFonts w:ascii="Arial" w:hAnsi="Arial" w:cs="Arial"/>
          <w:b/>
          <w:sz w:val="20"/>
          <w:lang w:eastAsia="zh-CN"/>
        </w:rPr>
        <w:t xml:space="preserve"> du prix : </w:t>
      </w:r>
    </w:p>
    <w:p w14:paraId="1229F070" w14:textId="3A3DB470" w:rsidR="00B90DBD" w:rsidRPr="00DA75D0" w:rsidRDefault="00E6155B" w:rsidP="00D6167D">
      <w:pPr>
        <w:tabs>
          <w:tab w:val="left" w:pos="426"/>
          <w:tab w:val="left" w:pos="851"/>
        </w:tabs>
        <w:spacing w:after="120"/>
        <w:ind w:left="1843" w:hanging="709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3B159B">
        <w:rPr>
          <w:rFonts w:ascii="Arial" w:hAnsi="Arial" w:cs="Arial"/>
          <w:sz w:val="20"/>
        </w:rPr>
      </w:r>
      <w:r w:rsidR="003B159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402344" w:rsidRPr="00DA75D0">
        <w:rPr>
          <w:rFonts w:ascii="Arial" w:hAnsi="Arial" w:cs="Arial"/>
          <w:sz w:val="20"/>
        </w:rPr>
        <w:t xml:space="preserve"> Prix</w:t>
      </w:r>
      <w:r w:rsidR="001A4FE9" w:rsidRPr="00DA75D0">
        <w:rPr>
          <w:rFonts w:ascii="Arial" w:hAnsi="Arial" w:cs="Arial"/>
          <w:sz w:val="20"/>
        </w:rPr>
        <w:t xml:space="preserve"> Mixtes (F</w:t>
      </w:r>
      <w:r w:rsidR="00402344" w:rsidRPr="00DA75D0">
        <w:rPr>
          <w:rFonts w:ascii="Arial" w:hAnsi="Arial" w:cs="Arial"/>
          <w:sz w:val="20"/>
        </w:rPr>
        <w:t>orfaitaires</w:t>
      </w:r>
      <w:r w:rsidR="001A4FE9" w:rsidRPr="00DA75D0">
        <w:rPr>
          <w:rFonts w:ascii="Arial" w:hAnsi="Arial" w:cs="Arial"/>
          <w:sz w:val="20"/>
        </w:rPr>
        <w:t xml:space="preserve"> et Unitaires)</w:t>
      </w:r>
    </w:p>
    <w:p w14:paraId="77FE4696" w14:textId="1CF8C343" w:rsidR="004B22AC" w:rsidRPr="00DA75D0" w:rsidRDefault="004B22AC" w:rsidP="00D6167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after="120"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B2.</w:t>
      </w:r>
      <w:r w:rsidR="004F21E9" w:rsidRPr="00DA75D0">
        <w:rPr>
          <w:rFonts w:ascii="Arial" w:hAnsi="Arial" w:cs="Arial"/>
          <w:b/>
          <w:sz w:val="20"/>
          <w:lang w:eastAsia="zh-CN"/>
        </w:rPr>
        <w:t>2</w:t>
      </w:r>
      <w:r w:rsidRPr="00DA75D0">
        <w:rPr>
          <w:rFonts w:ascii="Arial" w:hAnsi="Arial" w:cs="Arial"/>
          <w:b/>
          <w:sz w:val="20"/>
          <w:lang w:eastAsia="zh-CN"/>
        </w:rPr>
        <w:t xml:space="preserve"> Variation des prix :</w:t>
      </w:r>
    </w:p>
    <w:p w14:paraId="1CE4F3B4" w14:textId="3603EDD5" w:rsidR="002B04C3" w:rsidRPr="00DA75D0" w:rsidRDefault="00F54A5A" w:rsidP="00D6167D">
      <w:pPr>
        <w:spacing w:after="120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b/>
          <w:sz w:val="20"/>
        </w:rPr>
        <w:t>L’Index/indice de référence I choisi</w:t>
      </w:r>
      <w:r w:rsidRPr="00DA75D0">
        <w:rPr>
          <w:rFonts w:ascii="Arial" w:hAnsi="Arial" w:cs="Arial"/>
          <w:sz w:val="20"/>
        </w:rPr>
        <w:t xml:space="preserve"> en raison de sa structure pour l</w:t>
      </w:r>
      <w:r w:rsidR="00EB2997" w:rsidRPr="00DA75D0">
        <w:rPr>
          <w:rFonts w:ascii="Arial" w:hAnsi="Arial" w:cs="Arial"/>
          <w:sz w:val="20"/>
        </w:rPr>
        <w:t>a variation</w:t>
      </w:r>
      <w:r w:rsidRPr="00DA75D0">
        <w:rPr>
          <w:rFonts w:ascii="Arial" w:hAnsi="Arial" w:cs="Arial"/>
          <w:sz w:val="20"/>
        </w:rPr>
        <w:t xml:space="preserve"> des prix est le suivant :</w:t>
      </w:r>
    </w:p>
    <w:p w14:paraId="51A460A9" w14:textId="0338EF5E" w:rsidR="00400E77" w:rsidRPr="00DA75D0" w:rsidRDefault="00F54A5A" w:rsidP="00D6167D">
      <w:pPr>
        <w:spacing w:after="120"/>
        <w:jc w:val="center"/>
        <w:rPr>
          <w:rFonts w:ascii="Arial" w:hAnsi="Arial" w:cs="Arial"/>
          <w:sz w:val="20"/>
        </w:rPr>
      </w:pPr>
      <w:r w:rsidRPr="00DA75D0">
        <w:rPr>
          <w:rFonts w:ascii="Arial" w:hAnsi="Arial" w:cs="Arial"/>
          <w:b/>
          <w:sz w:val="20"/>
        </w:rPr>
        <w:t>Index/Indice</w:t>
      </w:r>
      <w:r w:rsidRPr="00DA75D0">
        <w:rPr>
          <w:rFonts w:ascii="Arial" w:hAnsi="Arial" w:cs="Arial"/>
          <w:sz w:val="20"/>
        </w:rPr>
        <w:t> :</w:t>
      </w:r>
      <w:r w:rsidRPr="00DA75D0">
        <w:rPr>
          <w:rFonts w:ascii="Arial" w:hAnsi="Arial" w:cs="Arial"/>
          <w:b/>
          <w:sz w:val="20"/>
        </w:rPr>
        <w:t xml:space="preserve"> </w:t>
      </w:r>
      <w:r w:rsidR="00EC1A3B">
        <w:rPr>
          <w:rFonts w:ascii="Arial" w:hAnsi="Arial" w:cs="Arial"/>
          <w:b/>
          <w:sz w:val="20"/>
        </w:rPr>
        <w:t>ING</w:t>
      </w:r>
    </w:p>
    <w:p w14:paraId="0E794084" w14:textId="28710F33" w:rsidR="00130F31" w:rsidRPr="00DA75D0" w:rsidRDefault="006550F5" w:rsidP="00D6167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after="120"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B</w:t>
      </w:r>
      <w:r w:rsidR="00DA75D0" w:rsidRPr="00DA75D0">
        <w:rPr>
          <w:rFonts w:ascii="Arial" w:hAnsi="Arial" w:cs="Arial"/>
          <w:b/>
          <w:sz w:val="20"/>
          <w:lang w:eastAsia="zh-CN"/>
        </w:rPr>
        <w:t>4</w:t>
      </w:r>
      <w:r w:rsidRPr="00DA75D0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DA75D0">
        <w:rPr>
          <w:rFonts w:ascii="Arial" w:hAnsi="Arial" w:cs="Arial"/>
          <w:b/>
          <w:sz w:val="20"/>
          <w:lang w:eastAsia="zh-CN"/>
        </w:rPr>
        <w:t>Compte (s) à créditer</w:t>
      </w:r>
    </w:p>
    <w:p w14:paraId="4182DFD3" w14:textId="77777777" w:rsidR="00DA75D0" w:rsidRPr="00DA75D0" w:rsidRDefault="00DA75D0" w:rsidP="00D6167D">
      <w:pPr>
        <w:keepNext/>
        <w:spacing w:after="12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Dans le cas d’un titulaire unique ou d’un groupement avec un compte unique</w:t>
      </w:r>
    </w:p>
    <w:p w14:paraId="48941EA2" w14:textId="7225A209" w:rsidR="002C269E" w:rsidRPr="00DA75D0" w:rsidRDefault="002C269E" w:rsidP="00D6167D">
      <w:pPr>
        <w:spacing w:after="120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Voir Annexe n° 1 "RIB"</w:t>
      </w:r>
    </w:p>
    <w:p w14:paraId="6D063AC6" w14:textId="514AC145" w:rsidR="006550F5" w:rsidRPr="00DA75D0" w:rsidRDefault="006550F5" w:rsidP="00D6167D">
      <w:pPr>
        <w:spacing w:after="120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b/>
          <w:sz w:val="20"/>
        </w:rPr>
        <w:t xml:space="preserve">RIB </w:t>
      </w:r>
      <w:r w:rsidRPr="00DA75D0">
        <w:rPr>
          <w:rFonts w:ascii="Arial" w:hAnsi="Arial" w:cs="Arial"/>
          <w:sz w:val="20"/>
        </w:rPr>
        <w:t>à intégrer</w:t>
      </w:r>
      <w:r w:rsidR="0084023C" w:rsidRPr="00DA75D0">
        <w:rPr>
          <w:rFonts w:ascii="Arial" w:hAnsi="Arial" w:cs="Arial"/>
          <w:sz w:val="20"/>
        </w:rPr>
        <w:t>/joindre</w:t>
      </w:r>
      <w:r w:rsidRPr="00DA75D0">
        <w:rPr>
          <w:rFonts w:ascii="Arial" w:hAnsi="Arial" w:cs="Arial"/>
          <w:sz w:val="20"/>
        </w:rPr>
        <w:t> </w:t>
      </w:r>
      <w:r w:rsidRPr="00DA75D0">
        <w:rPr>
          <w:rFonts w:ascii="Arial" w:hAnsi="Arial" w:cs="Arial"/>
          <w:i/>
          <w:sz w:val="20"/>
        </w:rPr>
        <w:t>(</w:t>
      </w:r>
      <w:r w:rsidRPr="00DA75D0">
        <w:rPr>
          <w:rFonts w:ascii="Arial" w:hAnsi="Arial" w:cs="Arial"/>
          <w:b/>
          <w:i/>
          <w:sz w:val="20"/>
        </w:rPr>
        <w:t>dans le cas d’un groupement avec des comptes</w:t>
      </w:r>
      <w:r w:rsidR="00C96AFE" w:rsidRPr="00DA75D0">
        <w:rPr>
          <w:rFonts w:ascii="Arial" w:hAnsi="Arial" w:cs="Arial"/>
          <w:b/>
          <w:i/>
          <w:sz w:val="20"/>
        </w:rPr>
        <w:t xml:space="preserve"> séparés, l’ensemble</w:t>
      </w:r>
      <w:r w:rsidRPr="00DA75D0">
        <w:rPr>
          <w:rFonts w:ascii="Arial" w:hAnsi="Arial" w:cs="Arial"/>
          <w:b/>
          <w:i/>
          <w:sz w:val="20"/>
        </w:rPr>
        <w:t xml:space="preserve"> des RIB sont à joindre</w:t>
      </w:r>
      <w:r w:rsidRPr="00DA75D0">
        <w:rPr>
          <w:rFonts w:ascii="Arial" w:hAnsi="Arial" w:cs="Arial"/>
          <w:i/>
          <w:sz w:val="20"/>
        </w:rPr>
        <w:t>)</w:t>
      </w:r>
      <w:r w:rsidRPr="00DA75D0">
        <w:rPr>
          <w:rFonts w:ascii="Arial" w:hAnsi="Arial" w:cs="Arial"/>
          <w:sz w:val="20"/>
        </w:rPr>
        <w:t xml:space="preserve"> </w:t>
      </w:r>
    </w:p>
    <w:p w14:paraId="2AA79BAA" w14:textId="1460DE56" w:rsidR="008062B4" w:rsidRPr="00DA75D0" w:rsidRDefault="002A25EB" w:rsidP="00D6167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after="120"/>
        <w:ind w:left="578" w:hanging="578"/>
        <w:outlineLvl w:val="1"/>
        <w:rPr>
          <w:rFonts w:ascii="Arial" w:hAnsi="Arial" w:cs="Arial"/>
          <w:sz w:val="20"/>
        </w:rPr>
      </w:pPr>
      <w:r w:rsidRPr="00DA75D0">
        <w:rPr>
          <w:rFonts w:ascii="Arial" w:hAnsi="Arial" w:cs="Arial"/>
          <w:b/>
          <w:sz w:val="20"/>
          <w:lang w:eastAsia="zh-CN"/>
        </w:rPr>
        <w:t>B</w:t>
      </w:r>
      <w:r w:rsidR="00DA75D0" w:rsidRPr="00DA75D0">
        <w:rPr>
          <w:rFonts w:ascii="Arial" w:hAnsi="Arial" w:cs="Arial"/>
          <w:b/>
          <w:sz w:val="20"/>
          <w:lang w:eastAsia="zh-CN"/>
        </w:rPr>
        <w:t>5</w:t>
      </w:r>
      <w:r w:rsidRPr="00DA75D0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DA75D0">
        <w:rPr>
          <w:rFonts w:ascii="Arial" w:hAnsi="Arial" w:cs="Arial"/>
          <w:b/>
          <w:sz w:val="20"/>
          <w:lang w:eastAsia="zh-CN"/>
        </w:rPr>
        <w:t xml:space="preserve">Avance </w:t>
      </w:r>
      <w:r w:rsidR="00973FD7" w:rsidRPr="00DA75D0">
        <w:rPr>
          <w:rFonts w:ascii="Arial" w:hAnsi="Arial" w:cs="Arial"/>
          <w:i/>
          <w:sz w:val="20"/>
          <w:lang w:eastAsia="zh-CN"/>
        </w:rPr>
        <w:t>(</w:t>
      </w:r>
      <w:hyperlink r:id="rId14" w:history="1">
        <w:r w:rsidR="00973FD7" w:rsidRPr="00DA75D0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2191-3</w:t>
        </w:r>
      </w:hyperlink>
      <w:r w:rsidR="00973FD7" w:rsidRPr="00DA75D0">
        <w:rPr>
          <w:rFonts w:ascii="Arial" w:hAnsi="Arial" w:cs="Arial"/>
          <w:i/>
          <w:sz w:val="20"/>
          <w:lang w:eastAsia="zh-CN"/>
        </w:rPr>
        <w:t xml:space="preserve"> du code de la commande publique)</w:t>
      </w:r>
    </w:p>
    <w:p w14:paraId="1C126092" w14:textId="3BF3477B" w:rsidR="00025D39" w:rsidRPr="00DA75D0" w:rsidRDefault="00025D39" w:rsidP="00D6167D">
      <w:pPr>
        <w:tabs>
          <w:tab w:val="left" w:pos="6804"/>
          <w:tab w:val="left" w:pos="8505"/>
        </w:tabs>
        <w:spacing w:after="120"/>
        <w:jc w:val="both"/>
        <w:rPr>
          <w:rFonts w:ascii="Arial" w:hAnsi="Arial" w:cs="Arial"/>
          <w:sz w:val="20"/>
          <w:u w:val="single"/>
        </w:rPr>
      </w:pPr>
      <w:r w:rsidRPr="00DA75D0">
        <w:rPr>
          <w:rFonts w:ascii="Arial" w:hAnsi="Arial" w:cs="Arial"/>
          <w:sz w:val="20"/>
          <w:u w:val="single"/>
        </w:rPr>
        <w:t>Titulaire</w:t>
      </w:r>
      <w:r w:rsidR="00EA73C8" w:rsidRPr="00DA75D0">
        <w:rPr>
          <w:rFonts w:ascii="Arial" w:hAnsi="Arial" w:cs="Arial"/>
          <w:sz w:val="20"/>
          <w:u w:val="single"/>
        </w:rPr>
        <w:t xml:space="preserve"> </w:t>
      </w:r>
      <w:r w:rsidRPr="00DA75D0">
        <w:rPr>
          <w:rFonts w:ascii="Arial" w:hAnsi="Arial" w:cs="Arial"/>
          <w:sz w:val="20"/>
          <w:u w:val="single"/>
        </w:rPr>
        <w:t>:</w:t>
      </w:r>
    </w:p>
    <w:p w14:paraId="7B0B8D77" w14:textId="6F0030B5" w:rsidR="008062B4" w:rsidRPr="00DA75D0" w:rsidRDefault="008062B4" w:rsidP="00C524A2">
      <w:pPr>
        <w:tabs>
          <w:tab w:val="left" w:pos="5387"/>
          <w:tab w:val="left" w:pos="7655"/>
        </w:tabs>
        <w:spacing w:after="120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 xml:space="preserve">Je </w:t>
      </w:r>
      <w:r w:rsidR="00AB3176" w:rsidRPr="00DA75D0">
        <w:rPr>
          <w:rFonts w:ascii="Arial" w:hAnsi="Arial" w:cs="Arial"/>
          <w:sz w:val="20"/>
        </w:rPr>
        <w:t>souhaite bénéficier de l’avance</w:t>
      </w:r>
      <w:r w:rsidR="0084023C" w:rsidRPr="00DA75D0">
        <w:rPr>
          <w:rStyle w:val="Appelnotedebasdep"/>
          <w:rFonts w:ascii="Arial" w:hAnsi="Arial" w:cs="Arial"/>
          <w:sz w:val="20"/>
        </w:rPr>
        <w:footnoteReference w:id="1"/>
      </w:r>
      <w:r w:rsidRPr="00DA75D0">
        <w:rPr>
          <w:rFonts w:ascii="Arial" w:hAnsi="Arial" w:cs="Arial"/>
          <w:sz w:val="20"/>
        </w:rPr>
        <w:t> </w:t>
      </w:r>
      <w:r w:rsidRPr="00DA75D0">
        <w:rPr>
          <w:rFonts w:ascii="Arial" w:hAnsi="Arial" w:cs="Arial"/>
          <w:sz w:val="20"/>
        </w:rPr>
        <w:tab/>
      </w:r>
      <w:r w:rsidR="00DF3C20"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11"/>
      <w:r w:rsidR="00DF3C20" w:rsidRPr="00DA75D0">
        <w:rPr>
          <w:rFonts w:ascii="Arial" w:hAnsi="Arial" w:cs="Arial"/>
          <w:sz w:val="20"/>
        </w:rPr>
        <w:instrText xml:space="preserve"> FORMCHECKBOX </w:instrText>
      </w:r>
      <w:r w:rsidR="003B159B">
        <w:rPr>
          <w:rFonts w:ascii="Arial" w:hAnsi="Arial" w:cs="Arial"/>
          <w:sz w:val="20"/>
        </w:rPr>
      </w:r>
      <w:r w:rsidR="003B159B">
        <w:rPr>
          <w:rFonts w:ascii="Arial" w:hAnsi="Arial" w:cs="Arial"/>
          <w:sz w:val="20"/>
        </w:rPr>
        <w:fldChar w:fldCharType="separate"/>
      </w:r>
      <w:r w:rsidR="00DF3C20" w:rsidRPr="00DA75D0">
        <w:rPr>
          <w:rFonts w:ascii="Arial" w:hAnsi="Arial" w:cs="Arial"/>
          <w:sz w:val="20"/>
        </w:rPr>
        <w:fldChar w:fldCharType="end"/>
      </w:r>
      <w:bookmarkEnd w:id="1"/>
      <w:r w:rsidRPr="00DA75D0">
        <w:rPr>
          <w:rFonts w:ascii="Arial" w:hAnsi="Arial" w:cs="Arial"/>
          <w:sz w:val="20"/>
        </w:rPr>
        <w:t xml:space="preserve"> Non</w:t>
      </w:r>
      <w:r w:rsidRPr="00DA75D0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3B159B">
        <w:rPr>
          <w:rFonts w:ascii="Arial" w:hAnsi="Arial" w:cs="Arial"/>
          <w:sz w:val="20"/>
        </w:rPr>
      </w:r>
      <w:r w:rsidR="003B159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Pr="00DA75D0">
        <w:rPr>
          <w:rFonts w:ascii="Arial" w:hAnsi="Arial" w:cs="Arial"/>
          <w:sz w:val="20"/>
        </w:rPr>
        <w:t xml:space="preserve"> Oui</w:t>
      </w:r>
      <w:r w:rsidRPr="00DA75D0">
        <w:rPr>
          <w:rFonts w:ascii="Arial" w:hAnsi="Arial" w:cs="Arial"/>
          <w:sz w:val="20"/>
        </w:rPr>
        <w:tab/>
      </w:r>
    </w:p>
    <w:p w14:paraId="4DA35E71" w14:textId="1A5D7011" w:rsidR="005066CC" w:rsidRPr="00DA75D0" w:rsidRDefault="005066CC" w:rsidP="00D6167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after="120"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B</w:t>
      </w:r>
      <w:r w:rsidR="00E6155B" w:rsidRPr="00DA75D0">
        <w:rPr>
          <w:rFonts w:ascii="Arial" w:hAnsi="Arial" w:cs="Arial"/>
          <w:b/>
          <w:sz w:val="20"/>
          <w:lang w:eastAsia="zh-CN"/>
        </w:rPr>
        <w:t>5</w:t>
      </w:r>
      <w:r w:rsidRPr="00DA75D0">
        <w:rPr>
          <w:rFonts w:ascii="Arial" w:hAnsi="Arial" w:cs="Arial"/>
          <w:b/>
          <w:sz w:val="20"/>
          <w:lang w:eastAsia="zh-CN"/>
        </w:rPr>
        <w:t xml:space="preserve"> – Modalités de règlement </w:t>
      </w:r>
    </w:p>
    <w:p w14:paraId="7863F95F" w14:textId="1F3A6B55" w:rsidR="005066CC" w:rsidRPr="00DA75D0" w:rsidRDefault="00E6155B" w:rsidP="00D6167D">
      <w:pPr>
        <w:tabs>
          <w:tab w:val="left" w:pos="1134"/>
        </w:tabs>
        <w:spacing w:after="120"/>
        <w:ind w:firstLine="709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3B159B">
        <w:rPr>
          <w:rFonts w:ascii="Arial" w:hAnsi="Arial" w:cs="Arial"/>
          <w:sz w:val="20"/>
        </w:rPr>
      </w:r>
      <w:r w:rsidR="003B159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5066CC" w:rsidRPr="00DA75D0">
        <w:rPr>
          <w:rFonts w:ascii="Arial" w:hAnsi="Arial" w:cs="Arial"/>
          <w:sz w:val="20"/>
        </w:rPr>
        <w:tab/>
        <w:t>Pr</w:t>
      </w:r>
      <w:r w:rsidR="00844712" w:rsidRPr="00DA75D0">
        <w:rPr>
          <w:rFonts w:ascii="Arial" w:hAnsi="Arial" w:cs="Arial"/>
          <w:sz w:val="20"/>
        </w:rPr>
        <w:t xml:space="preserve">ojet de décompte </w:t>
      </w:r>
    </w:p>
    <w:p w14:paraId="7E931E2C" w14:textId="6D0204DA" w:rsidR="00091753" w:rsidRPr="00DA75D0" w:rsidRDefault="00091753" w:rsidP="00D6167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after="120"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B6 - DÉLAI DE VALIDITÉ DE L’OFFRE </w:t>
      </w:r>
    </w:p>
    <w:p w14:paraId="6CF970FF" w14:textId="77777777" w:rsidR="00091753" w:rsidRPr="00DA75D0" w:rsidRDefault="00091753" w:rsidP="00D6167D">
      <w:pPr>
        <w:spacing w:after="120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iCs/>
          <w:sz w:val="20"/>
        </w:rPr>
        <w:t>Le délai de validité des offres est fixé à </w:t>
      </w:r>
      <w:r w:rsidRPr="00DA75D0">
        <w:rPr>
          <w:rFonts w:ascii="Arial" w:hAnsi="Arial" w:cs="Arial"/>
          <w:b/>
          <w:iCs/>
          <w:sz w:val="20"/>
        </w:rPr>
        <w:t>cent-quatre-vingt (180) jours</w:t>
      </w:r>
      <w:r w:rsidRPr="00DA75D0">
        <w:rPr>
          <w:rFonts w:ascii="Arial" w:hAnsi="Arial" w:cs="Arial"/>
          <w:sz w:val="20"/>
        </w:rPr>
        <w:t xml:space="preserve"> à compter de la date limite fixée pour la remise des dernières offres.</w:t>
      </w:r>
    </w:p>
    <w:p w14:paraId="3870DFF2" w14:textId="39F65F7A" w:rsidR="00091753" w:rsidRPr="00DA75D0" w:rsidRDefault="00091753" w:rsidP="00091753">
      <w:pPr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Toutefois, si le Représentant du Pouvoir Adjudicateur s'est réservé le droit d'attribuer le Marché Public sur la base des offres initiales</w:t>
      </w:r>
      <w:r w:rsidR="007D243C" w:rsidRPr="00DA75D0">
        <w:rPr>
          <w:rFonts w:ascii="Arial" w:hAnsi="Arial" w:cs="Arial"/>
          <w:sz w:val="20"/>
        </w:rPr>
        <w:t xml:space="preserve"> ou intermédiaire</w:t>
      </w:r>
      <w:r w:rsidRPr="00DA75D0">
        <w:rPr>
          <w:rFonts w:ascii="Arial" w:hAnsi="Arial" w:cs="Arial"/>
          <w:sz w:val="20"/>
        </w:rPr>
        <w:t>, et qu'il en a fait usage, c’est la date limite de remise de ces dernières qui sera prise en compte.</w:t>
      </w:r>
    </w:p>
    <w:p w14:paraId="10CAC300" w14:textId="6C7678C0" w:rsidR="000155F4" w:rsidRPr="00DA75D0" w:rsidRDefault="004D622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D</w:t>
      </w:r>
      <w:r w:rsidR="001345A5" w:rsidRPr="00DA75D0">
        <w:rPr>
          <w:rFonts w:ascii="Arial" w:hAnsi="Arial" w:cs="Arial"/>
          <w:b/>
          <w:sz w:val="20"/>
          <w:lang w:eastAsia="zh-CN"/>
        </w:rPr>
        <w:t xml:space="preserve">ELAI D’EXECUTION DES PRESTATIONS </w:t>
      </w:r>
    </w:p>
    <w:p w14:paraId="5779D71A" w14:textId="4A802F56" w:rsidR="00367CE4" w:rsidRPr="00FE741A" w:rsidRDefault="007F6991" w:rsidP="00294F2D">
      <w:pPr>
        <w:tabs>
          <w:tab w:val="left" w:pos="576"/>
        </w:tabs>
        <w:spacing w:before="120" w:after="120"/>
        <w:jc w:val="both"/>
        <w:rPr>
          <w:rFonts w:ascii="Arial" w:hAnsi="Arial" w:cs="Arial"/>
          <w:sz w:val="20"/>
        </w:rPr>
      </w:pPr>
      <w:r w:rsidRPr="00FE741A">
        <w:rPr>
          <w:rFonts w:ascii="Arial" w:hAnsi="Arial" w:cs="Arial"/>
          <w:sz w:val="20"/>
        </w:rPr>
        <w:t>Le marché est décomposé en parties techniques dont les délais d’exécution sont les suivants :</w:t>
      </w:r>
    </w:p>
    <w:tbl>
      <w:tblPr>
        <w:tblW w:w="448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3"/>
        <w:gridCol w:w="2629"/>
        <w:gridCol w:w="3076"/>
      </w:tblGrid>
      <w:tr w:rsidR="00367CE4" w:rsidRPr="00FE741A" w14:paraId="1E16AF55" w14:textId="77777777" w:rsidTr="008773A8">
        <w:trPr>
          <w:cantSplit/>
          <w:trHeight w:val="474"/>
          <w:tblHeader/>
          <w:jc w:val="center"/>
        </w:trPr>
        <w:tc>
          <w:tcPr>
            <w:tcW w:w="29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BE1E9" w14:textId="32C5CD44" w:rsidR="00367CE4" w:rsidRPr="00FE741A" w:rsidRDefault="00367CE4" w:rsidP="00367CE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E741A">
              <w:rPr>
                <w:rFonts w:ascii="Arial" w:hAnsi="Arial" w:cs="Arial"/>
                <w:b/>
                <w:bCs/>
                <w:sz w:val="20"/>
              </w:rPr>
              <w:t xml:space="preserve">Parties techniques </w:t>
            </w:r>
            <w:r w:rsidR="00D91407" w:rsidRPr="00FE741A">
              <w:rPr>
                <w:rFonts w:ascii="Arial" w:hAnsi="Arial" w:cs="Arial"/>
                <w:b/>
                <w:bCs/>
                <w:sz w:val="20"/>
              </w:rPr>
              <w:t>(PT)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6A66D" w14:textId="2A005146" w:rsidR="00367CE4" w:rsidRPr="00FE741A" w:rsidRDefault="00367CE4" w:rsidP="00ED504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E741A">
              <w:rPr>
                <w:rFonts w:ascii="Arial" w:hAnsi="Arial" w:cs="Arial"/>
                <w:b/>
                <w:bCs/>
                <w:sz w:val="20"/>
              </w:rPr>
              <w:t>Délais</w:t>
            </w:r>
            <w:r w:rsidR="00724A7B" w:rsidRPr="00FE741A">
              <w:rPr>
                <w:rFonts w:ascii="Arial" w:hAnsi="Arial" w:cs="Arial"/>
                <w:b/>
                <w:bCs/>
                <w:sz w:val="20"/>
              </w:rPr>
              <w:t xml:space="preserve"> calendaires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55B63F7" w14:textId="77777777" w:rsidR="00367CE4" w:rsidRPr="00FE741A" w:rsidRDefault="00367CE4" w:rsidP="00ED504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E741A">
              <w:rPr>
                <w:rFonts w:ascii="Arial" w:hAnsi="Arial" w:cs="Arial"/>
                <w:b/>
                <w:bCs/>
                <w:sz w:val="20"/>
              </w:rPr>
              <w:t>Date de démarrage</w:t>
            </w:r>
          </w:p>
        </w:tc>
      </w:tr>
      <w:tr w:rsidR="00724A7B" w:rsidRPr="00FE741A" w14:paraId="7D9134F5" w14:textId="77777777" w:rsidTr="008773A8">
        <w:trPr>
          <w:cantSplit/>
          <w:trHeight w:val="878"/>
          <w:jc w:val="center"/>
        </w:trPr>
        <w:tc>
          <w:tcPr>
            <w:tcW w:w="2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75BDB" w14:textId="7B8CB67A" w:rsidR="00724A7B" w:rsidRPr="00FE741A" w:rsidRDefault="00724A7B" w:rsidP="00724A7B">
            <w:pPr>
              <w:rPr>
                <w:rFonts w:ascii="Arial" w:hAnsi="Arial" w:cs="Arial"/>
                <w:sz w:val="20"/>
              </w:rPr>
            </w:pPr>
            <w:r w:rsidRPr="00FE741A">
              <w:rPr>
                <w:rFonts w:ascii="Arial" w:hAnsi="Arial" w:cs="Arial"/>
                <w:sz w:val="20"/>
              </w:rPr>
              <w:t>PT 1 – Programme d’exécution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F5BBA65" w14:textId="39E1D9DB" w:rsidR="00724A7B" w:rsidRPr="00FE741A" w:rsidRDefault="00724A7B" w:rsidP="00ED5043">
            <w:pPr>
              <w:jc w:val="center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741A">
              <w:rPr>
                <w:rFonts w:ascii="Arial" w:eastAsiaTheme="minorHAnsi" w:hAnsi="Arial" w:cs="Arial"/>
                <w:sz w:val="20"/>
                <w:lang w:eastAsia="en-US"/>
              </w:rPr>
              <w:t>2 semaines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ACBA" w14:textId="38C5733D" w:rsidR="00724A7B" w:rsidRPr="00FE741A" w:rsidRDefault="00724A7B" w:rsidP="00FE741A">
            <w:pPr>
              <w:jc w:val="center"/>
              <w:rPr>
                <w:rFonts w:ascii="Arial" w:hAnsi="Arial" w:cs="Arial"/>
                <w:sz w:val="20"/>
              </w:rPr>
            </w:pPr>
            <w:r w:rsidRPr="00FE741A">
              <w:rPr>
                <w:rFonts w:ascii="Arial" w:hAnsi="Arial" w:cs="Arial"/>
                <w:sz w:val="20"/>
              </w:rPr>
              <w:t xml:space="preserve">A compter de la date figurant à </w:t>
            </w:r>
            <w:r w:rsidRPr="00FE741A">
              <w:rPr>
                <w:rFonts w:ascii="Arial" w:hAnsi="Arial" w:cs="Arial"/>
                <w:b/>
                <w:sz w:val="20"/>
              </w:rPr>
              <w:t xml:space="preserve">l’ordre de service </w:t>
            </w:r>
          </w:p>
        </w:tc>
      </w:tr>
      <w:tr w:rsidR="00724A7B" w:rsidRPr="00FE741A" w14:paraId="630479C5" w14:textId="77777777" w:rsidTr="008773A8">
        <w:trPr>
          <w:cantSplit/>
          <w:trHeight w:val="878"/>
          <w:jc w:val="center"/>
        </w:trPr>
        <w:tc>
          <w:tcPr>
            <w:tcW w:w="2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AE31F" w14:textId="4945BD52" w:rsidR="00724A7B" w:rsidRPr="00FE741A" w:rsidRDefault="00724A7B" w:rsidP="00C75159">
            <w:pPr>
              <w:rPr>
                <w:rFonts w:ascii="Arial" w:hAnsi="Arial" w:cs="Arial"/>
                <w:sz w:val="20"/>
              </w:rPr>
            </w:pPr>
            <w:r w:rsidRPr="00FE741A">
              <w:rPr>
                <w:rFonts w:ascii="Arial" w:hAnsi="Arial" w:cs="Arial"/>
                <w:sz w:val="20"/>
              </w:rPr>
              <w:t>PT 2 - Diagnostic pyrotechnique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E8036F" w14:textId="1C339EA1" w:rsidR="00724A7B" w:rsidRPr="00FE741A" w:rsidDel="005D37D4" w:rsidRDefault="00724A7B" w:rsidP="00ED5043">
            <w:pPr>
              <w:jc w:val="center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741A">
              <w:rPr>
                <w:rFonts w:ascii="Arial" w:eastAsiaTheme="minorHAnsi" w:hAnsi="Arial" w:cs="Arial"/>
                <w:sz w:val="20"/>
                <w:lang w:eastAsia="en-US"/>
              </w:rPr>
              <w:t>8 semaines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E2C" w14:textId="1763B153" w:rsidR="00724A7B" w:rsidRPr="00FE741A" w:rsidRDefault="00FE741A" w:rsidP="00FE741A">
            <w:pPr>
              <w:jc w:val="center"/>
              <w:rPr>
                <w:rFonts w:ascii="Arial" w:hAnsi="Arial" w:cs="Arial"/>
                <w:sz w:val="20"/>
              </w:rPr>
            </w:pPr>
            <w:r w:rsidRPr="00FE741A">
              <w:rPr>
                <w:rFonts w:ascii="Arial" w:hAnsi="Arial" w:cs="Arial"/>
                <w:sz w:val="20"/>
              </w:rPr>
              <w:t xml:space="preserve">A compter de la date figurant à </w:t>
            </w:r>
            <w:r w:rsidRPr="00FE741A">
              <w:rPr>
                <w:rFonts w:ascii="Arial" w:hAnsi="Arial" w:cs="Arial"/>
                <w:b/>
                <w:sz w:val="20"/>
              </w:rPr>
              <w:t xml:space="preserve">l’ordre de service </w:t>
            </w:r>
          </w:p>
        </w:tc>
      </w:tr>
      <w:tr w:rsidR="00724A7B" w:rsidRPr="00FE741A" w14:paraId="16E4FCCA" w14:textId="77777777" w:rsidTr="008773A8">
        <w:trPr>
          <w:cantSplit/>
          <w:trHeight w:val="820"/>
          <w:jc w:val="center"/>
        </w:trPr>
        <w:tc>
          <w:tcPr>
            <w:tcW w:w="2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BEBD5" w14:textId="137CD82C" w:rsidR="00724A7B" w:rsidRPr="00FE741A" w:rsidRDefault="00724A7B" w:rsidP="00C75159">
            <w:pPr>
              <w:rPr>
                <w:rFonts w:ascii="Arial" w:hAnsi="Arial" w:cs="Arial"/>
                <w:sz w:val="20"/>
              </w:rPr>
            </w:pPr>
            <w:r w:rsidRPr="00FE741A">
              <w:rPr>
                <w:rFonts w:ascii="Arial" w:hAnsi="Arial" w:cs="Arial"/>
                <w:sz w:val="20"/>
              </w:rPr>
              <w:t>PT 3 – Lançages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3A19" w14:textId="6D5EC772" w:rsidR="00724A7B" w:rsidRPr="00FE741A" w:rsidRDefault="00724A7B" w:rsidP="00C75159">
            <w:pPr>
              <w:jc w:val="center"/>
              <w:rPr>
                <w:rFonts w:ascii="Arial" w:hAnsi="Arial" w:cs="Arial"/>
                <w:sz w:val="20"/>
              </w:rPr>
            </w:pPr>
            <w:r w:rsidRPr="00FE741A">
              <w:rPr>
                <w:rFonts w:ascii="Arial" w:eastAsiaTheme="minorHAnsi" w:hAnsi="Arial" w:cs="Arial"/>
                <w:sz w:val="20"/>
                <w:lang w:eastAsia="en-US"/>
              </w:rPr>
              <w:t>6 semaines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A454" w14:textId="4558635B" w:rsidR="00724A7B" w:rsidRPr="00FE741A" w:rsidRDefault="00FE741A" w:rsidP="00FE741A">
            <w:pPr>
              <w:jc w:val="center"/>
              <w:rPr>
                <w:rFonts w:ascii="Arial" w:hAnsi="Arial" w:cs="Arial"/>
                <w:sz w:val="20"/>
              </w:rPr>
            </w:pPr>
            <w:r w:rsidRPr="00FE741A">
              <w:rPr>
                <w:rFonts w:ascii="Arial" w:hAnsi="Arial" w:cs="Arial"/>
                <w:sz w:val="20"/>
              </w:rPr>
              <w:t xml:space="preserve">A compter de la date figurant à </w:t>
            </w:r>
            <w:r w:rsidRPr="00FE741A">
              <w:rPr>
                <w:rFonts w:ascii="Arial" w:hAnsi="Arial" w:cs="Arial"/>
                <w:b/>
                <w:sz w:val="20"/>
              </w:rPr>
              <w:t xml:space="preserve">l’ordre de service </w:t>
            </w:r>
          </w:p>
        </w:tc>
      </w:tr>
    </w:tbl>
    <w:p w14:paraId="13E26668" w14:textId="5EB3F1D0" w:rsidR="00724A7B" w:rsidRPr="00FE741A" w:rsidRDefault="00724A7B" w:rsidP="00C75159">
      <w:pPr>
        <w:tabs>
          <w:tab w:val="left" w:pos="1134"/>
        </w:tabs>
        <w:spacing w:before="120" w:after="120"/>
        <w:jc w:val="both"/>
        <w:rPr>
          <w:rFonts w:ascii="Arial" w:hAnsi="Arial" w:cs="Arial"/>
          <w:sz w:val="20"/>
        </w:rPr>
      </w:pPr>
      <w:r w:rsidRPr="00FE741A">
        <w:rPr>
          <w:rFonts w:ascii="Arial" w:hAnsi="Arial" w:cs="Arial"/>
          <w:sz w:val="20"/>
        </w:rPr>
        <w:t xml:space="preserve">Le marché comporte </w:t>
      </w:r>
      <w:r w:rsidRPr="00FE741A">
        <w:rPr>
          <w:rFonts w:ascii="Arial" w:hAnsi="Arial" w:cs="Arial"/>
          <w:b/>
          <w:sz w:val="20"/>
        </w:rPr>
        <w:t>une période de préparation de 3 semaines</w:t>
      </w:r>
      <w:r w:rsidRPr="00FE741A">
        <w:rPr>
          <w:rFonts w:ascii="Arial" w:hAnsi="Arial" w:cs="Arial"/>
          <w:sz w:val="20"/>
        </w:rPr>
        <w:t xml:space="preserve"> non comprise dans le délai des parties techniques. Le date de démarrage de la période de préparation </w:t>
      </w:r>
      <w:r w:rsidRPr="00FE741A">
        <w:rPr>
          <w:rFonts w:ascii="Arial" w:hAnsi="Arial" w:cs="Arial"/>
          <w:b/>
          <w:sz w:val="20"/>
        </w:rPr>
        <w:t>est la date de notification du marché</w:t>
      </w:r>
      <w:r w:rsidRPr="00FE741A">
        <w:rPr>
          <w:rFonts w:ascii="Arial" w:hAnsi="Arial" w:cs="Arial"/>
          <w:sz w:val="20"/>
        </w:rPr>
        <w:t xml:space="preserve"> par le maître d’ouvrage.</w:t>
      </w:r>
    </w:p>
    <w:p w14:paraId="4215C05D" w14:textId="16ED0740" w:rsidR="000B509A" w:rsidRPr="00C75159" w:rsidRDefault="00724A7B" w:rsidP="00C75159">
      <w:pPr>
        <w:rPr>
          <w:rFonts w:ascii="Arial" w:hAnsi="Arial" w:cs="Arial"/>
          <w:sz w:val="20"/>
        </w:rPr>
      </w:pPr>
      <w:r w:rsidRPr="00FE741A">
        <w:rPr>
          <w:rFonts w:ascii="Arial" w:hAnsi="Arial" w:cs="Arial"/>
          <w:sz w:val="20"/>
        </w:rPr>
        <w:t>L</w:t>
      </w:r>
      <w:r w:rsidR="002F6B70" w:rsidRPr="00FE741A">
        <w:rPr>
          <w:rFonts w:ascii="Arial" w:hAnsi="Arial" w:cs="Arial"/>
          <w:sz w:val="20"/>
        </w:rPr>
        <w:t xml:space="preserve">es </w:t>
      </w:r>
      <w:r w:rsidRPr="00FE741A">
        <w:rPr>
          <w:rFonts w:ascii="Arial" w:hAnsi="Arial" w:cs="Arial"/>
          <w:sz w:val="20"/>
        </w:rPr>
        <w:t>3</w:t>
      </w:r>
      <w:r w:rsidR="00367CE4" w:rsidRPr="00FE741A">
        <w:rPr>
          <w:rFonts w:ascii="Arial" w:hAnsi="Arial" w:cs="Arial"/>
          <w:sz w:val="20"/>
        </w:rPr>
        <w:t xml:space="preserve"> parties techniques</w:t>
      </w:r>
      <w:r w:rsidR="00965394" w:rsidRPr="00FE741A">
        <w:rPr>
          <w:rFonts w:ascii="Arial" w:hAnsi="Arial" w:cs="Arial"/>
          <w:sz w:val="20"/>
        </w:rPr>
        <w:t xml:space="preserve"> </w:t>
      </w:r>
      <w:r w:rsidR="00367CE4" w:rsidRPr="00FE741A">
        <w:rPr>
          <w:rFonts w:ascii="Arial" w:hAnsi="Arial" w:cs="Arial"/>
          <w:sz w:val="20"/>
        </w:rPr>
        <w:t xml:space="preserve">peuvent être </w:t>
      </w:r>
      <w:r w:rsidR="008E363F" w:rsidRPr="00FE741A">
        <w:rPr>
          <w:rFonts w:ascii="Arial" w:hAnsi="Arial" w:cs="Arial"/>
          <w:sz w:val="20"/>
        </w:rPr>
        <w:t>concomitantes</w:t>
      </w:r>
      <w:r w:rsidRPr="00FE741A">
        <w:rPr>
          <w:rFonts w:ascii="Arial" w:hAnsi="Arial" w:cs="Arial"/>
          <w:sz w:val="20"/>
        </w:rPr>
        <w:t>.</w:t>
      </w:r>
    </w:p>
    <w:p w14:paraId="59D2BC61" w14:textId="7C8A6E74" w:rsidR="00E61334" w:rsidRPr="00DA75D0" w:rsidRDefault="00F54BBD" w:rsidP="00507D48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right="-143" w:hanging="425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 xml:space="preserve">PROTECTION ET TRANSMISSION DES DOCUMENTS « DIFFUSION </w:t>
      </w:r>
      <w:r w:rsidR="00486C35" w:rsidRPr="00DA75D0">
        <w:rPr>
          <w:rFonts w:ascii="Arial" w:hAnsi="Arial" w:cs="Arial"/>
          <w:b/>
          <w:sz w:val="20"/>
          <w:lang w:eastAsia="zh-CN"/>
        </w:rPr>
        <w:t>RESTREINTE »</w:t>
      </w:r>
    </w:p>
    <w:p w14:paraId="23C98F09" w14:textId="654DB037" w:rsidR="000D425F" w:rsidRDefault="00E6155B" w:rsidP="009F5830">
      <w:pPr>
        <w:tabs>
          <w:tab w:val="left" w:pos="1134"/>
        </w:tabs>
        <w:spacing w:after="120"/>
        <w:ind w:left="709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3B159B">
        <w:rPr>
          <w:rFonts w:ascii="Arial" w:hAnsi="Arial" w:cs="Arial"/>
          <w:sz w:val="20"/>
        </w:rPr>
      </w:r>
      <w:r w:rsidR="003B159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9F5830" w:rsidRPr="00DA75D0">
        <w:rPr>
          <w:rFonts w:ascii="Arial" w:hAnsi="Arial" w:cs="Arial"/>
          <w:sz w:val="20"/>
        </w:rPr>
        <w:tab/>
      </w:r>
      <w:r w:rsidR="00241AC9" w:rsidRPr="00DA75D0">
        <w:rPr>
          <w:rFonts w:ascii="Arial" w:hAnsi="Arial" w:cs="Arial"/>
          <w:sz w:val="20"/>
        </w:rPr>
        <w:t>Sans objet</w:t>
      </w:r>
    </w:p>
    <w:p w14:paraId="706E0A4A" w14:textId="77777777" w:rsidR="000D425F" w:rsidRDefault="000D425F">
      <w:pPr>
        <w:spacing w:after="160" w:line="259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28D8C74C" w14:textId="6CF2F423" w:rsidR="00AD36F8" w:rsidRPr="00DA75D0" w:rsidRDefault="00DA75D0" w:rsidP="00377D8B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right="-143" w:hanging="425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377D8B">
        <w:rPr>
          <w:rFonts w:ascii="Arial" w:hAnsi="Arial" w:cs="Arial"/>
          <w:b/>
          <w:sz w:val="20"/>
          <w:lang w:eastAsia="zh-CN"/>
        </w:rPr>
        <w:lastRenderedPageBreak/>
        <w:t>SIGNATURE du Marché Public par le titulaire individuel ou, en cas groupement, le mandataire dûment habilité ou chaque membre du groupement.</w:t>
      </w:r>
    </w:p>
    <w:p w14:paraId="634C612A" w14:textId="48387AC0" w:rsidR="00DA75D0" w:rsidRPr="00DA75D0" w:rsidRDefault="00DA75D0" w:rsidP="00DA75D0">
      <w:pPr>
        <w:pStyle w:val="fcase1ertab"/>
        <w:tabs>
          <w:tab w:val="left" w:pos="851"/>
        </w:tabs>
        <w:spacing w:before="60" w:after="60"/>
        <w:ind w:left="0" w:firstLine="0"/>
        <w:rPr>
          <w:rFonts w:ascii="Arial" w:hAnsi="Arial" w:cs="Arial"/>
          <w:i/>
        </w:rPr>
      </w:pPr>
      <w:r>
        <w:rPr>
          <w:rFonts w:ascii="Arial" w:hAnsi="Arial" w:cs="Arial"/>
          <w:b/>
        </w:rPr>
        <w:t>E</w:t>
      </w:r>
      <w:r w:rsidRPr="00DA75D0">
        <w:rPr>
          <w:rFonts w:ascii="Arial" w:hAnsi="Arial" w:cs="Arial"/>
          <w:b/>
        </w:rPr>
        <w:t>1 – Signature du Marché Public par le titulaire individuel :</w:t>
      </w:r>
    </w:p>
    <w:p w14:paraId="04386B3E" w14:textId="77777777" w:rsidR="00DA75D0" w:rsidRPr="00DA75D0" w:rsidRDefault="00DA75D0" w:rsidP="00DA75D0">
      <w:pPr>
        <w:pStyle w:val="fcase1ertab"/>
        <w:tabs>
          <w:tab w:val="left" w:pos="851"/>
        </w:tabs>
        <w:spacing w:before="60" w:after="60"/>
        <w:ind w:left="0" w:firstLine="0"/>
        <w:rPr>
          <w:rFonts w:ascii="Arial" w:hAnsi="Arial" w:cs="Arial"/>
          <w:b/>
        </w:rPr>
      </w:pPr>
    </w:p>
    <w:tbl>
      <w:tblPr>
        <w:tblW w:w="9072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111"/>
        <w:gridCol w:w="2268"/>
        <w:gridCol w:w="2693"/>
      </w:tblGrid>
      <w:tr w:rsidR="00DA75D0" w:rsidRPr="00DA75D0" w14:paraId="121B1722" w14:textId="77777777" w:rsidTr="00EB331D">
        <w:trPr>
          <w:cantSplit/>
          <w:trHeight w:val="56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6DAFB" w14:textId="77777777" w:rsidR="00DA75D0" w:rsidRPr="00DA75D0" w:rsidRDefault="00DA75D0" w:rsidP="00DA75D0">
            <w:pPr>
              <w:tabs>
                <w:tab w:val="left" w:pos="851"/>
              </w:tabs>
              <w:spacing w:before="60" w:after="60"/>
              <w:ind w:left="29" w:hanging="29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 xml:space="preserve">Nom, prénom et qualité du signataire </w:t>
            </w:r>
            <w:r w:rsidRPr="00DA75D0">
              <w:rPr>
                <w:rFonts w:ascii="Arial" w:hAnsi="Arial" w:cs="Arial"/>
                <w:b/>
                <w:bCs/>
                <w:sz w:val="20"/>
                <w:vertAlign w:val="superscript"/>
              </w:rPr>
              <w:t>(*)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B7E2B" w14:textId="77777777" w:rsidR="00DA75D0" w:rsidRPr="00DA75D0" w:rsidRDefault="00DA75D0" w:rsidP="003537F6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3E6D4" w14:textId="77777777" w:rsidR="00DA75D0" w:rsidRPr="00DA75D0" w:rsidRDefault="00DA75D0" w:rsidP="003537F6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Signature</w:t>
            </w:r>
          </w:p>
        </w:tc>
      </w:tr>
      <w:tr w:rsidR="00DA75D0" w:rsidRPr="00DA75D0" w14:paraId="5AC03FCE" w14:textId="77777777" w:rsidTr="00EB331D">
        <w:trPr>
          <w:cantSplit/>
          <w:trHeight w:val="1192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4531BBD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5BF7D3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3F5583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1C5CAB0A" w14:textId="77777777" w:rsidR="00DA75D0" w:rsidRPr="00EB1B46" w:rsidRDefault="00DA75D0" w:rsidP="00EB1B46">
      <w:pPr>
        <w:tabs>
          <w:tab w:val="left" w:pos="851"/>
        </w:tabs>
        <w:spacing w:before="60" w:after="120"/>
        <w:ind w:left="284"/>
        <w:jc w:val="both"/>
        <w:rPr>
          <w:rFonts w:ascii="Arial" w:hAnsi="Arial" w:cs="Arial"/>
          <w:i/>
          <w:color w:val="0070C0"/>
          <w:sz w:val="18"/>
          <w:szCs w:val="16"/>
        </w:rPr>
      </w:pPr>
      <w:r w:rsidRPr="00EB1B46">
        <w:rPr>
          <w:rFonts w:ascii="Arial" w:hAnsi="Arial" w:cs="Arial"/>
          <w:i/>
          <w:color w:val="0070C0"/>
          <w:sz w:val="18"/>
          <w:szCs w:val="16"/>
        </w:rPr>
        <w:t>(*) Le signataire doit avoir le pouvoir d’engager la personne qu’il représente.</w:t>
      </w:r>
    </w:p>
    <w:p w14:paraId="4EEF4C4B" w14:textId="6E2BBD64" w:rsidR="00DA75D0" w:rsidRPr="00DA75D0" w:rsidRDefault="00DA75D0" w:rsidP="00730FFD">
      <w:pPr>
        <w:pStyle w:val="fcase1ertab"/>
        <w:tabs>
          <w:tab w:val="left" w:pos="851"/>
        </w:tabs>
        <w:spacing w:before="60" w:after="120"/>
        <w:ind w:left="0" w:firstLine="0"/>
        <w:rPr>
          <w:rFonts w:ascii="Arial" w:hAnsi="Arial" w:cs="Arial"/>
          <w:i/>
        </w:rPr>
      </w:pPr>
      <w:r>
        <w:rPr>
          <w:rFonts w:ascii="Arial" w:hAnsi="Arial" w:cs="Arial"/>
          <w:b/>
        </w:rPr>
        <w:t>E</w:t>
      </w:r>
      <w:r w:rsidRPr="00DA75D0">
        <w:rPr>
          <w:rFonts w:ascii="Arial" w:hAnsi="Arial" w:cs="Arial"/>
          <w:b/>
        </w:rPr>
        <w:t>2 – Signature du Marché Public en cas de groupement :</w:t>
      </w:r>
    </w:p>
    <w:p w14:paraId="4D4EA78C" w14:textId="77777777" w:rsidR="00DA75D0" w:rsidRPr="00DA75D0" w:rsidRDefault="00DA75D0" w:rsidP="00730FFD">
      <w:pPr>
        <w:tabs>
          <w:tab w:val="left" w:pos="851"/>
        </w:tabs>
        <w:spacing w:before="60" w:after="120"/>
        <w:jc w:val="both"/>
        <w:rPr>
          <w:rFonts w:ascii="Arial" w:hAnsi="Arial" w:cs="Arial"/>
          <w:i/>
          <w:color w:val="0070C0"/>
          <w:sz w:val="20"/>
        </w:rPr>
      </w:pPr>
      <w:r w:rsidRPr="00DA75D0">
        <w:rPr>
          <w:rFonts w:ascii="Arial" w:hAnsi="Arial" w:cs="Arial"/>
          <w:sz w:val="20"/>
        </w:rPr>
        <w:t>Les membres du groupement d’opérateurs économiques désignent le mandataire suivant :</w:t>
      </w:r>
    </w:p>
    <w:p w14:paraId="57E4B3FC" w14:textId="604F4C39" w:rsidR="00DA75D0" w:rsidRPr="00EB1B46" w:rsidRDefault="00DA75D0" w:rsidP="00EB1B46">
      <w:pPr>
        <w:tabs>
          <w:tab w:val="left" w:pos="851"/>
        </w:tabs>
        <w:spacing w:before="60" w:after="120"/>
        <w:jc w:val="both"/>
        <w:rPr>
          <w:rFonts w:ascii="Arial" w:hAnsi="Arial" w:cs="Arial"/>
          <w:i/>
          <w:color w:val="0070C0"/>
          <w:sz w:val="18"/>
          <w:szCs w:val="16"/>
        </w:rPr>
      </w:pPr>
      <w:r w:rsidRPr="00EB1B46">
        <w:rPr>
          <w:rFonts w:ascii="Arial" w:hAnsi="Arial" w:cs="Arial"/>
          <w:i/>
          <w:color w:val="0070C0"/>
          <w:sz w:val="18"/>
          <w:szCs w:val="16"/>
        </w:rPr>
        <w:t>[Indiquer le nom commercial et la dénomination sociale du mandataire]</w:t>
      </w:r>
    </w:p>
    <w:p w14:paraId="7BD9ABCD" w14:textId="77777777" w:rsidR="00DA75D0" w:rsidRPr="00DA75D0" w:rsidRDefault="00DA75D0" w:rsidP="00730FFD">
      <w:pPr>
        <w:numPr>
          <w:ilvl w:val="0"/>
          <w:numId w:val="4"/>
        </w:numPr>
        <w:tabs>
          <w:tab w:val="clear" w:pos="720"/>
        </w:tabs>
        <w:spacing w:before="60" w:after="120"/>
        <w:ind w:left="851" w:firstLine="0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 xml:space="preserve"> Nom commercial du candidat </w:t>
      </w:r>
      <w:r w:rsidRPr="00DA75D0">
        <w:rPr>
          <w:rFonts w:ascii="Arial" w:hAnsi="Arial" w:cs="Arial"/>
          <w:sz w:val="20"/>
        </w:rPr>
        <w:tab/>
        <w:t>:  ………………………………………………</w:t>
      </w:r>
    </w:p>
    <w:p w14:paraId="68A0CED5" w14:textId="77777777" w:rsidR="00DA75D0" w:rsidRPr="00DA75D0" w:rsidRDefault="00DA75D0" w:rsidP="00730FFD">
      <w:pPr>
        <w:numPr>
          <w:ilvl w:val="0"/>
          <w:numId w:val="4"/>
        </w:numPr>
        <w:tabs>
          <w:tab w:val="clear" w:pos="720"/>
        </w:tabs>
        <w:spacing w:before="60" w:after="120"/>
        <w:ind w:left="851" w:firstLine="0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 xml:space="preserve"> Dénomination sociale </w:t>
      </w:r>
      <w:r w:rsidRPr="00DA75D0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tab/>
        <w:t>:  ………………………………………………</w:t>
      </w:r>
    </w:p>
    <w:p w14:paraId="31F9AD7B" w14:textId="4EF1BD0B" w:rsidR="00DA75D0" w:rsidRPr="00DA75D0" w:rsidRDefault="00DA75D0" w:rsidP="00F829DF">
      <w:pPr>
        <w:pStyle w:val="fcasegauche"/>
        <w:tabs>
          <w:tab w:val="left" w:pos="426"/>
          <w:tab w:val="left" w:pos="851"/>
          <w:tab w:val="left" w:pos="1134"/>
        </w:tabs>
        <w:spacing w:before="60" w:after="0"/>
        <w:ind w:left="0" w:firstLine="0"/>
        <w:rPr>
          <w:rFonts w:ascii="Arial" w:hAnsi="Arial" w:cs="Arial"/>
        </w:rPr>
      </w:pPr>
      <w:r w:rsidRPr="00DA75D0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</w:rPr>
        <w:instrText xml:space="preserve"> FORMCHECKBOX </w:instrText>
      </w:r>
      <w:r w:rsidR="003B159B">
        <w:rPr>
          <w:rFonts w:ascii="Arial" w:hAnsi="Arial" w:cs="Arial"/>
        </w:rPr>
      </w:r>
      <w:r w:rsidR="003B159B">
        <w:rPr>
          <w:rFonts w:ascii="Arial" w:hAnsi="Arial" w:cs="Arial"/>
        </w:rPr>
        <w:fldChar w:fldCharType="separate"/>
      </w:r>
      <w:r w:rsidRPr="00DA75D0">
        <w:rPr>
          <w:rFonts w:ascii="Arial" w:hAnsi="Arial" w:cs="Arial"/>
        </w:rPr>
        <w:fldChar w:fldCharType="end"/>
      </w:r>
      <w:r w:rsidR="006C39E5">
        <w:rPr>
          <w:rFonts w:ascii="Arial" w:hAnsi="Arial" w:cs="Arial"/>
        </w:rPr>
        <w:tab/>
      </w:r>
      <w:r w:rsidRPr="00DA75D0">
        <w:rPr>
          <w:rFonts w:ascii="Arial" w:hAnsi="Arial" w:cs="Arial"/>
        </w:rPr>
        <w:t>Les membres du groupement ont donné mandat au mandataire, qui signe le présent Acte d’Engagement :</w:t>
      </w:r>
    </w:p>
    <w:p w14:paraId="52810BF1" w14:textId="40211BE7" w:rsidR="00DA75D0" w:rsidRPr="00EB1B46" w:rsidRDefault="006C39E5" w:rsidP="006C39E5">
      <w:pPr>
        <w:tabs>
          <w:tab w:val="left" w:pos="426"/>
          <w:tab w:val="left" w:pos="851"/>
          <w:tab w:val="left" w:pos="1134"/>
        </w:tabs>
        <w:spacing w:before="60" w:after="120"/>
        <w:jc w:val="both"/>
        <w:rPr>
          <w:rFonts w:ascii="Arial" w:hAnsi="Arial" w:cs="Arial"/>
          <w:i/>
          <w:color w:val="0070C0"/>
          <w:sz w:val="18"/>
          <w:szCs w:val="16"/>
        </w:rPr>
      </w:pPr>
      <w:r>
        <w:rPr>
          <w:rFonts w:ascii="Arial" w:hAnsi="Arial" w:cs="Arial"/>
          <w:i/>
          <w:color w:val="0070C0"/>
          <w:sz w:val="18"/>
          <w:szCs w:val="16"/>
        </w:rPr>
        <w:tab/>
      </w:r>
      <w:r w:rsidR="00DA75D0" w:rsidRPr="00EB1B46">
        <w:rPr>
          <w:rFonts w:ascii="Arial" w:hAnsi="Arial" w:cs="Arial"/>
          <w:i/>
          <w:color w:val="0070C0"/>
          <w:sz w:val="18"/>
          <w:szCs w:val="16"/>
        </w:rPr>
        <w:t>(Cocher la ou les cases correspondantes.)</w:t>
      </w:r>
    </w:p>
    <w:p w14:paraId="04BAAC94" w14:textId="3538CAEF" w:rsidR="00DA75D0" w:rsidRPr="00DA75D0" w:rsidRDefault="006C39E5" w:rsidP="00CA1901">
      <w:pPr>
        <w:tabs>
          <w:tab w:val="left" w:pos="851"/>
          <w:tab w:val="left" w:pos="1134"/>
        </w:tabs>
        <w:spacing w:before="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DA75D0"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DA75D0" w:rsidRPr="00DA75D0">
        <w:rPr>
          <w:rFonts w:ascii="Arial" w:hAnsi="Arial" w:cs="Arial"/>
          <w:sz w:val="20"/>
        </w:rPr>
        <w:instrText xml:space="preserve"> FORMCHECKBOX </w:instrText>
      </w:r>
      <w:r w:rsidR="003B159B">
        <w:rPr>
          <w:rFonts w:ascii="Arial" w:hAnsi="Arial" w:cs="Arial"/>
          <w:sz w:val="20"/>
        </w:rPr>
      </w:r>
      <w:r w:rsidR="003B159B">
        <w:rPr>
          <w:rFonts w:ascii="Arial" w:hAnsi="Arial" w:cs="Arial"/>
          <w:sz w:val="20"/>
        </w:rPr>
        <w:fldChar w:fldCharType="separate"/>
      </w:r>
      <w:r w:rsidR="00DA75D0" w:rsidRPr="00DA75D0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ab/>
      </w:r>
      <w:r w:rsidR="00DA75D0" w:rsidRPr="00DA75D0">
        <w:rPr>
          <w:rFonts w:ascii="Arial" w:hAnsi="Arial" w:cs="Arial"/>
          <w:sz w:val="20"/>
        </w:rPr>
        <w:t xml:space="preserve">pour signer le présent Acte d’Engagement en leur nom et pour leur compte, pour les représenter </w:t>
      </w:r>
      <w:r w:rsidR="00CA1901">
        <w:rPr>
          <w:rFonts w:ascii="Arial" w:hAnsi="Arial" w:cs="Arial"/>
          <w:sz w:val="20"/>
        </w:rPr>
        <w:tab/>
      </w:r>
      <w:r w:rsidR="00CA1901">
        <w:rPr>
          <w:rFonts w:ascii="Arial" w:hAnsi="Arial" w:cs="Arial"/>
          <w:sz w:val="20"/>
        </w:rPr>
        <w:tab/>
      </w:r>
      <w:r w:rsidR="00DA75D0" w:rsidRPr="00DA75D0">
        <w:rPr>
          <w:rFonts w:ascii="Arial" w:hAnsi="Arial" w:cs="Arial"/>
          <w:sz w:val="20"/>
        </w:rPr>
        <w:t>vis-à-vis de l’acheteur et pour coordonner l’ensemble des prestations ;</w:t>
      </w:r>
    </w:p>
    <w:p w14:paraId="087B58D3" w14:textId="3B53994E" w:rsidR="00DA75D0" w:rsidRPr="00EB1B46" w:rsidRDefault="00CA1901" w:rsidP="00CA1901">
      <w:pPr>
        <w:tabs>
          <w:tab w:val="left" w:pos="1134"/>
        </w:tabs>
        <w:spacing w:after="120"/>
        <w:jc w:val="both"/>
        <w:rPr>
          <w:rFonts w:ascii="Arial" w:hAnsi="Arial" w:cs="Arial"/>
          <w:i/>
          <w:color w:val="0070C0"/>
          <w:sz w:val="18"/>
          <w:szCs w:val="16"/>
        </w:rPr>
      </w:pPr>
      <w:r>
        <w:rPr>
          <w:rFonts w:ascii="Arial" w:hAnsi="Arial" w:cs="Arial"/>
          <w:i/>
          <w:color w:val="0070C0"/>
          <w:sz w:val="18"/>
          <w:szCs w:val="16"/>
        </w:rPr>
        <w:tab/>
      </w:r>
      <w:r w:rsidR="00DA75D0" w:rsidRPr="00EB1B46">
        <w:rPr>
          <w:rFonts w:ascii="Arial" w:hAnsi="Arial" w:cs="Arial"/>
          <w:i/>
          <w:color w:val="0070C0"/>
          <w:sz w:val="18"/>
          <w:szCs w:val="16"/>
        </w:rPr>
        <w:t>(Joindre les pouvoirs en annexe du présent document.)</w:t>
      </w:r>
    </w:p>
    <w:p w14:paraId="6F8F2100" w14:textId="3EE26C2C" w:rsidR="00DA75D0" w:rsidRPr="00DA75D0" w:rsidRDefault="00F829DF" w:rsidP="00F829DF">
      <w:pPr>
        <w:tabs>
          <w:tab w:val="left" w:pos="851"/>
          <w:tab w:val="left" w:pos="1134"/>
        </w:tabs>
        <w:spacing w:before="60"/>
        <w:ind w:left="1128" w:hanging="1128"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sz w:val="20"/>
        </w:rPr>
        <w:tab/>
      </w:r>
      <w:r w:rsidR="00DA75D0"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DA75D0" w:rsidRPr="00DA75D0">
        <w:rPr>
          <w:rFonts w:ascii="Arial" w:hAnsi="Arial" w:cs="Arial"/>
          <w:sz w:val="20"/>
        </w:rPr>
        <w:instrText xml:space="preserve"> FORMCHECKBOX </w:instrText>
      </w:r>
      <w:r w:rsidR="003B159B">
        <w:rPr>
          <w:rFonts w:ascii="Arial" w:hAnsi="Arial" w:cs="Arial"/>
          <w:sz w:val="20"/>
        </w:rPr>
      </w:r>
      <w:r w:rsidR="003B159B">
        <w:rPr>
          <w:rFonts w:ascii="Arial" w:hAnsi="Arial" w:cs="Arial"/>
          <w:sz w:val="20"/>
        </w:rPr>
        <w:fldChar w:fldCharType="separate"/>
      </w:r>
      <w:r w:rsidR="00DA75D0" w:rsidRPr="00DA75D0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ab/>
      </w:r>
      <w:r w:rsidR="00DA75D0" w:rsidRPr="00DA75D0">
        <w:rPr>
          <w:rFonts w:ascii="Arial" w:hAnsi="Arial" w:cs="Arial"/>
          <w:sz w:val="20"/>
        </w:rPr>
        <w:t>pour signer, en leur nom et pour leur compte, les modifications ultérieures du Marché Public ou de l’Accord-Cadre ;</w:t>
      </w:r>
    </w:p>
    <w:p w14:paraId="60F201FF" w14:textId="38AEF76D" w:rsidR="00DA75D0" w:rsidRPr="00EB1B46" w:rsidRDefault="00F829DF" w:rsidP="00F829DF">
      <w:pPr>
        <w:tabs>
          <w:tab w:val="left" w:pos="1134"/>
        </w:tabs>
        <w:spacing w:after="120"/>
        <w:jc w:val="both"/>
        <w:rPr>
          <w:rFonts w:ascii="Arial" w:hAnsi="Arial" w:cs="Arial"/>
          <w:i/>
          <w:color w:val="0070C0"/>
          <w:sz w:val="18"/>
          <w:szCs w:val="16"/>
        </w:rPr>
      </w:pPr>
      <w:r>
        <w:rPr>
          <w:rFonts w:ascii="Arial" w:hAnsi="Arial" w:cs="Arial"/>
          <w:i/>
          <w:color w:val="0070C0"/>
          <w:sz w:val="18"/>
          <w:szCs w:val="16"/>
        </w:rPr>
        <w:tab/>
      </w:r>
      <w:r w:rsidR="00DA75D0" w:rsidRPr="00EB1B46">
        <w:rPr>
          <w:rFonts w:ascii="Arial" w:hAnsi="Arial" w:cs="Arial"/>
          <w:i/>
          <w:color w:val="0070C0"/>
          <w:sz w:val="18"/>
          <w:szCs w:val="16"/>
        </w:rPr>
        <w:t>(Joindre les pouvoirs en annexe du présent document.)</w:t>
      </w:r>
    </w:p>
    <w:p w14:paraId="1B2D1794" w14:textId="0C076213" w:rsidR="00DA75D0" w:rsidRPr="00DA75D0" w:rsidRDefault="00687748" w:rsidP="00F829DF">
      <w:pPr>
        <w:tabs>
          <w:tab w:val="left" w:pos="851"/>
          <w:tab w:val="left" w:pos="1134"/>
        </w:tabs>
        <w:spacing w:before="60"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DA75D0"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DA75D0" w:rsidRPr="00DA75D0">
        <w:rPr>
          <w:rFonts w:ascii="Arial" w:hAnsi="Arial" w:cs="Arial"/>
          <w:sz w:val="20"/>
        </w:rPr>
        <w:instrText xml:space="preserve"> FORMCHECKBOX </w:instrText>
      </w:r>
      <w:r w:rsidR="003B159B">
        <w:rPr>
          <w:rFonts w:ascii="Arial" w:hAnsi="Arial" w:cs="Arial"/>
          <w:sz w:val="20"/>
        </w:rPr>
      </w:r>
      <w:r w:rsidR="003B159B">
        <w:rPr>
          <w:rFonts w:ascii="Arial" w:hAnsi="Arial" w:cs="Arial"/>
          <w:sz w:val="20"/>
        </w:rPr>
        <w:fldChar w:fldCharType="separate"/>
      </w:r>
      <w:r w:rsidR="00DA75D0" w:rsidRPr="00DA75D0">
        <w:rPr>
          <w:rFonts w:ascii="Arial" w:hAnsi="Arial" w:cs="Arial"/>
          <w:sz w:val="20"/>
        </w:rPr>
        <w:fldChar w:fldCharType="end"/>
      </w:r>
      <w:r w:rsidR="00DA75D0" w:rsidRPr="00DA75D0">
        <w:rPr>
          <w:rFonts w:ascii="Arial" w:hAnsi="Arial" w:cs="Arial"/>
          <w:i/>
          <w:iCs/>
          <w:sz w:val="20"/>
        </w:rPr>
        <w:t xml:space="preserve"> </w:t>
      </w:r>
      <w:r w:rsidR="00DA75D0" w:rsidRPr="00DA75D0">
        <w:rPr>
          <w:rFonts w:ascii="Arial" w:hAnsi="Arial" w:cs="Arial"/>
          <w:sz w:val="20"/>
        </w:rPr>
        <w:t>ont donné mandat au mandataire dans les conditions définies par les pouvoirs joints en annexe.</w:t>
      </w:r>
    </w:p>
    <w:p w14:paraId="6EC619F8" w14:textId="24F76136" w:rsidR="00DA75D0" w:rsidRPr="00DA75D0" w:rsidRDefault="00DA75D0" w:rsidP="00CA4EE8">
      <w:pPr>
        <w:tabs>
          <w:tab w:val="left" w:pos="426"/>
          <w:tab w:val="left" w:pos="851"/>
          <w:tab w:val="left" w:pos="1134"/>
        </w:tabs>
        <w:spacing w:before="60"/>
        <w:jc w:val="both"/>
        <w:rPr>
          <w:rFonts w:ascii="Arial" w:hAnsi="Arial" w:cs="Arial"/>
          <w:i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3B159B">
        <w:rPr>
          <w:rFonts w:ascii="Arial" w:hAnsi="Arial" w:cs="Arial"/>
          <w:sz w:val="20"/>
        </w:rPr>
      </w:r>
      <w:r w:rsidR="003B159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CA4EE8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t>Les membres du groupement, qui signent le présent Acte d’Engagement :</w:t>
      </w:r>
    </w:p>
    <w:p w14:paraId="40DF1F87" w14:textId="3009D078" w:rsidR="00DA75D0" w:rsidRPr="00687748" w:rsidRDefault="00CA4EE8" w:rsidP="00CA4EE8">
      <w:pPr>
        <w:tabs>
          <w:tab w:val="left" w:pos="426"/>
          <w:tab w:val="left" w:pos="851"/>
          <w:tab w:val="left" w:pos="1134"/>
        </w:tabs>
        <w:spacing w:after="120"/>
        <w:ind w:left="284"/>
        <w:jc w:val="both"/>
        <w:rPr>
          <w:rFonts w:ascii="Arial" w:hAnsi="Arial" w:cs="Arial"/>
          <w:i/>
          <w:color w:val="0070C0"/>
          <w:sz w:val="18"/>
        </w:rPr>
      </w:pPr>
      <w:r>
        <w:rPr>
          <w:rFonts w:ascii="Arial" w:hAnsi="Arial" w:cs="Arial"/>
          <w:i/>
          <w:color w:val="0070C0"/>
          <w:sz w:val="18"/>
        </w:rPr>
        <w:tab/>
      </w:r>
      <w:r w:rsidR="00DA75D0" w:rsidRPr="00687748">
        <w:rPr>
          <w:rFonts w:ascii="Arial" w:hAnsi="Arial" w:cs="Arial"/>
          <w:i/>
          <w:color w:val="0070C0"/>
          <w:sz w:val="18"/>
        </w:rPr>
        <w:t>(Cocher la case correspondante.)</w:t>
      </w:r>
    </w:p>
    <w:p w14:paraId="27EFD9C7" w14:textId="28C71AE9" w:rsidR="00DA75D0" w:rsidRPr="00DA75D0" w:rsidRDefault="00CA4EE8" w:rsidP="00CA4EE8">
      <w:pPr>
        <w:tabs>
          <w:tab w:val="left" w:pos="851"/>
          <w:tab w:val="left" w:pos="1134"/>
        </w:tabs>
        <w:spacing w:before="60" w:after="120"/>
        <w:ind w:left="1130" w:hanging="113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 w:rsidR="00DA75D0"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DA75D0" w:rsidRPr="00DA75D0">
        <w:rPr>
          <w:rFonts w:ascii="Arial" w:hAnsi="Arial" w:cs="Arial"/>
          <w:sz w:val="20"/>
        </w:rPr>
        <w:instrText xml:space="preserve"> FORMCHECKBOX </w:instrText>
      </w:r>
      <w:r w:rsidR="003B159B">
        <w:rPr>
          <w:rFonts w:ascii="Arial" w:hAnsi="Arial" w:cs="Arial"/>
          <w:sz w:val="20"/>
        </w:rPr>
      </w:r>
      <w:r w:rsidR="003B159B">
        <w:rPr>
          <w:rFonts w:ascii="Arial" w:hAnsi="Arial" w:cs="Arial"/>
          <w:sz w:val="20"/>
        </w:rPr>
        <w:fldChar w:fldCharType="separate"/>
      </w:r>
      <w:r w:rsidR="00DA75D0" w:rsidRPr="00DA75D0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ab/>
      </w:r>
      <w:r w:rsidR="00DA75D0" w:rsidRPr="00DA75D0">
        <w:rPr>
          <w:rFonts w:ascii="Arial" w:hAnsi="Arial" w:cs="Arial"/>
          <w:sz w:val="20"/>
        </w:rPr>
        <w:t>donnent mandat au mandataire, qui l’accepte, pour les représenter vis-à-vis de l’acheteur et pour coordonner l’ensemble des prestations ;</w:t>
      </w:r>
    </w:p>
    <w:p w14:paraId="21762B7F" w14:textId="1086C098" w:rsidR="00DA75D0" w:rsidRPr="00DA75D0" w:rsidRDefault="00CA4EE8" w:rsidP="00CA4EE8">
      <w:pPr>
        <w:tabs>
          <w:tab w:val="left" w:pos="851"/>
          <w:tab w:val="left" w:pos="1134"/>
        </w:tabs>
        <w:spacing w:before="60" w:after="120"/>
        <w:ind w:left="1130" w:hanging="1130"/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sz w:val="20"/>
        </w:rPr>
        <w:tab/>
      </w:r>
      <w:r w:rsidR="00DA75D0"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DA75D0" w:rsidRPr="00DA75D0">
        <w:rPr>
          <w:rFonts w:ascii="Arial" w:hAnsi="Arial" w:cs="Arial"/>
          <w:sz w:val="20"/>
        </w:rPr>
        <w:instrText xml:space="preserve"> FORMCHECKBOX </w:instrText>
      </w:r>
      <w:r w:rsidR="003B159B">
        <w:rPr>
          <w:rFonts w:ascii="Arial" w:hAnsi="Arial" w:cs="Arial"/>
          <w:sz w:val="20"/>
        </w:rPr>
      </w:r>
      <w:r w:rsidR="003B159B">
        <w:rPr>
          <w:rFonts w:ascii="Arial" w:hAnsi="Arial" w:cs="Arial"/>
          <w:sz w:val="20"/>
        </w:rPr>
        <w:fldChar w:fldCharType="separate"/>
      </w:r>
      <w:r w:rsidR="00DA75D0" w:rsidRPr="00DA75D0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ab/>
      </w:r>
      <w:r w:rsidR="00DA75D0" w:rsidRPr="00DA75D0">
        <w:rPr>
          <w:rFonts w:ascii="Arial" w:hAnsi="Arial" w:cs="Arial"/>
          <w:sz w:val="20"/>
        </w:rPr>
        <w:t>donnent mandat au mandataire, qui l’accepte, pour signer, en leur nom et pour leur compte, les modifications ultérieures du Marché Public ou de l’Accord-Cadre ;</w:t>
      </w:r>
    </w:p>
    <w:p w14:paraId="4591F816" w14:textId="3522B37A" w:rsidR="00DA75D0" w:rsidRPr="00DA75D0" w:rsidRDefault="00CA4EE8" w:rsidP="00F117DB">
      <w:pPr>
        <w:tabs>
          <w:tab w:val="left" w:pos="851"/>
          <w:tab w:val="left" w:pos="1134"/>
        </w:tabs>
        <w:spacing w:before="60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ab/>
      </w:r>
      <w:r w:rsidR="00DA75D0"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="00DA75D0" w:rsidRPr="00DA75D0">
        <w:rPr>
          <w:rFonts w:ascii="Arial" w:hAnsi="Arial" w:cs="Arial"/>
          <w:sz w:val="20"/>
        </w:rPr>
        <w:instrText xml:space="preserve"> FORMCHECKBOX </w:instrText>
      </w:r>
      <w:r w:rsidR="003B159B">
        <w:rPr>
          <w:rFonts w:ascii="Arial" w:hAnsi="Arial" w:cs="Arial"/>
          <w:sz w:val="20"/>
        </w:rPr>
      </w:r>
      <w:r w:rsidR="003B159B">
        <w:rPr>
          <w:rFonts w:ascii="Arial" w:hAnsi="Arial" w:cs="Arial"/>
          <w:sz w:val="20"/>
        </w:rPr>
        <w:fldChar w:fldCharType="separate"/>
      </w:r>
      <w:r w:rsidR="00DA75D0" w:rsidRPr="00DA75D0"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i/>
          <w:iCs/>
          <w:sz w:val="20"/>
        </w:rPr>
        <w:tab/>
      </w:r>
      <w:r w:rsidR="00DA75D0" w:rsidRPr="00DA75D0">
        <w:rPr>
          <w:rFonts w:ascii="Arial" w:hAnsi="Arial" w:cs="Arial"/>
          <w:sz w:val="20"/>
        </w:rPr>
        <w:t>donnent mandat au mandataire dans les conditions définies ci-dessous :</w:t>
      </w:r>
    </w:p>
    <w:p w14:paraId="0BE72B67" w14:textId="59EB4C90" w:rsidR="00DA75D0" w:rsidRPr="00F117DB" w:rsidRDefault="00CA4EE8" w:rsidP="00F117DB">
      <w:pPr>
        <w:tabs>
          <w:tab w:val="left" w:pos="851"/>
          <w:tab w:val="left" w:pos="1134"/>
        </w:tabs>
        <w:spacing w:after="120"/>
        <w:jc w:val="both"/>
        <w:rPr>
          <w:rFonts w:ascii="Arial" w:hAnsi="Arial" w:cs="Arial"/>
          <w:i/>
          <w:color w:val="0070C0"/>
          <w:sz w:val="18"/>
        </w:rPr>
      </w:pPr>
      <w:r w:rsidRPr="00F117DB">
        <w:rPr>
          <w:rFonts w:ascii="Arial" w:hAnsi="Arial" w:cs="Arial"/>
          <w:i/>
          <w:color w:val="0070C0"/>
          <w:sz w:val="18"/>
        </w:rPr>
        <w:tab/>
      </w:r>
      <w:r w:rsidRPr="00F117DB">
        <w:rPr>
          <w:rFonts w:ascii="Arial" w:hAnsi="Arial" w:cs="Arial"/>
          <w:i/>
          <w:color w:val="0070C0"/>
          <w:sz w:val="18"/>
        </w:rPr>
        <w:tab/>
      </w:r>
      <w:r w:rsidR="00DA75D0" w:rsidRPr="00F117DB">
        <w:rPr>
          <w:rFonts w:ascii="Arial" w:hAnsi="Arial" w:cs="Arial"/>
          <w:i/>
          <w:color w:val="0070C0"/>
          <w:sz w:val="18"/>
        </w:rPr>
        <w:t>(Donner des précisions sur l’étendue du mandat.)</w:t>
      </w:r>
    </w:p>
    <w:p w14:paraId="3E78C5DE" w14:textId="77777777" w:rsidR="00DA75D0" w:rsidRPr="00DA75D0" w:rsidRDefault="00DA75D0" w:rsidP="00DA75D0">
      <w:pPr>
        <w:tabs>
          <w:tab w:val="left" w:pos="851"/>
        </w:tabs>
        <w:spacing w:before="60" w:after="60"/>
        <w:rPr>
          <w:rFonts w:ascii="Arial" w:hAnsi="Arial" w:cs="Arial"/>
          <w:sz w:val="20"/>
          <w:highlight w:val="yellow"/>
        </w:rPr>
      </w:pPr>
    </w:p>
    <w:tbl>
      <w:tblPr>
        <w:tblW w:w="9776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2688"/>
        <w:gridCol w:w="2268"/>
      </w:tblGrid>
      <w:tr w:rsidR="00DA75D0" w:rsidRPr="00DA75D0" w14:paraId="3D5A5437" w14:textId="77777777" w:rsidTr="00DA75D0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B9902" w14:textId="77777777" w:rsidR="00DA75D0" w:rsidRPr="00DA75D0" w:rsidRDefault="00DA75D0" w:rsidP="003537F6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 xml:space="preserve">Nom, prénom et qualité du signataire </w:t>
            </w:r>
            <w:r w:rsidRPr="00DA75D0">
              <w:rPr>
                <w:rFonts w:ascii="Arial" w:hAnsi="Arial" w:cs="Arial"/>
                <w:b/>
                <w:bCs/>
                <w:sz w:val="20"/>
                <w:vertAlign w:val="superscript"/>
              </w:rPr>
              <w:t>(*)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9C6E2" w14:textId="77777777" w:rsidR="00DA75D0" w:rsidRPr="00DA75D0" w:rsidRDefault="00DA75D0" w:rsidP="003537F6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F87D2" w14:textId="77777777" w:rsidR="00DA75D0" w:rsidRPr="00DA75D0" w:rsidRDefault="00DA75D0" w:rsidP="003537F6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Signature</w:t>
            </w:r>
          </w:p>
        </w:tc>
      </w:tr>
      <w:tr w:rsidR="00DA75D0" w:rsidRPr="00DA75D0" w14:paraId="3BD3CCCD" w14:textId="77777777" w:rsidTr="00DA75D0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5D878D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60BFC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67B45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DA75D0" w:rsidRPr="00DA75D0" w14:paraId="4E2DEC16" w14:textId="77777777" w:rsidTr="00DA75D0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499EE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7227E8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1F76D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DA75D0" w:rsidRPr="00DA75D0" w14:paraId="04F64642" w14:textId="77777777" w:rsidTr="00DA75D0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D983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36868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9343F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DA75D0" w:rsidRPr="00DA75D0" w14:paraId="02F1C49F" w14:textId="77777777" w:rsidTr="00DA75D0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6F1FEB5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C55074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AC3ECA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1010B758" w14:textId="77777777" w:rsidR="00DA75D0" w:rsidRPr="00F117DB" w:rsidRDefault="00DA75D0" w:rsidP="00DA75D0">
      <w:pPr>
        <w:tabs>
          <w:tab w:val="left" w:pos="851"/>
        </w:tabs>
        <w:spacing w:before="60" w:after="60"/>
        <w:jc w:val="both"/>
        <w:rPr>
          <w:rFonts w:ascii="Arial" w:hAnsi="Arial" w:cs="Arial"/>
          <w:i/>
          <w:color w:val="0070C0"/>
          <w:sz w:val="18"/>
        </w:rPr>
      </w:pPr>
      <w:r w:rsidRPr="00F117DB">
        <w:rPr>
          <w:rFonts w:ascii="Arial" w:hAnsi="Arial" w:cs="Arial"/>
          <w:i/>
          <w:color w:val="0070C0"/>
          <w:sz w:val="18"/>
          <w:vertAlign w:val="superscript"/>
        </w:rPr>
        <w:t xml:space="preserve"> (*)</w:t>
      </w:r>
      <w:r w:rsidRPr="00F117DB">
        <w:rPr>
          <w:rFonts w:ascii="Arial" w:hAnsi="Arial" w:cs="Arial"/>
          <w:i/>
          <w:color w:val="0070C0"/>
          <w:sz w:val="18"/>
        </w:rPr>
        <w:t xml:space="preserve"> Le signataire doit avoir le pouvoir d’engager la personne qu’il représente.</w:t>
      </w:r>
    </w:p>
    <w:p w14:paraId="3097B4E7" w14:textId="23430111" w:rsidR="00F117DB" w:rsidRDefault="00F117DB">
      <w:pPr>
        <w:spacing w:after="160" w:line="259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5C8CBAEC" w14:textId="77777777" w:rsidR="00AD36F8" w:rsidRPr="00DA75D0" w:rsidRDefault="00AD36F8" w:rsidP="00AD36F8">
      <w:pPr>
        <w:rPr>
          <w:rFonts w:ascii="Arial" w:hAnsi="Arial" w:cs="Arial"/>
          <w:sz w:val="20"/>
        </w:rPr>
      </w:pPr>
    </w:p>
    <w:p w14:paraId="58506D99" w14:textId="23FF8C7B" w:rsidR="00C6638F" w:rsidRPr="00DA75D0" w:rsidRDefault="00E84036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120" w:after="120"/>
        <w:ind w:left="426" w:hanging="426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IDENTIFICATION ET SIGNATURE DE L’ACHETEUR</w:t>
      </w:r>
    </w:p>
    <w:p w14:paraId="3FAD2AE8" w14:textId="77777777" w:rsidR="00091753" w:rsidRPr="00DA75D0" w:rsidRDefault="00091753" w:rsidP="00091753">
      <w:pPr>
        <w:rPr>
          <w:rFonts w:ascii="Arial" w:hAnsi="Arial" w:cs="Arial"/>
          <w:sz w:val="20"/>
        </w:rPr>
      </w:pPr>
    </w:p>
    <w:p w14:paraId="7153DBB2" w14:textId="77777777" w:rsidR="00091753" w:rsidRPr="00DA75D0" w:rsidRDefault="00091753" w:rsidP="00091753">
      <w:pPr>
        <w:numPr>
          <w:ilvl w:val="0"/>
          <w:numId w:val="14"/>
        </w:numPr>
        <w:spacing w:before="60" w:after="60"/>
        <w:ind w:left="426" w:firstLine="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Désignation du Pouvoir Adjudicateur :</w:t>
      </w:r>
    </w:p>
    <w:p w14:paraId="39203E91" w14:textId="77777777" w:rsidR="00091753" w:rsidRPr="00DA75D0" w:rsidRDefault="00091753" w:rsidP="00083D9B">
      <w:pPr>
        <w:spacing w:before="60" w:after="60"/>
        <w:ind w:left="709"/>
        <w:jc w:val="both"/>
        <w:rPr>
          <w:rFonts w:ascii="Arial" w:hAnsi="Arial" w:cs="Arial"/>
          <w:color w:val="000000"/>
          <w:sz w:val="20"/>
        </w:rPr>
      </w:pPr>
      <w:r w:rsidRPr="00DA75D0">
        <w:rPr>
          <w:rFonts w:ascii="Arial" w:hAnsi="Arial" w:cs="Arial"/>
          <w:sz w:val="20"/>
        </w:rPr>
        <w:t>MINARM/SGA/SID/Atlantique (Ministère des Armées / Secrétariat Général pour l'Administration /</w:t>
      </w:r>
      <w:r w:rsidRPr="00DA75D0">
        <w:rPr>
          <w:rFonts w:ascii="Arial" w:hAnsi="Arial" w:cs="Arial"/>
          <w:color w:val="000000"/>
          <w:sz w:val="20"/>
        </w:rPr>
        <w:t xml:space="preserve"> Service d'Infrastructure de la Défense </w:t>
      </w:r>
      <w:r w:rsidRPr="00DA75D0">
        <w:rPr>
          <w:rFonts w:ascii="Arial" w:hAnsi="Arial" w:cs="Arial"/>
          <w:sz w:val="20"/>
        </w:rPr>
        <w:t>/</w:t>
      </w:r>
      <w:r w:rsidRPr="00DA75D0">
        <w:rPr>
          <w:rFonts w:ascii="Arial" w:hAnsi="Arial" w:cs="Arial"/>
          <w:color w:val="000000"/>
          <w:sz w:val="20"/>
        </w:rPr>
        <w:t xml:space="preserve"> Atlantique</w:t>
      </w:r>
      <w:r w:rsidRPr="00DA75D0">
        <w:rPr>
          <w:rFonts w:ascii="Arial" w:hAnsi="Arial" w:cs="Arial"/>
          <w:sz w:val="20"/>
        </w:rPr>
        <w:t>).</w:t>
      </w:r>
    </w:p>
    <w:p w14:paraId="250D00BE" w14:textId="77777777" w:rsidR="00091753" w:rsidRPr="00DA75D0" w:rsidRDefault="00091753" w:rsidP="0009175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rFonts w:ascii="Arial" w:hAnsi="Arial" w:cs="Arial"/>
          <w:i/>
          <w:sz w:val="20"/>
        </w:rPr>
      </w:pPr>
    </w:p>
    <w:p w14:paraId="7EE2381C" w14:textId="77777777" w:rsidR="00091753" w:rsidRPr="00DA75D0" w:rsidRDefault="00091753" w:rsidP="00091753">
      <w:pPr>
        <w:numPr>
          <w:ilvl w:val="0"/>
          <w:numId w:val="14"/>
        </w:numPr>
        <w:spacing w:before="60" w:after="60"/>
        <w:ind w:left="426" w:firstLine="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Nom, prénom, qualité du Représentant du Pouvoir Adjudicateur :</w:t>
      </w:r>
    </w:p>
    <w:p w14:paraId="478F8820" w14:textId="77777777" w:rsidR="00091753" w:rsidRPr="00DA75D0" w:rsidRDefault="00091753" w:rsidP="00083D9B">
      <w:pPr>
        <w:pStyle w:val="Corpsdetexte"/>
        <w:tabs>
          <w:tab w:val="left" w:pos="2268"/>
        </w:tabs>
        <w:spacing w:before="60" w:after="60"/>
        <w:ind w:left="709"/>
        <w:jc w:val="both"/>
        <w:rPr>
          <w:rFonts w:ascii="Arial" w:hAnsi="Arial" w:cs="Arial"/>
          <w:b w:val="0"/>
          <w:bCs/>
          <w:i/>
          <w:sz w:val="20"/>
        </w:rPr>
      </w:pPr>
      <w:r w:rsidRPr="00DA75D0">
        <w:rPr>
          <w:rFonts w:ascii="Arial" w:hAnsi="Arial" w:cs="Arial"/>
          <w:b w:val="0"/>
          <w:bCs/>
          <w:sz w:val="20"/>
        </w:rPr>
        <w:t>L’Ingénieur Général des Travaux Maritimes Roland BOUTIN, Directeur du SID Atlantique.</w:t>
      </w:r>
    </w:p>
    <w:p w14:paraId="68661A80" w14:textId="77777777" w:rsidR="00091753" w:rsidRPr="00DA75D0" w:rsidRDefault="00091753" w:rsidP="0009175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rFonts w:ascii="Arial" w:hAnsi="Arial" w:cs="Arial"/>
          <w:i/>
          <w:sz w:val="20"/>
        </w:rPr>
      </w:pPr>
    </w:p>
    <w:p w14:paraId="30138967" w14:textId="77777777" w:rsidR="00091753" w:rsidRPr="00DA75D0" w:rsidRDefault="00091753" w:rsidP="00091753">
      <w:pPr>
        <w:numPr>
          <w:ilvl w:val="0"/>
          <w:numId w:val="4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 xml:space="preserve">Interlocuteur PME-PMI : </w:t>
      </w:r>
    </w:p>
    <w:p w14:paraId="788AF348" w14:textId="77777777" w:rsidR="00091753" w:rsidRPr="00DA75D0" w:rsidRDefault="00091753" w:rsidP="00083D9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09"/>
        <w:jc w:val="both"/>
        <w:rPr>
          <w:rFonts w:ascii="Arial" w:hAnsi="Arial" w:cs="Arial"/>
          <w:bCs/>
          <w:snapToGrid w:val="0"/>
          <w:sz w:val="20"/>
        </w:rPr>
      </w:pPr>
      <w:r w:rsidRPr="00DA75D0">
        <w:rPr>
          <w:rFonts w:ascii="Arial" w:hAnsi="Arial" w:cs="Arial"/>
          <w:bCs/>
          <w:iCs/>
          <w:sz w:val="20"/>
        </w:rPr>
        <w:t>Madame la Cheffe du Bureau Achats Métier</w:t>
      </w:r>
      <w:r w:rsidRPr="00DA75D0">
        <w:rPr>
          <w:rFonts w:ascii="Arial" w:hAnsi="Arial" w:cs="Arial"/>
          <w:bCs/>
          <w:snapToGrid w:val="0"/>
          <w:sz w:val="20"/>
        </w:rPr>
        <w:t xml:space="preserve"> du SID Atlantique.</w:t>
      </w:r>
    </w:p>
    <w:p w14:paraId="05A3FA36" w14:textId="77777777" w:rsidR="00091753" w:rsidRPr="00DA75D0" w:rsidRDefault="00091753" w:rsidP="00083D9B">
      <w:pPr>
        <w:ind w:left="709"/>
        <w:jc w:val="both"/>
        <w:rPr>
          <w:rFonts w:ascii="Arial" w:hAnsi="Arial" w:cs="Arial"/>
          <w:bCs/>
          <w:sz w:val="20"/>
        </w:rPr>
      </w:pPr>
      <w:r w:rsidRPr="00DA75D0">
        <w:rPr>
          <w:rFonts w:ascii="Arial" w:hAnsi="Arial" w:cs="Arial"/>
          <w:sz w:val="20"/>
        </w:rPr>
        <w:t xml:space="preserve">Adresse postale : </w:t>
      </w:r>
      <w:r w:rsidRPr="00DA75D0">
        <w:rPr>
          <w:rFonts w:ascii="Arial" w:hAnsi="Arial" w:cs="Arial"/>
          <w:bCs/>
          <w:sz w:val="20"/>
        </w:rPr>
        <w:t>BCRM de Brest – SID Atlantique - Service Achats Infrastructure - CC16 - 29240 Brest Cedex 9.</w:t>
      </w:r>
    </w:p>
    <w:p w14:paraId="7EC29034" w14:textId="77777777" w:rsidR="00091753" w:rsidRPr="00DA75D0" w:rsidRDefault="00091753" w:rsidP="00083D9B">
      <w:pPr>
        <w:spacing w:before="60" w:after="60"/>
        <w:ind w:left="709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 xml:space="preserve">Adresse électronique      : </w:t>
      </w:r>
      <w:hyperlink r:id="rId15" w:history="1">
        <w:r w:rsidRPr="00DA75D0">
          <w:rPr>
            <w:rStyle w:val="Lienhypertexte"/>
            <w:rFonts w:ascii="Arial" w:hAnsi="Arial" w:cs="Arial"/>
            <w:sz w:val="20"/>
          </w:rPr>
          <w:t>sid-atlantique-sd-ac-soutien-achat.contact.fct@intradef.gouv.fr</w:t>
        </w:r>
      </w:hyperlink>
    </w:p>
    <w:p w14:paraId="092309A3" w14:textId="77777777" w:rsidR="00091753" w:rsidRPr="00DA75D0" w:rsidRDefault="00091753" w:rsidP="00091753">
      <w:pPr>
        <w:spacing w:before="60" w:after="60"/>
        <w:ind w:left="426" w:firstLine="282"/>
        <w:jc w:val="both"/>
        <w:rPr>
          <w:rFonts w:ascii="Arial" w:hAnsi="Arial" w:cs="Arial"/>
          <w:sz w:val="20"/>
        </w:rPr>
      </w:pPr>
    </w:p>
    <w:p w14:paraId="203577AD" w14:textId="77777777" w:rsidR="00091753" w:rsidRPr="00DA75D0" w:rsidRDefault="00091753" w:rsidP="00091753">
      <w:pPr>
        <w:numPr>
          <w:ilvl w:val="0"/>
          <w:numId w:val="4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 xml:space="preserve">Personne habilitée à délivrer l'exemplaire unique devant former titre en cas de nantissement ou le certificat de cessibilité : </w:t>
      </w:r>
    </w:p>
    <w:p w14:paraId="3E3CE9EF" w14:textId="77777777" w:rsidR="00091753" w:rsidRPr="00DA75D0" w:rsidRDefault="00091753" w:rsidP="00083D9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709"/>
        <w:jc w:val="both"/>
        <w:rPr>
          <w:rFonts w:ascii="Arial" w:hAnsi="Arial" w:cs="Arial"/>
          <w:bCs/>
          <w:snapToGrid w:val="0"/>
          <w:sz w:val="20"/>
        </w:rPr>
      </w:pPr>
      <w:r w:rsidRPr="00DA75D0">
        <w:rPr>
          <w:rFonts w:ascii="Arial" w:hAnsi="Arial" w:cs="Arial"/>
          <w:bCs/>
          <w:iCs/>
          <w:sz w:val="20"/>
        </w:rPr>
        <w:t>Madame la</w:t>
      </w:r>
      <w:r w:rsidRPr="00DA75D0">
        <w:rPr>
          <w:rFonts w:ascii="Arial" w:hAnsi="Arial" w:cs="Arial"/>
          <w:bCs/>
          <w:snapToGrid w:val="0"/>
          <w:sz w:val="20"/>
        </w:rPr>
        <w:t xml:space="preserve"> cheffe du "Bureau des Achats Métier" du SID Atlantique.</w:t>
      </w:r>
    </w:p>
    <w:p w14:paraId="41E7579B" w14:textId="77777777" w:rsidR="00091753" w:rsidRPr="00DA75D0" w:rsidRDefault="00091753" w:rsidP="00083D9B">
      <w:pPr>
        <w:ind w:left="709"/>
        <w:jc w:val="both"/>
        <w:rPr>
          <w:rFonts w:ascii="Arial" w:hAnsi="Arial" w:cs="Arial"/>
          <w:bCs/>
          <w:sz w:val="20"/>
        </w:rPr>
      </w:pPr>
      <w:r w:rsidRPr="00DA75D0">
        <w:rPr>
          <w:rFonts w:ascii="Arial" w:hAnsi="Arial" w:cs="Arial"/>
          <w:sz w:val="20"/>
        </w:rPr>
        <w:t xml:space="preserve">Adresse postale : </w:t>
      </w:r>
      <w:r w:rsidRPr="00DA75D0">
        <w:rPr>
          <w:rFonts w:ascii="Arial" w:hAnsi="Arial" w:cs="Arial"/>
          <w:bCs/>
          <w:sz w:val="20"/>
        </w:rPr>
        <w:t>BCRM de Brest – SID Atlantique - Service Achats Infrastructure - CC16 - 29240 Brest Cedex 9.</w:t>
      </w:r>
    </w:p>
    <w:p w14:paraId="6318B0B8" w14:textId="77777777" w:rsidR="00091753" w:rsidRPr="00DA75D0" w:rsidRDefault="00091753" w:rsidP="00083D9B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709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 xml:space="preserve">Adresse électronique      : </w:t>
      </w:r>
      <w:hyperlink r:id="rId16" w:history="1">
        <w:r w:rsidRPr="00DA75D0">
          <w:rPr>
            <w:rStyle w:val="Lienhypertexte"/>
            <w:rFonts w:ascii="Arial" w:hAnsi="Arial" w:cs="Arial"/>
            <w:sz w:val="20"/>
          </w:rPr>
          <w:t>sid-atlantique-sd-ac-soutien-achat.contact.fct@intradef.gouv.fr</w:t>
        </w:r>
      </w:hyperlink>
    </w:p>
    <w:p w14:paraId="454073C3" w14:textId="77777777" w:rsidR="00091753" w:rsidRPr="00DA75D0" w:rsidRDefault="00091753" w:rsidP="0009175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rFonts w:ascii="Arial" w:hAnsi="Arial" w:cs="Arial"/>
          <w:sz w:val="20"/>
        </w:rPr>
      </w:pPr>
    </w:p>
    <w:p w14:paraId="54A5CF6A" w14:textId="77777777" w:rsidR="00091753" w:rsidRPr="00DA75D0" w:rsidRDefault="00091753" w:rsidP="004D7EA0">
      <w:pPr>
        <w:numPr>
          <w:ilvl w:val="0"/>
          <w:numId w:val="14"/>
        </w:numPr>
        <w:spacing w:before="60" w:after="60"/>
        <w:ind w:left="709" w:hanging="283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Personne habilitée à donner les renseignements prévus relatif au nantissement ou aux cessions de créances :</w:t>
      </w:r>
    </w:p>
    <w:p w14:paraId="7812EB99" w14:textId="77777777" w:rsidR="00091753" w:rsidRPr="00DA75D0" w:rsidRDefault="00091753" w:rsidP="004D7EA0">
      <w:pPr>
        <w:spacing w:before="120"/>
        <w:ind w:left="709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bCs/>
          <w:iCs/>
          <w:sz w:val="20"/>
        </w:rPr>
        <w:t xml:space="preserve">Monsieur le chef </w:t>
      </w:r>
      <w:r w:rsidRPr="00DA75D0">
        <w:rPr>
          <w:rFonts w:ascii="Arial" w:hAnsi="Arial" w:cs="Arial"/>
          <w:sz w:val="20"/>
        </w:rPr>
        <w:t>du Bureau Comptabilité - Exécution de la Dépense</w:t>
      </w:r>
    </w:p>
    <w:p w14:paraId="08E54179" w14:textId="77777777" w:rsidR="00091753" w:rsidRPr="00DA75D0" w:rsidRDefault="00091753" w:rsidP="004D7EA0">
      <w:pPr>
        <w:ind w:left="709"/>
        <w:jc w:val="both"/>
        <w:rPr>
          <w:rFonts w:ascii="Arial" w:hAnsi="Arial" w:cs="Arial"/>
          <w:bCs/>
          <w:sz w:val="20"/>
        </w:rPr>
      </w:pPr>
      <w:r w:rsidRPr="00DA75D0">
        <w:rPr>
          <w:rFonts w:ascii="Arial" w:hAnsi="Arial" w:cs="Arial"/>
          <w:sz w:val="20"/>
        </w:rPr>
        <w:t xml:space="preserve">Adresse postale : </w:t>
      </w:r>
      <w:r w:rsidRPr="00DA75D0">
        <w:rPr>
          <w:rFonts w:ascii="Arial" w:hAnsi="Arial" w:cs="Arial"/>
          <w:bCs/>
          <w:sz w:val="20"/>
        </w:rPr>
        <w:t>BCRM de Brest – SID Atlantique - PLAN/BCED - CC16 - 29240 Brest Cedex 9.</w:t>
      </w:r>
    </w:p>
    <w:p w14:paraId="5E0D8038" w14:textId="77777777" w:rsidR="00091753" w:rsidRPr="00DA75D0" w:rsidRDefault="00091753" w:rsidP="004D7EA0">
      <w:pPr>
        <w:ind w:left="709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 xml:space="preserve">Adresse électronique : </w:t>
      </w:r>
      <w:hyperlink r:id="rId17" w:history="1">
        <w:r w:rsidRPr="00DA75D0">
          <w:rPr>
            <w:rStyle w:val="Lienhypertexte"/>
            <w:rFonts w:ascii="Arial" w:hAnsi="Arial" w:cs="Arial"/>
            <w:sz w:val="20"/>
          </w:rPr>
          <w:t>sid-atlantique-sd-ac-liquid-facture.contact.fct@intradef.gouv.fr</w:t>
        </w:r>
      </w:hyperlink>
    </w:p>
    <w:p w14:paraId="46FCC633" w14:textId="77777777" w:rsidR="00091753" w:rsidRPr="00DA75D0" w:rsidRDefault="00091753" w:rsidP="00091753">
      <w:pPr>
        <w:spacing w:before="60" w:after="60"/>
        <w:ind w:left="426"/>
        <w:jc w:val="both"/>
        <w:rPr>
          <w:rFonts w:ascii="Arial" w:hAnsi="Arial" w:cs="Arial"/>
          <w:bCs/>
          <w:sz w:val="20"/>
        </w:rPr>
      </w:pPr>
    </w:p>
    <w:p w14:paraId="6A4C74E8" w14:textId="77777777" w:rsidR="00091753" w:rsidRPr="00DA75D0" w:rsidRDefault="00091753" w:rsidP="00091753">
      <w:pPr>
        <w:numPr>
          <w:ilvl w:val="0"/>
          <w:numId w:val="14"/>
        </w:numPr>
        <w:spacing w:before="60" w:after="60"/>
        <w:ind w:left="426" w:firstLine="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Interlocuteur paiement des factures :</w:t>
      </w:r>
    </w:p>
    <w:p w14:paraId="122DD515" w14:textId="77777777" w:rsidR="00091753" w:rsidRPr="00DA75D0" w:rsidRDefault="00091753" w:rsidP="004D7EA0">
      <w:pPr>
        <w:pStyle w:val="titremarge"/>
        <w:tabs>
          <w:tab w:val="left" w:pos="1134"/>
          <w:tab w:val="left" w:pos="2835"/>
        </w:tabs>
        <w:ind w:left="709"/>
        <w:jc w:val="both"/>
        <w:rPr>
          <w:rFonts w:ascii="Arial" w:hAnsi="Arial" w:cs="Arial"/>
          <w:bCs/>
        </w:rPr>
      </w:pPr>
      <w:r w:rsidRPr="00DA75D0">
        <w:rPr>
          <w:rFonts w:ascii="Arial" w:hAnsi="Arial" w:cs="Arial"/>
          <w:bCs/>
        </w:rPr>
        <w:t>Le chef du service facturier</w:t>
      </w:r>
    </w:p>
    <w:p w14:paraId="03543038" w14:textId="77777777" w:rsidR="00091753" w:rsidRPr="00DA75D0" w:rsidRDefault="00091753" w:rsidP="004D7EA0">
      <w:pPr>
        <w:pStyle w:val="titremarge"/>
        <w:tabs>
          <w:tab w:val="left" w:pos="1134"/>
          <w:tab w:val="left" w:pos="2835"/>
        </w:tabs>
        <w:ind w:left="709"/>
        <w:jc w:val="both"/>
        <w:rPr>
          <w:rFonts w:ascii="Arial" w:hAnsi="Arial" w:cs="Arial"/>
          <w:bCs/>
        </w:rPr>
      </w:pPr>
      <w:r w:rsidRPr="00DA75D0">
        <w:rPr>
          <w:rFonts w:ascii="Arial" w:hAnsi="Arial" w:cs="Arial"/>
          <w:bCs/>
        </w:rPr>
        <w:t>BCRM de Brest - SID Atlantique - Service facturier - CC16 - 29249 Brest Cedex 9</w:t>
      </w:r>
    </w:p>
    <w:p w14:paraId="4FCA808D" w14:textId="77777777" w:rsidR="00091753" w:rsidRPr="00DA75D0" w:rsidRDefault="00091753" w:rsidP="004D7EA0">
      <w:pPr>
        <w:pStyle w:val="titremarge"/>
        <w:tabs>
          <w:tab w:val="left" w:pos="1134"/>
          <w:tab w:val="left" w:pos="2835"/>
        </w:tabs>
        <w:ind w:left="709"/>
        <w:jc w:val="both"/>
        <w:rPr>
          <w:rFonts w:ascii="Arial" w:hAnsi="Arial" w:cs="Arial"/>
          <w:bCs/>
        </w:rPr>
      </w:pPr>
      <w:r w:rsidRPr="00DA75D0">
        <w:rPr>
          <w:rFonts w:ascii="Arial" w:hAnsi="Arial" w:cs="Arial"/>
          <w:bCs/>
        </w:rPr>
        <w:t xml:space="preserve">Adresse électronique </w:t>
      </w:r>
      <w:r w:rsidRPr="00DA75D0">
        <w:rPr>
          <w:rFonts w:ascii="Arial" w:hAnsi="Arial" w:cs="Arial"/>
          <w:bCs/>
        </w:rPr>
        <w:tab/>
        <w:t>:</w:t>
      </w:r>
      <w:hyperlink r:id="rId18" w:history="1">
        <w:r w:rsidRPr="00DA75D0">
          <w:rPr>
            <w:rStyle w:val="Lienhypertexte"/>
            <w:rFonts w:ascii="Arial" w:hAnsi="Arial" w:cs="Arial"/>
          </w:rPr>
          <w:t>sid-atlantique-sd-ac-liquid-facture.contact.fct@intradef.gouv.fr</w:t>
        </w:r>
      </w:hyperlink>
    </w:p>
    <w:p w14:paraId="26B28182" w14:textId="77777777" w:rsidR="00091753" w:rsidRPr="00DA75D0" w:rsidRDefault="00091753" w:rsidP="004D7EA0">
      <w:pPr>
        <w:ind w:left="709"/>
        <w:rPr>
          <w:rFonts w:ascii="Arial" w:hAnsi="Arial" w:cs="Arial"/>
          <w:bCs/>
          <w:sz w:val="20"/>
        </w:rPr>
      </w:pPr>
      <w:r w:rsidRPr="00DA75D0">
        <w:rPr>
          <w:rFonts w:ascii="Arial" w:hAnsi="Arial" w:cs="Arial"/>
          <w:bCs/>
          <w:sz w:val="20"/>
        </w:rPr>
        <w:t>Téléphone </w:t>
      </w:r>
      <w:r w:rsidRPr="00DA75D0">
        <w:rPr>
          <w:rFonts w:ascii="Arial" w:hAnsi="Arial" w:cs="Arial"/>
          <w:bCs/>
          <w:sz w:val="20"/>
        </w:rPr>
        <w:tab/>
        <w:t xml:space="preserve"> </w:t>
      </w:r>
      <w:r w:rsidRPr="00DA75D0">
        <w:rPr>
          <w:rFonts w:ascii="Arial" w:hAnsi="Arial" w:cs="Arial"/>
          <w:bCs/>
          <w:sz w:val="20"/>
        </w:rPr>
        <w:tab/>
        <w:t xml:space="preserve">: 02.98.14.83.34 / 02.98.14.82.26 / 02.98.14.80.72 </w:t>
      </w:r>
    </w:p>
    <w:p w14:paraId="291F325E" w14:textId="77777777" w:rsidR="00091753" w:rsidRPr="00DA75D0" w:rsidRDefault="00091753" w:rsidP="0009175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rFonts w:ascii="Arial" w:hAnsi="Arial" w:cs="Arial"/>
          <w:i/>
          <w:sz w:val="20"/>
        </w:rPr>
      </w:pPr>
    </w:p>
    <w:p w14:paraId="2CDC0755" w14:textId="77777777" w:rsidR="00091753" w:rsidRPr="00DA75D0" w:rsidRDefault="00091753" w:rsidP="00091753">
      <w:pPr>
        <w:numPr>
          <w:ilvl w:val="0"/>
          <w:numId w:val="14"/>
        </w:numPr>
        <w:spacing w:before="60" w:after="60"/>
        <w:ind w:left="426" w:firstLine="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Désignation, adresse, numéro de téléphone du comptable assignataire :</w:t>
      </w:r>
    </w:p>
    <w:p w14:paraId="101210CA" w14:textId="77777777" w:rsidR="00091753" w:rsidRPr="00DA75D0" w:rsidRDefault="00091753" w:rsidP="00E8142B">
      <w:pPr>
        <w:pStyle w:val="titremarge"/>
        <w:tabs>
          <w:tab w:val="left" w:pos="1134"/>
          <w:tab w:val="left" w:pos="2835"/>
        </w:tabs>
        <w:ind w:left="709"/>
        <w:jc w:val="both"/>
        <w:rPr>
          <w:rFonts w:ascii="Arial" w:hAnsi="Arial" w:cs="Arial"/>
          <w:bCs/>
        </w:rPr>
      </w:pPr>
      <w:r w:rsidRPr="00DA75D0">
        <w:rPr>
          <w:rFonts w:ascii="Arial" w:hAnsi="Arial" w:cs="Arial"/>
          <w:bCs/>
        </w:rPr>
        <w:t>Monsieur le directeur départemental des finances publiques des Landes</w:t>
      </w:r>
    </w:p>
    <w:p w14:paraId="201ABEBF" w14:textId="77777777" w:rsidR="00091753" w:rsidRPr="00DA75D0" w:rsidRDefault="00091753" w:rsidP="00E8142B">
      <w:pPr>
        <w:pStyle w:val="titremarge"/>
        <w:tabs>
          <w:tab w:val="left" w:pos="1134"/>
          <w:tab w:val="left" w:pos="2835"/>
        </w:tabs>
        <w:ind w:left="709" w:right="-709"/>
        <w:jc w:val="both"/>
        <w:rPr>
          <w:rFonts w:ascii="Arial" w:hAnsi="Arial" w:cs="Arial"/>
        </w:rPr>
      </w:pPr>
      <w:r w:rsidRPr="00DA75D0">
        <w:rPr>
          <w:rFonts w:ascii="Arial" w:hAnsi="Arial" w:cs="Arial"/>
        </w:rPr>
        <w:t>23, Rue Armand Dulamon - Boîte Postale 309 - 40011 Mont de Marsan Cedex</w:t>
      </w:r>
    </w:p>
    <w:p w14:paraId="3D14630E" w14:textId="34840CA7" w:rsidR="004D7EA0" w:rsidRDefault="004D7EA0">
      <w:pPr>
        <w:spacing w:after="160" w:line="259" w:lineRule="auto"/>
        <w:rPr>
          <w:rFonts w:ascii="Arial" w:hAnsi="Arial" w:cs="Arial"/>
          <w:sz w:val="20"/>
        </w:rPr>
      </w:pPr>
      <w:r>
        <w:rPr>
          <w:rFonts w:ascii="Arial" w:hAnsi="Arial" w:cs="Arial"/>
        </w:rPr>
        <w:br w:type="page"/>
      </w:r>
    </w:p>
    <w:p w14:paraId="48E637DC" w14:textId="77777777" w:rsidR="00091753" w:rsidRPr="00DA75D0" w:rsidRDefault="00091753" w:rsidP="00091753">
      <w:pPr>
        <w:pStyle w:val="titremarge"/>
        <w:tabs>
          <w:tab w:val="left" w:pos="1134"/>
          <w:tab w:val="left" w:pos="2835"/>
        </w:tabs>
        <w:spacing w:before="60" w:after="60"/>
        <w:ind w:left="426" w:right="-709"/>
        <w:jc w:val="both"/>
        <w:rPr>
          <w:rFonts w:ascii="Arial" w:hAnsi="Arial" w:cs="Arial"/>
        </w:rPr>
      </w:pPr>
    </w:p>
    <w:p w14:paraId="5228D65E" w14:textId="77777777" w:rsidR="00091753" w:rsidRPr="00DA75D0" w:rsidRDefault="00091753" w:rsidP="00091753">
      <w:pPr>
        <w:pStyle w:val="Titre1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cs="Arial"/>
          <w:sz w:val="20"/>
        </w:rPr>
      </w:pPr>
      <w:r w:rsidRPr="00DA75D0">
        <w:rPr>
          <w:rFonts w:cs="Arial"/>
          <w:sz w:val="20"/>
        </w:rPr>
        <w:t xml:space="preserve">E – DÉCISION DU POUVOIR ADJUDICATEUR  </w:t>
      </w:r>
    </w:p>
    <w:p w14:paraId="03B4BC87" w14:textId="77777777" w:rsidR="00091753" w:rsidRPr="00DA75D0" w:rsidRDefault="00091753" w:rsidP="003C090C">
      <w:pPr>
        <w:pStyle w:val="Texte"/>
        <w:spacing w:before="60" w:after="120"/>
        <w:ind w:firstLine="0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E1 - La présente offre est acceptée.</w:t>
      </w:r>
    </w:p>
    <w:p w14:paraId="47B13B7E" w14:textId="77777777" w:rsidR="00091753" w:rsidRPr="00DA75D0" w:rsidRDefault="00091753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sz w:val="20"/>
        </w:rPr>
      </w:pPr>
    </w:p>
    <w:p w14:paraId="53FE10E1" w14:textId="77777777" w:rsidR="00091753" w:rsidRPr="00DA75D0" w:rsidRDefault="00091753" w:rsidP="003C090C">
      <w:pPr>
        <w:pStyle w:val="Texte"/>
        <w:spacing w:before="120" w:after="120"/>
        <w:ind w:firstLine="0"/>
        <w:rPr>
          <w:rFonts w:ascii="Arial" w:hAnsi="Arial" w:cs="Arial"/>
          <w:b/>
          <w:bCs/>
          <w:sz w:val="20"/>
        </w:rPr>
      </w:pPr>
      <w:r w:rsidRPr="00DA75D0">
        <w:rPr>
          <w:rFonts w:ascii="Arial" w:hAnsi="Arial" w:cs="Arial"/>
          <w:b/>
          <w:bCs/>
          <w:sz w:val="20"/>
        </w:rPr>
        <w:t>E2 - Elle est complétée par les annexes suivantes :</w:t>
      </w:r>
    </w:p>
    <w:p w14:paraId="54DA5AFC" w14:textId="77777777" w:rsidR="00091753" w:rsidRPr="00DA75D0" w:rsidRDefault="00091753" w:rsidP="003C090C">
      <w:pPr>
        <w:spacing w:before="60" w:after="120"/>
        <w:ind w:left="1134"/>
        <w:jc w:val="both"/>
        <w:rPr>
          <w:rFonts w:ascii="Arial" w:hAnsi="Arial" w:cs="Arial"/>
          <w:iCs/>
          <w:sz w:val="20"/>
        </w:rPr>
      </w:pPr>
      <w:r w:rsidRPr="00DA75D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iCs/>
          <w:sz w:val="20"/>
        </w:rPr>
        <w:instrText xml:space="preserve"> FORMCHECKBOX </w:instrText>
      </w:r>
      <w:r w:rsidR="003B159B">
        <w:rPr>
          <w:rFonts w:ascii="Arial" w:hAnsi="Arial" w:cs="Arial"/>
          <w:iCs/>
          <w:sz w:val="20"/>
        </w:rPr>
      </w:r>
      <w:r w:rsidR="003B159B">
        <w:rPr>
          <w:rFonts w:ascii="Arial" w:hAnsi="Arial" w:cs="Arial"/>
          <w:iCs/>
          <w:sz w:val="20"/>
        </w:rPr>
        <w:fldChar w:fldCharType="separate"/>
      </w:r>
      <w:r w:rsidRPr="00DA75D0">
        <w:rPr>
          <w:rFonts w:ascii="Arial" w:hAnsi="Arial" w:cs="Arial"/>
          <w:iCs/>
          <w:sz w:val="20"/>
        </w:rPr>
        <w:fldChar w:fldCharType="end"/>
      </w:r>
      <w:r w:rsidRPr="00DA75D0">
        <w:rPr>
          <w:rFonts w:ascii="Arial" w:hAnsi="Arial" w:cs="Arial"/>
          <w:iCs/>
          <w:sz w:val="20"/>
        </w:rPr>
        <w:t xml:space="preserve"> Annexe n° 1 : RIB </w:t>
      </w:r>
    </w:p>
    <w:p w14:paraId="57E147D1" w14:textId="07B142E2" w:rsidR="00091753" w:rsidRPr="00DA75D0" w:rsidRDefault="00091753" w:rsidP="003C090C">
      <w:pPr>
        <w:spacing w:before="60" w:after="120"/>
        <w:ind w:left="1134"/>
        <w:jc w:val="both"/>
        <w:rPr>
          <w:rFonts w:ascii="Arial" w:hAnsi="Arial" w:cs="Arial"/>
          <w:iCs/>
          <w:sz w:val="20"/>
        </w:rPr>
      </w:pPr>
      <w:r w:rsidRPr="00DA75D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iCs/>
          <w:sz w:val="20"/>
        </w:rPr>
        <w:instrText xml:space="preserve"> FORMCHECKBOX </w:instrText>
      </w:r>
      <w:r w:rsidR="003B159B">
        <w:rPr>
          <w:rFonts w:ascii="Arial" w:hAnsi="Arial" w:cs="Arial"/>
          <w:iCs/>
          <w:sz w:val="20"/>
        </w:rPr>
      </w:r>
      <w:r w:rsidR="003B159B">
        <w:rPr>
          <w:rFonts w:ascii="Arial" w:hAnsi="Arial" w:cs="Arial"/>
          <w:iCs/>
          <w:sz w:val="20"/>
        </w:rPr>
        <w:fldChar w:fldCharType="separate"/>
      </w:r>
      <w:r w:rsidRPr="00DA75D0">
        <w:rPr>
          <w:rFonts w:ascii="Arial" w:hAnsi="Arial" w:cs="Arial"/>
          <w:iCs/>
          <w:sz w:val="20"/>
        </w:rPr>
        <w:fldChar w:fldCharType="end"/>
      </w:r>
      <w:r w:rsidRPr="00DA75D0">
        <w:rPr>
          <w:rFonts w:ascii="Arial" w:hAnsi="Arial" w:cs="Arial"/>
          <w:iCs/>
          <w:sz w:val="20"/>
        </w:rPr>
        <w:t xml:space="preserve"> Annexe n°</w:t>
      </w:r>
      <w:r w:rsidR="00377D8B">
        <w:rPr>
          <w:rFonts w:ascii="Arial" w:hAnsi="Arial" w:cs="Arial"/>
          <w:iCs/>
          <w:sz w:val="20"/>
        </w:rPr>
        <w:t xml:space="preserve"> </w:t>
      </w:r>
      <w:r w:rsidRPr="00DA75D0">
        <w:rPr>
          <w:rFonts w:ascii="Arial" w:hAnsi="Arial" w:cs="Arial"/>
          <w:iCs/>
          <w:sz w:val="20"/>
        </w:rPr>
        <w:t xml:space="preserve">2 : </w:t>
      </w:r>
      <w:r w:rsidR="00377D8B">
        <w:rPr>
          <w:rFonts w:ascii="Arial" w:hAnsi="Arial" w:cs="Arial"/>
          <w:iCs/>
          <w:sz w:val="20"/>
        </w:rPr>
        <w:t>EPF / BPU-DE</w:t>
      </w:r>
    </w:p>
    <w:p w14:paraId="1E09E6A6" w14:textId="77777777" w:rsidR="00EA73C8" w:rsidRPr="00DA75D0" w:rsidRDefault="00EA73C8" w:rsidP="003C090C">
      <w:pPr>
        <w:tabs>
          <w:tab w:val="left" w:pos="851"/>
          <w:tab w:val="left" w:pos="5245"/>
          <w:tab w:val="left" w:pos="7371"/>
          <w:tab w:val="left" w:pos="7655"/>
        </w:tabs>
        <w:suppressAutoHyphens/>
        <w:spacing w:after="120"/>
        <w:jc w:val="center"/>
        <w:rPr>
          <w:rFonts w:ascii="Arial" w:eastAsiaTheme="minorHAnsi" w:hAnsi="Arial" w:cs="Arial"/>
          <w:b/>
          <w:vanish/>
          <w:color w:val="FF0000"/>
          <w:sz w:val="20"/>
          <w:lang w:eastAsia="en-US"/>
        </w:rPr>
      </w:pPr>
    </w:p>
    <w:p w14:paraId="5ADD4036" w14:textId="2E6991E9" w:rsidR="0046717F" w:rsidRPr="00DA75D0" w:rsidRDefault="0046717F" w:rsidP="0046717F">
      <w:pPr>
        <w:jc w:val="center"/>
        <w:rPr>
          <w:rFonts w:ascii="Arial" w:hAnsi="Arial" w:cs="Arial"/>
          <w:bCs/>
          <w:i/>
          <w:strike/>
          <w:sz w:val="20"/>
        </w:rPr>
      </w:pPr>
    </w:p>
    <w:p w14:paraId="230F766E" w14:textId="77777777" w:rsidR="001C1C68" w:rsidRPr="00DA75D0" w:rsidRDefault="001C1C68" w:rsidP="0046717F">
      <w:pPr>
        <w:jc w:val="center"/>
        <w:rPr>
          <w:rFonts w:ascii="Arial" w:hAnsi="Arial" w:cs="Arial"/>
          <w:bCs/>
          <w:sz w:val="20"/>
        </w:rPr>
      </w:pPr>
    </w:p>
    <w:p w14:paraId="59FC165D" w14:textId="77777777" w:rsidR="00E22C7E" w:rsidRPr="00F76746" w:rsidRDefault="00E22C7E" w:rsidP="00E22C7E">
      <w:pPr>
        <w:ind w:left="3686"/>
        <w:jc w:val="center"/>
        <w:rPr>
          <w:rFonts w:ascii="Arial" w:hAnsi="Arial" w:cs="Arial"/>
          <w:sz w:val="20"/>
        </w:rPr>
      </w:pPr>
      <w:r w:rsidRPr="00F76746">
        <w:rPr>
          <w:rFonts w:ascii="Arial" w:hAnsi="Arial" w:cs="Arial"/>
          <w:sz w:val="20"/>
        </w:rPr>
        <w:t>Pour l'ingénieur général des travaux maritimes Roland BOUTIN</w:t>
      </w:r>
    </w:p>
    <w:p w14:paraId="36F2E359" w14:textId="77777777" w:rsidR="00E22C7E" w:rsidRPr="00F76746" w:rsidRDefault="00E22C7E" w:rsidP="00E22C7E">
      <w:pPr>
        <w:ind w:left="3686"/>
        <w:jc w:val="center"/>
        <w:rPr>
          <w:rFonts w:ascii="Arial" w:hAnsi="Arial" w:cs="Arial"/>
          <w:sz w:val="20"/>
        </w:rPr>
      </w:pPr>
      <w:r w:rsidRPr="00F76746">
        <w:rPr>
          <w:rFonts w:ascii="Arial" w:hAnsi="Arial" w:cs="Arial"/>
          <w:sz w:val="20"/>
        </w:rPr>
        <w:t>Directeur du Service d’Infrastructure de la Défense Atlantique</w:t>
      </w:r>
    </w:p>
    <w:p w14:paraId="1F08A6F3" w14:textId="77777777" w:rsidR="00E22C7E" w:rsidRPr="00F76746" w:rsidRDefault="00E22C7E" w:rsidP="00E22C7E">
      <w:pPr>
        <w:ind w:left="3686"/>
        <w:jc w:val="center"/>
        <w:rPr>
          <w:rFonts w:ascii="Arial" w:hAnsi="Arial" w:cs="Arial"/>
          <w:sz w:val="16"/>
          <w:szCs w:val="16"/>
        </w:rPr>
      </w:pPr>
      <w:r w:rsidRPr="00F76746">
        <w:rPr>
          <w:rFonts w:ascii="Arial" w:hAnsi="Arial" w:cs="Arial"/>
          <w:bCs/>
          <w:sz w:val="16"/>
          <w:szCs w:val="16"/>
        </w:rPr>
        <w:t>(Désigné par arrêté ministériel du 22.06.2007 modifié)</w:t>
      </w:r>
    </w:p>
    <w:p w14:paraId="29F9750C" w14:textId="77777777" w:rsidR="00E22C7E" w:rsidRPr="00F76746" w:rsidRDefault="00E22C7E" w:rsidP="00E22C7E">
      <w:pPr>
        <w:ind w:left="3686"/>
        <w:jc w:val="center"/>
        <w:rPr>
          <w:rFonts w:ascii="Arial" w:hAnsi="Arial" w:cs="Arial"/>
          <w:sz w:val="20"/>
        </w:rPr>
      </w:pPr>
      <w:r w:rsidRPr="00F76746">
        <w:rPr>
          <w:rFonts w:ascii="Arial" w:hAnsi="Arial" w:cs="Arial"/>
          <w:sz w:val="20"/>
        </w:rPr>
        <w:t xml:space="preserve">et par délégation </w:t>
      </w:r>
    </w:p>
    <w:p w14:paraId="620C0CBF" w14:textId="77777777" w:rsidR="00E22C7E" w:rsidRPr="00F76746" w:rsidRDefault="00E22C7E" w:rsidP="00E22C7E">
      <w:pPr>
        <w:ind w:left="3686"/>
        <w:jc w:val="center"/>
        <w:rPr>
          <w:rFonts w:ascii="Arial" w:hAnsi="Arial" w:cs="Arial"/>
          <w:sz w:val="20"/>
        </w:rPr>
      </w:pPr>
      <w:r w:rsidRPr="00F76746">
        <w:rPr>
          <w:rFonts w:ascii="Arial" w:hAnsi="Arial" w:cs="Arial"/>
          <w:sz w:val="20"/>
        </w:rPr>
        <w:t>L’ingénieur en chef de 2</w:t>
      </w:r>
      <w:r w:rsidRPr="00F76746">
        <w:rPr>
          <w:rFonts w:ascii="Arial" w:hAnsi="Arial" w:cs="Arial"/>
          <w:sz w:val="20"/>
          <w:vertAlign w:val="superscript"/>
        </w:rPr>
        <w:t>ème</w:t>
      </w:r>
      <w:r w:rsidRPr="00F76746">
        <w:rPr>
          <w:rFonts w:ascii="Arial" w:hAnsi="Arial" w:cs="Arial"/>
          <w:sz w:val="20"/>
        </w:rPr>
        <w:t xml:space="preserve"> classe</w:t>
      </w:r>
      <w:r w:rsidRPr="00F76746">
        <w:rPr>
          <w:rFonts w:ascii="Arial" w:hAnsi="Arial" w:cs="Arial"/>
          <w:sz w:val="20"/>
        </w:rPr>
        <w:br/>
        <w:t>Maxime PORCHER</w:t>
      </w:r>
    </w:p>
    <w:p w14:paraId="0351EEDB" w14:textId="77777777" w:rsidR="00E22C7E" w:rsidRDefault="00E22C7E" w:rsidP="00E22C7E">
      <w:pPr>
        <w:ind w:left="3686"/>
        <w:jc w:val="center"/>
        <w:rPr>
          <w:rFonts w:ascii="Arial" w:hAnsi="Arial" w:cs="Arial"/>
          <w:sz w:val="20"/>
        </w:rPr>
      </w:pPr>
      <w:r w:rsidRPr="001C0B8F">
        <w:rPr>
          <w:rFonts w:ascii="Arial" w:hAnsi="Arial" w:cs="Arial"/>
          <w:sz w:val="20"/>
        </w:rPr>
        <w:t xml:space="preserve">Chef de la sous-direction Maritime, Portuaire et Industrielle </w:t>
      </w:r>
    </w:p>
    <w:p w14:paraId="38752CE7" w14:textId="04EE6505" w:rsidR="003C090C" w:rsidRDefault="003C090C" w:rsidP="00DA75D0">
      <w:pPr>
        <w:pStyle w:val="NormalWeb"/>
        <w:spacing w:before="0" w:beforeAutospacing="0" w:after="0" w:afterAutospacing="0"/>
        <w:jc w:val="right"/>
        <w:rPr>
          <w:rFonts w:ascii="Arial" w:hAnsi="Arial" w:cs="Arial"/>
          <w:sz w:val="20"/>
          <w:szCs w:val="20"/>
        </w:rPr>
      </w:pPr>
    </w:p>
    <w:p w14:paraId="7179FC7B" w14:textId="2F798CAE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6516B62B" w14:textId="73AAEB0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7F076ED0" w14:textId="797D99E4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6285AA26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563E0DC3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323F74AF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1E5F8D54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3D2AB453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0B820AD8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6A8EADF5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24E046A8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5B816C77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7EC26550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505E776A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5541E040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4D3E6787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5708649A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30817E3B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14F32D47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2F757F2F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53578790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6A7530C9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20ADA01A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738162DD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56FAB309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20C62B51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3EDD05E7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21146830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21EF890B" w14:textId="77777777" w:rsidR="00E22C7E" w:rsidRDefault="00E22C7E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b/>
          <w:sz w:val="20"/>
        </w:rPr>
      </w:pPr>
    </w:p>
    <w:p w14:paraId="6E5E206C" w14:textId="50B7456F" w:rsidR="00AA0B45" w:rsidRPr="00DA75D0" w:rsidRDefault="003C090C" w:rsidP="003C090C">
      <w:pPr>
        <w:tabs>
          <w:tab w:val="left" w:pos="2268"/>
        </w:tabs>
        <w:spacing w:before="60" w:after="120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b/>
          <w:sz w:val="20"/>
        </w:rPr>
        <w:t>Date de notification du Marché Public : horodatage PLACE</w:t>
      </w:r>
      <w:r w:rsidR="007D243C" w:rsidRPr="00DA75D0" w:rsidDel="007D243C">
        <w:rPr>
          <w:rFonts w:ascii="Arial" w:hAnsi="Arial" w:cs="Arial"/>
          <w:bCs/>
          <w:sz w:val="20"/>
        </w:rPr>
        <w:t xml:space="preserve"> </w:t>
      </w:r>
      <w:r w:rsidR="00AA0B45" w:rsidRPr="00DA75D0">
        <w:rPr>
          <w:rFonts w:ascii="Arial" w:hAnsi="Arial" w:cs="Arial"/>
          <w:sz w:val="20"/>
          <w:lang w:eastAsia="zh-CN"/>
        </w:rPr>
        <w:br w:type="page"/>
      </w:r>
    </w:p>
    <w:p w14:paraId="0EF6F945" w14:textId="77777777" w:rsidR="005A7CA0" w:rsidRPr="00DA75D0" w:rsidRDefault="005A7CA0" w:rsidP="005A7CA0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right"/>
        <w:rPr>
          <w:rFonts w:ascii="Arial" w:hAnsi="Arial" w:cs="Arial"/>
          <w:sz w:val="20"/>
          <w:lang w:eastAsia="zh-CN"/>
        </w:rPr>
      </w:pPr>
    </w:p>
    <w:p w14:paraId="75CD41A1" w14:textId="77777777" w:rsidR="00E135D4" w:rsidRPr="00DA75D0" w:rsidRDefault="00E135D4" w:rsidP="003C090C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spacing w:before="120" w:after="120"/>
        <w:jc w:val="center"/>
        <w:rPr>
          <w:rFonts w:cs="Arial"/>
          <w:b/>
          <w:sz w:val="20"/>
          <w:szCs w:val="20"/>
        </w:rPr>
      </w:pPr>
      <w:r w:rsidRPr="00DA75D0">
        <w:rPr>
          <w:rFonts w:cs="Arial"/>
          <w:b/>
          <w:sz w:val="20"/>
          <w:szCs w:val="20"/>
        </w:rPr>
        <w:t>ANNEXE 1</w:t>
      </w:r>
    </w:p>
    <w:p w14:paraId="5E5BABEE" w14:textId="77777777" w:rsidR="00E135D4" w:rsidRPr="00DA75D0" w:rsidRDefault="00E135D4" w:rsidP="003C090C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spacing w:before="120" w:after="120"/>
        <w:jc w:val="center"/>
        <w:rPr>
          <w:rFonts w:cs="Arial"/>
          <w:b/>
          <w:sz w:val="20"/>
          <w:szCs w:val="20"/>
        </w:rPr>
      </w:pPr>
      <w:r w:rsidRPr="00DA75D0">
        <w:rPr>
          <w:rFonts w:cs="Arial"/>
          <w:b/>
          <w:sz w:val="20"/>
          <w:szCs w:val="20"/>
        </w:rPr>
        <w:t>Relevé d’Identité Bancaire</w:t>
      </w:r>
    </w:p>
    <w:p w14:paraId="7DDFBFC5" w14:textId="77777777" w:rsidR="00E135D4" w:rsidRPr="00DA75D0" w:rsidRDefault="00E135D4" w:rsidP="00E135D4">
      <w:pPr>
        <w:pStyle w:val="Corpsdetexte23"/>
        <w:rPr>
          <w:rFonts w:cs="Arial"/>
          <w:sz w:val="20"/>
          <w:szCs w:val="20"/>
        </w:rPr>
      </w:pPr>
    </w:p>
    <w:p w14:paraId="0BCCE181" w14:textId="77777777" w:rsidR="00E135D4" w:rsidRPr="00DA75D0" w:rsidRDefault="00E135D4" w:rsidP="00E135D4">
      <w:pPr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Dans le cas d’un titulaire unique ou d’un groupement avec un compte unique</w:t>
      </w:r>
    </w:p>
    <w:p w14:paraId="4DF3CBEF" w14:textId="77777777" w:rsidR="00E135D4" w:rsidRPr="00DA75D0" w:rsidRDefault="00E135D4" w:rsidP="00E135D4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E135D4" w:rsidRPr="00DA75D0" w14:paraId="2B0CA025" w14:textId="77777777" w:rsidTr="004B0AED">
        <w:trPr>
          <w:cantSplit/>
          <w:trHeight w:val="3282"/>
          <w:jc w:val="center"/>
        </w:trPr>
        <w:tc>
          <w:tcPr>
            <w:tcW w:w="8756" w:type="dxa"/>
            <w:shd w:val="clear" w:color="auto" w:fill="auto"/>
          </w:tcPr>
          <w:p w14:paraId="1CE360E6" w14:textId="77777777" w:rsidR="00E135D4" w:rsidRPr="00DA75D0" w:rsidRDefault="00E135D4" w:rsidP="00DD2596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DA75D0">
              <w:rPr>
                <w:rFonts w:ascii="Arial" w:hAnsi="Arial" w:cs="Arial"/>
                <w:b/>
                <w:i/>
                <w:sz w:val="20"/>
              </w:rPr>
              <w:t>Coller ici le Relevé d’Identité Bancaire.</w:t>
            </w:r>
          </w:p>
          <w:p w14:paraId="5A091F8F" w14:textId="77777777" w:rsidR="00E135D4" w:rsidRPr="00DA75D0" w:rsidRDefault="00E135D4" w:rsidP="00DD2596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1E687433" w14:textId="77777777" w:rsidR="00E135D4" w:rsidRPr="00DA75D0" w:rsidRDefault="00E135D4" w:rsidP="00E135D4">
      <w:pPr>
        <w:jc w:val="both"/>
        <w:rPr>
          <w:rFonts w:ascii="Arial" w:hAnsi="Arial" w:cs="Arial"/>
          <w:b/>
          <w:sz w:val="20"/>
        </w:rPr>
      </w:pPr>
    </w:p>
    <w:p w14:paraId="54E2201C" w14:textId="77777777" w:rsidR="0067234D" w:rsidRDefault="0067234D" w:rsidP="00E135D4">
      <w:pPr>
        <w:spacing w:after="160" w:line="259" w:lineRule="auto"/>
        <w:rPr>
          <w:rFonts w:ascii="Arial" w:hAnsi="Arial" w:cs="Arial"/>
          <w:b/>
          <w:sz w:val="20"/>
        </w:rPr>
        <w:sectPr w:rsidR="0067234D" w:rsidSect="003E35F4">
          <w:footerReference w:type="default" r:id="rId19"/>
          <w:pgSz w:w="11906" w:h="16838"/>
          <w:pgMar w:top="709" w:right="1134" w:bottom="568" w:left="1134" w:header="709" w:footer="283" w:gutter="0"/>
          <w:cols w:space="708"/>
          <w:docGrid w:linePitch="360"/>
        </w:sectPr>
      </w:pPr>
    </w:p>
    <w:p w14:paraId="77C48D7C" w14:textId="75086BB4" w:rsidR="00E135D4" w:rsidRPr="00DA75D0" w:rsidRDefault="002C1EE4" w:rsidP="004B32EA">
      <w:pPr>
        <w:spacing w:after="160" w:line="259" w:lineRule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object w:dxaOrig="19658" w:dyaOrig="10913" w14:anchorId="39A633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7.75pt;height:495pt" o:ole="">
            <v:imagedata r:id="rId20" o:title="" cropright="8378f"/>
          </v:shape>
          <o:OLEObject Type="Embed" ProgID="Excel.Sheet.12" ShapeID="_x0000_i1025" DrawAspect="Content" ObjectID="_1825655418" r:id="rId21"/>
        </w:object>
      </w:r>
    </w:p>
    <w:sectPr w:rsidR="00E135D4" w:rsidRPr="00DA75D0" w:rsidSect="0067234D">
      <w:pgSz w:w="16838" w:h="11906" w:orient="landscape"/>
      <w:pgMar w:top="567" w:right="709" w:bottom="567" w:left="56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71FF8" w14:textId="77777777" w:rsidR="00E97EB0" w:rsidRDefault="00E97EB0">
      <w:r>
        <w:separator/>
      </w:r>
    </w:p>
  </w:endnote>
  <w:endnote w:type="continuationSeparator" w:id="0">
    <w:p w14:paraId="4CFAD9BD" w14:textId="77777777" w:rsidR="00E97EB0" w:rsidRDefault="00E97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0CAD820E" w:rsidR="00444996" w:rsidRPr="00C23594" w:rsidRDefault="00802C13" w:rsidP="00C23594">
    <w:pPr>
      <w:pStyle w:val="Pieddepage"/>
      <w:pBdr>
        <w:top w:val="single" w:sz="4" w:space="1" w:color="auto"/>
      </w:pBdr>
      <w:rPr>
        <w:rFonts w:ascii="Arial" w:hAnsi="Arial" w:cs="Arial"/>
        <w:sz w:val="12"/>
      </w:rPr>
    </w:pPr>
    <w:r>
      <w:rPr>
        <w:rFonts w:ascii="Arial" w:hAnsi="Arial" w:cs="Arial"/>
        <w:sz w:val="18"/>
      </w:rPr>
      <w:t>AE_</w:t>
    </w:r>
    <w:r w:rsidR="0049091D">
      <w:rPr>
        <w:rFonts w:ascii="Arial" w:hAnsi="Arial" w:cs="Arial"/>
        <w:sz w:val="18"/>
      </w:rPr>
      <w:t>8907</w:t>
    </w:r>
    <w:r w:rsidR="007D243C" w:rsidRPr="00C23594">
      <w:rPr>
        <w:rFonts w:ascii="Arial" w:hAnsi="Arial" w:cs="Arial"/>
        <w:sz w:val="18"/>
      </w:rPr>
      <w:ptab w:relativeTo="margin" w:alignment="center" w:leader="none"/>
    </w:r>
    <w:r w:rsidR="007D243C" w:rsidRPr="00C23594">
      <w:rPr>
        <w:rFonts w:ascii="Arial" w:hAnsi="Arial" w:cs="Arial"/>
        <w:sz w:val="18"/>
      </w:rPr>
      <w:ptab w:relativeTo="margin" w:alignment="right" w:leader="none"/>
    </w:r>
    <w:r w:rsidR="007D243C" w:rsidRPr="00C23594">
      <w:rPr>
        <w:rFonts w:ascii="Arial" w:hAnsi="Arial" w:cs="Arial"/>
        <w:sz w:val="18"/>
      </w:rPr>
      <w:t xml:space="preserve">Page </w:t>
    </w:r>
    <w:r w:rsidR="00C23594" w:rsidRPr="00C23594">
      <w:rPr>
        <w:rFonts w:ascii="Arial" w:hAnsi="Arial" w:cs="Arial"/>
        <w:b/>
        <w:bCs/>
        <w:sz w:val="18"/>
      </w:rPr>
      <w:fldChar w:fldCharType="begin"/>
    </w:r>
    <w:r w:rsidR="00C23594" w:rsidRPr="00C23594">
      <w:rPr>
        <w:rFonts w:ascii="Arial" w:hAnsi="Arial" w:cs="Arial"/>
        <w:b/>
        <w:bCs/>
        <w:sz w:val="18"/>
      </w:rPr>
      <w:instrText>PAGE  \* Arabic  \* MERGEFORMAT</w:instrText>
    </w:r>
    <w:r w:rsidR="00C23594" w:rsidRPr="00C23594">
      <w:rPr>
        <w:rFonts w:ascii="Arial" w:hAnsi="Arial" w:cs="Arial"/>
        <w:b/>
        <w:bCs/>
        <w:sz w:val="18"/>
      </w:rPr>
      <w:fldChar w:fldCharType="separate"/>
    </w:r>
    <w:r w:rsidR="003B159B">
      <w:rPr>
        <w:rFonts w:ascii="Arial" w:hAnsi="Arial" w:cs="Arial"/>
        <w:b/>
        <w:bCs/>
        <w:noProof/>
        <w:sz w:val="18"/>
      </w:rPr>
      <w:t>9</w:t>
    </w:r>
    <w:r w:rsidR="00C23594" w:rsidRPr="00C23594">
      <w:rPr>
        <w:rFonts w:ascii="Arial" w:hAnsi="Arial" w:cs="Arial"/>
        <w:b/>
        <w:bCs/>
        <w:sz w:val="18"/>
      </w:rPr>
      <w:fldChar w:fldCharType="end"/>
    </w:r>
    <w:r w:rsidR="00C23594" w:rsidRPr="00C23594">
      <w:rPr>
        <w:rFonts w:ascii="Arial" w:hAnsi="Arial" w:cs="Arial"/>
        <w:sz w:val="18"/>
      </w:rPr>
      <w:t xml:space="preserve"> sur </w:t>
    </w:r>
    <w:r w:rsidR="00C23594" w:rsidRPr="00C23594">
      <w:rPr>
        <w:rFonts w:ascii="Arial" w:hAnsi="Arial" w:cs="Arial"/>
        <w:b/>
        <w:bCs/>
        <w:sz w:val="18"/>
      </w:rPr>
      <w:fldChar w:fldCharType="begin"/>
    </w:r>
    <w:r w:rsidR="00C23594" w:rsidRPr="00C23594">
      <w:rPr>
        <w:rFonts w:ascii="Arial" w:hAnsi="Arial" w:cs="Arial"/>
        <w:b/>
        <w:bCs/>
        <w:sz w:val="18"/>
      </w:rPr>
      <w:instrText>NUMPAGES  \* Arabic  \* MERGEFORMAT</w:instrText>
    </w:r>
    <w:r w:rsidR="00C23594" w:rsidRPr="00C23594">
      <w:rPr>
        <w:rFonts w:ascii="Arial" w:hAnsi="Arial" w:cs="Arial"/>
        <w:b/>
        <w:bCs/>
        <w:sz w:val="18"/>
      </w:rPr>
      <w:fldChar w:fldCharType="separate"/>
    </w:r>
    <w:r w:rsidR="003B159B">
      <w:rPr>
        <w:rFonts w:ascii="Arial" w:hAnsi="Arial" w:cs="Arial"/>
        <w:b/>
        <w:bCs/>
        <w:noProof/>
        <w:sz w:val="18"/>
      </w:rPr>
      <w:t>9</w:t>
    </w:r>
    <w:r w:rsidR="00C23594" w:rsidRPr="00C23594">
      <w:rPr>
        <w:rFonts w:ascii="Arial" w:hAnsi="Arial" w:cs="Arial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5D390" w14:textId="77777777" w:rsidR="00E97EB0" w:rsidRDefault="00E97EB0">
      <w:r>
        <w:separator/>
      </w:r>
    </w:p>
  </w:footnote>
  <w:footnote w:type="continuationSeparator" w:id="0">
    <w:p w14:paraId="56437DD6" w14:textId="77777777" w:rsidR="00E97EB0" w:rsidRDefault="00E97EB0">
      <w:r>
        <w:continuationSeparator/>
      </w:r>
    </w:p>
  </w:footnote>
  <w:footnote w:id="1">
    <w:p w14:paraId="370F4AF3" w14:textId="77777777" w:rsidR="00444996" w:rsidRDefault="00444996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444996" w:rsidRDefault="00444996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67C3890"/>
    <w:multiLevelType w:val="hybridMultilevel"/>
    <w:tmpl w:val="DB84E1B0"/>
    <w:lvl w:ilvl="0" w:tplc="BEC6483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030F0"/>
    <w:multiLevelType w:val="hybridMultilevel"/>
    <w:tmpl w:val="2A5EBCD6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DD15CE6"/>
    <w:multiLevelType w:val="hybridMultilevel"/>
    <w:tmpl w:val="AB3CB2AE"/>
    <w:lvl w:ilvl="0" w:tplc="D4683BA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3798E"/>
    <w:multiLevelType w:val="hybridMultilevel"/>
    <w:tmpl w:val="35AA0F1E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62C6B35"/>
    <w:multiLevelType w:val="hybridMultilevel"/>
    <w:tmpl w:val="DA78B8A0"/>
    <w:lvl w:ilvl="0" w:tplc="0F5CAD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</w:num>
  <w:num w:numId="12">
    <w:abstractNumId w:val="3"/>
  </w:num>
  <w:num w:numId="13">
    <w:abstractNumId w:val="4"/>
  </w:num>
  <w:num w:numId="14">
    <w:abstractNumId w:val="7"/>
  </w:num>
  <w:num w:numId="15">
    <w:abstractNumId w:val="6"/>
  </w:num>
  <w:num w:numId="1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07F6"/>
    <w:rsid w:val="00005F52"/>
    <w:rsid w:val="0000610D"/>
    <w:rsid w:val="00006FED"/>
    <w:rsid w:val="00007B0F"/>
    <w:rsid w:val="00010FC1"/>
    <w:rsid w:val="00013E78"/>
    <w:rsid w:val="00014167"/>
    <w:rsid w:val="00015496"/>
    <w:rsid w:val="000155F4"/>
    <w:rsid w:val="00023F1D"/>
    <w:rsid w:val="00024D2F"/>
    <w:rsid w:val="00025D39"/>
    <w:rsid w:val="00025EE8"/>
    <w:rsid w:val="000338CF"/>
    <w:rsid w:val="00034ACE"/>
    <w:rsid w:val="0004096A"/>
    <w:rsid w:val="00046C56"/>
    <w:rsid w:val="00046F4D"/>
    <w:rsid w:val="00053911"/>
    <w:rsid w:val="00054B1E"/>
    <w:rsid w:val="00054C0E"/>
    <w:rsid w:val="00060340"/>
    <w:rsid w:val="0006072C"/>
    <w:rsid w:val="000608D6"/>
    <w:rsid w:val="00061EA9"/>
    <w:rsid w:val="00062A2A"/>
    <w:rsid w:val="00065F56"/>
    <w:rsid w:val="000718A9"/>
    <w:rsid w:val="000720D2"/>
    <w:rsid w:val="0007263D"/>
    <w:rsid w:val="00074744"/>
    <w:rsid w:val="0008263B"/>
    <w:rsid w:val="00082670"/>
    <w:rsid w:val="00083D9B"/>
    <w:rsid w:val="0009060D"/>
    <w:rsid w:val="00091052"/>
    <w:rsid w:val="00091753"/>
    <w:rsid w:val="000937E5"/>
    <w:rsid w:val="00094D2B"/>
    <w:rsid w:val="00095853"/>
    <w:rsid w:val="000A09EE"/>
    <w:rsid w:val="000A2BFF"/>
    <w:rsid w:val="000A4E43"/>
    <w:rsid w:val="000A5167"/>
    <w:rsid w:val="000A6A3F"/>
    <w:rsid w:val="000A7E3E"/>
    <w:rsid w:val="000B1E08"/>
    <w:rsid w:val="000B3232"/>
    <w:rsid w:val="000B4CA3"/>
    <w:rsid w:val="000B4F07"/>
    <w:rsid w:val="000B509A"/>
    <w:rsid w:val="000B6FF4"/>
    <w:rsid w:val="000C09C2"/>
    <w:rsid w:val="000C0E12"/>
    <w:rsid w:val="000C39B0"/>
    <w:rsid w:val="000D1B3A"/>
    <w:rsid w:val="000D2A02"/>
    <w:rsid w:val="000D425F"/>
    <w:rsid w:val="000D502E"/>
    <w:rsid w:val="000D64EA"/>
    <w:rsid w:val="000D7743"/>
    <w:rsid w:val="000E09F6"/>
    <w:rsid w:val="000E6F4B"/>
    <w:rsid w:val="000E7D3D"/>
    <w:rsid w:val="000F7F95"/>
    <w:rsid w:val="000F7FA0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2226"/>
    <w:rsid w:val="00143082"/>
    <w:rsid w:val="001453D7"/>
    <w:rsid w:val="001550EB"/>
    <w:rsid w:val="00164E38"/>
    <w:rsid w:val="001759BC"/>
    <w:rsid w:val="00185F7C"/>
    <w:rsid w:val="00187118"/>
    <w:rsid w:val="00190289"/>
    <w:rsid w:val="00191965"/>
    <w:rsid w:val="001935A5"/>
    <w:rsid w:val="0019538A"/>
    <w:rsid w:val="001956CA"/>
    <w:rsid w:val="001A1B2E"/>
    <w:rsid w:val="001A4FE9"/>
    <w:rsid w:val="001A786A"/>
    <w:rsid w:val="001B15E2"/>
    <w:rsid w:val="001B1C00"/>
    <w:rsid w:val="001B7A6A"/>
    <w:rsid w:val="001C0D19"/>
    <w:rsid w:val="001C1C68"/>
    <w:rsid w:val="001D7957"/>
    <w:rsid w:val="001D7C9A"/>
    <w:rsid w:val="001D7FCC"/>
    <w:rsid w:val="001E567A"/>
    <w:rsid w:val="001E6F37"/>
    <w:rsid w:val="001E7592"/>
    <w:rsid w:val="001F0553"/>
    <w:rsid w:val="001F4491"/>
    <w:rsid w:val="001F4989"/>
    <w:rsid w:val="00203B40"/>
    <w:rsid w:val="002175FF"/>
    <w:rsid w:val="002220A4"/>
    <w:rsid w:val="0022648E"/>
    <w:rsid w:val="00227F04"/>
    <w:rsid w:val="00234085"/>
    <w:rsid w:val="00240572"/>
    <w:rsid w:val="00241AC9"/>
    <w:rsid w:val="00243BDD"/>
    <w:rsid w:val="002471DA"/>
    <w:rsid w:val="00247C6F"/>
    <w:rsid w:val="002524DF"/>
    <w:rsid w:val="002544A6"/>
    <w:rsid w:val="00260039"/>
    <w:rsid w:val="00261677"/>
    <w:rsid w:val="0026204E"/>
    <w:rsid w:val="00266386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5985"/>
    <w:rsid w:val="00286AB9"/>
    <w:rsid w:val="0028705E"/>
    <w:rsid w:val="002900A4"/>
    <w:rsid w:val="002915E3"/>
    <w:rsid w:val="002926B8"/>
    <w:rsid w:val="00292EF8"/>
    <w:rsid w:val="00294DE4"/>
    <w:rsid w:val="00294F2D"/>
    <w:rsid w:val="00295DC0"/>
    <w:rsid w:val="002970B5"/>
    <w:rsid w:val="002A25EB"/>
    <w:rsid w:val="002A2D77"/>
    <w:rsid w:val="002A3999"/>
    <w:rsid w:val="002B02D9"/>
    <w:rsid w:val="002B04C3"/>
    <w:rsid w:val="002B204F"/>
    <w:rsid w:val="002B24A3"/>
    <w:rsid w:val="002B3C57"/>
    <w:rsid w:val="002B7796"/>
    <w:rsid w:val="002C1147"/>
    <w:rsid w:val="002C1EE4"/>
    <w:rsid w:val="002C269E"/>
    <w:rsid w:val="002C54AE"/>
    <w:rsid w:val="002D18C4"/>
    <w:rsid w:val="002D4F5D"/>
    <w:rsid w:val="002D6437"/>
    <w:rsid w:val="002D678F"/>
    <w:rsid w:val="002E503A"/>
    <w:rsid w:val="002E6739"/>
    <w:rsid w:val="002F0ACF"/>
    <w:rsid w:val="002F43E6"/>
    <w:rsid w:val="002F6B70"/>
    <w:rsid w:val="002F6D21"/>
    <w:rsid w:val="003065E7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7584"/>
    <w:rsid w:val="00337DCF"/>
    <w:rsid w:val="003416A6"/>
    <w:rsid w:val="00343B7D"/>
    <w:rsid w:val="0034763E"/>
    <w:rsid w:val="00351F6D"/>
    <w:rsid w:val="003547BE"/>
    <w:rsid w:val="00354815"/>
    <w:rsid w:val="00355926"/>
    <w:rsid w:val="003565A1"/>
    <w:rsid w:val="003605BD"/>
    <w:rsid w:val="00361977"/>
    <w:rsid w:val="00363CF6"/>
    <w:rsid w:val="00365696"/>
    <w:rsid w:val="00367CE4"/>
    <w:rsid w:val="003731F0"/>
    <w:rsid w:val="00377D8B"/>
    <w:rsid w:val="00380E2C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159B"/>
    <w:rsid w:val="003B1EF6"/>
    <w:rsid w:val="003B48E7"/>
    <w:rsid w:val="003B51DD"/>
    <w:rsid w:val="003B72A6"/>
    <w:rsid w:val="003C090C"/>
    <w:rsid w:val="003C0C77"/>
    <w:rsid w:val="003C2DDF"/>
    <w:rsid w:val="003C6C05"/>
    <w:rsid w:val="003D09DB"/>
    <w:rsid w:val="003D3167"/>
    <w:rsid w:val="003D3613"/>
    <w:rsid w:val="003D3C29"/>
    <w:rsid w:val="003E059A"/>
    <w:rsid w:val="003E35F4"/>
    <w:rsid w:val="003E4D60"/>
    <w:rsid w:val="003E5B20"/>
    <w:rsid w:val="003F6D37"/>
    <w:rsid w:val="00400E77"/>
    <w:rsid w:val="004012E5"/>
    <w:rsid w:val="00402344"/>
    <w:rsid w:val="0040395B"/>
    <w:rsid w:val="00403BEC"/>
    <w:rsid w:val="00403FF4"/>
    <w:rsid w:val="00404B0F"/>
    <w:rsid w:val="004053D2"/>
    <w:rsid w:val="00411AB7"/>
    <w:rsid w:val="00412F83"/>
    <w:rsid w:val="00413645"/>
    <w:rsid w:val="004143DE"/>
    <w:rsid w:val="00414A89"/>
    <w:rsid w:val="00425733"/>
    <w:rsid w:val="00426AF3"/>
    <w:rsid w:val="00426C93"/>
    <w:rsid w:val="00431714"/>
    <w:rsid w:val="00431FFC"/>
    <w:rsid w:val="00434BBA"/>
    <w:rsid w:val="00441DE3"/>
    <w:rsid w:val="00444996"/>
    <w:rsid w:val="00447675"/>
    <w:rsid w:val="00453635"/>
    <w:rsid w:val="004604D3"/>
    <w:rsid w:val="00460952"/>
    <w:rsid w:val="004628B5"/>
    <w:rsid w:val="0046572B"/>
    <w:rsid w:val="0046717F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91D"/>
    <w:rsid w:val="00490E98"/>
    <w:rsid w:val="004918C9"/>
    <w:rsid w:val="00492E84"/>
    <w:rsid w:val="004A1EB1"/>
    <w:rsid w:val="004A47BB"/>
    <w:rsid w:val="004A47F3"/>
    <w:rsid w:val="004A57BA"/>
    <w:rsid w:val="004B0AED"/>
    <w:rsid w:val="004B22AC"/>
    <w:rsid w:val="004B32EA"/>
    <w:rsid w:val="004B54FB"/>
    <w:rsid w:val="004B587E"/>
    <w:rsid w:val="004B6459"/>
    <w:rsid w:val="004C5A87"/>
    <w:rsid w:val="004C6DCC"/>
    <w:rsid w:val="004D0D07"/>
    <w:rsid w:val="004D6224"/>
    <w:rsid w:val="004D625A"/>
    <w:rsid w:val="004D76CE"/>
    <w:rsid w:val="004D7EA0"/>
    <w:rsid w:val="004E1D91"/>
    <w:rsid w:val="004E20FF"/>
    <w:rsid w:val="004E5669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3F97"/>
    <w:rsid w:val="00525C1D"/>
    <w:rsid w:val="00530069"/>
    <w:rsid w:val="00533AC1"/>
    <w:rsid w:val="00533CA4"/>
    <w:rsid w:val="005366F5"/>
    <w:rsid w:val="00537CDE"/>
    <w:rsid w:val="0054344B"/>
    <w:rsid w:val="00543CBB"/>
    <w:rsid w:val="0054448F"/>
    <w:rsid w:val="005510A8"/>
    <w:rsid w:val="005541C0"/>
    <w:rsid w:val="00555EC1"/>
    <w:rsid w:val="005560AC"/>
    <w:rsid w:val="0056472D"/>
    <w:rsid w:val="0056558A"/>
    <w:rsid w:val="005662F4"/>
    <w:rsid w:val="00570681"/>
    <w:rsid w:val="00572A24"/>
    <w:rsid w:val="00585F13"/>
    <w:rsid w:val="00587496"/>
    <w:rsid w:val="00587964"/>
    <w:rsid w:val="0059025D"/>
    <w:rsid w:val="00594FAD"/>
    <w:rsid w:val="0059510F"/>
    <w:rsid w:val="005957E9"/>
    <w:rsid w:val="005A20B8"/>
    <w:rsid w:val="005A3EE8"/>
    <w:rsid w:val="005A5910"/>
    <w:rsid w:val="005A7CA0"/>
    <w:rsid w:val="005B0A15"/>
    <w:rsid w:val="005B19A2"/>
    <w:rsid w:val="005B24D8"/>
    <w:rsid w:val="005B3B97"/>
    <w:rsid w:val="005B6077"/>
    <w:rsid w:val="005C1170"/>
    <w:rsid w:val="005C2008"/>
    <w:rsid w:val="005C4938"/>
    <w:rsid w:val="005C7AA7"/>
    <w:rsid w:val="005D0B2F"/>
    <w:rsid w:val="005D42B0"/>
    <w:rsid w:val="005D5107"/>
    <w:rsid w:val="005E2F48"/>
    <w:rsid w:val="005E7FFE"/>
    <w:rsid w:val="00600AAE"/>
    <w:rsid w:val="00606BFF"/>
    <w:rsid w:val="006126D7"/>
    <w:rsid w:val="00612E27"/>
    <w:rsid w:val="0061479A"/>
    <w:rsid w:val="00615D07"/>
    <w:rsid w:val="006174B9"/>
    <w:rsid w:val="00621434"/>
    <w:rsid w:val="00621BEB"/>
    <w:rsid w:val="00623170"/>
    <w:rsid w:val="00624F6E"/>
    <w:rsid w:val="00626121"/>
    <w:rsid w:val="00635D9C"/>
    <w:rsid w:val="00637365"/>
    <w:rsid w:val="00640EF3"/>
    <w:rsid w:val="00650172"/>
    <w:rsid w:val="00651384"/>
    <w:rsid w:val="006550F5"/>
    <w:rsid w:val="00665267"/>
    <w:rsid w:val="00665664"/>
    <w:rsid w:val="006664CB"/>
    <w:rsid w:val="0066768C"/>
    <w:rsid w:val="0067234D"/>
    <w:rsid w:val="00673E94"/>
    <w:rsid w:val="00674BEB"/>
    <w:rsid w:val="00680236"/>
    <w:rsid w:val="00682149"/>
    <w:rsid w:val="00684EDF"/>
    <w:rsid w:val="00687748"/>
    <w:rsid w:val="00694818"/>
    <w:rsid w:val="00697C00"/>
    <w:rsid w:val="006A01E7"/>
    <w:rsid w:val="006A4973"/>
    <w:rsid w:val="006A52B0"/>
    <w:rsid w:val="006A7247"/>
    <w:rsid w:val="006A7B8F"/>
    <w:rsid w:val="006B2AD9"/>
    <w:rsid w:val="006B5227"/>
    <w:rsid w:val="006B6A46"/>
    <w:rsid w:val="006C39E5"/>
    <w:rsid w:val="006C4B59"/>
    <w:rsid w:val="006D596A"/>
    <w:rsid w:val="006D5DF4"/>
    <w:rsid w:val="006D793F"/>
    <w:rsid w:val="006E0BC0"/>
    <w:rsid w:val="006E25D1"/>
    <w:rsid w:val="006E3820"/>
    <w:rsid w:val="006E5EC8"/>
    <w:rsid w:val="006F11F9"/>
    <w:rsid w:val="0070001C"/>
    <w:rsid w:val="00700951"/>
    <w:rsid w:val="00704744"/>
    <w:rsid w:val="007047F2"/>
    <w:rsid w:val="00711602"/>
    <w:rsid w:val="007149FA"/>
    <w:rsid w:val="00714A26"/>
    <w:rsid w:val="00715325"/>
    <w:rsid w:val="0071551C"/>
    <w:rsid w:val="007156C1"/>
    <w:rsid w:val="00715E10"/>
    <w:rsid w:val="00716284"/>
    <w:rsid w:val="00723ECB"/>
    <w:rsid w:val="007240FA"/>
    <w:rsid w:val="00724A7B"/>
    <w:rsid w:val="007254DA"/>
    <w:rsid w:val="007268D4"/>
    <w:rsid w:val="00730FFD"/>
    <w:rsid w:val="00732285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7411E"/>
    <w:rsid w:val="007823F5"/>
    <w:rsid w:val="007859D5"/>
    <w:rsid w:val="00785B4B"/>
    <w:rsid w:val="00792B2A"/>
    <w:rsid w:val="00793871"/>
    <w:rsid w:val="007962A0"/>
    <w:rsid w:val="00797E92"/>
    <w:rsid w:val="007A04AB"/>
    <w:rsid w:val="007A4480"/>
    <w:rsid w:val="007A5797"/>
    <w:rsid w:val="007A749E"/>
    <w:rsid w:val="007A74AE"/>
    <w:rsid w:val="007B41FA"/>
    <w:rsid w:val="007B724B"/>
    <w:rsid w:val="007C1534"/>
    <w:rsid w:val="007C3021"/>
    <w:rsid w:val="007C620A"/>
    <w:rsid w:val="007D243C"/>
    <w:rsid w:val="007D518B"/>
    <w:rsid w:val="007D65CA"/>
    <w:rsid w:val="007E1CB6"/>
    <w:rsid w:val="007E5B68"/>
    <w:rsid w:val="007E5D02"/>
    <w:rsid w:val="007F011A"/>
    <w:rsid w:val="007F6991"/>
    <w:rsid w:val="008008E8"/>
    <w:rsid w:val="00802C13"/>
    <w:rsid w:val="00802CD1"/>
    <w:rsid w:val="00805D94"/>
    <w:rsid w:val="00805E18"/>
    <w:rsid w:val="00806233"/>
    <w:rsid w:val="00806235"/>
    <w:rsid w:val="008062B4"/>
    <w:rsid w:val="0081230D"/>
    <w:rsid w:val="0082230C"/>
    <w:rsid w:val="00822E86"/>
    <w:rsid w:val="00825868"/>
    <w:rsid w:val="00825C65"/>
    <w:rsid w:val="00826377"/>
    <w:rsid w:val="0082689F"/>
    <w:rsid w:val="0083605F"/>
    <w:rsid w:val="008371E3"/>
    <w:rsid w:val="0084023C"/>
    <w:rsid w:val="0084293C"/>
    <w:rsid w:val="00844712"/>
    <w:rsid w:val="00846EAE"/>
    <w:rsid w:val="00853420"/>
    <w:rsid w:val="00853D9E"/>
    <w:rsid w:val="008544F4"/>
    <w:rsid w:val="008556D8"/>
    <w:rsid w:val="00860F2E"/>
    <w:rsid w:val="00867E2F"/>
    <w:rsid w:val="00872149"/>
    <w:rsid w:val="0087262D"/>
    <w:rsid w:val="0087617E"/>
    <w:rsid w:val="00877314"/>
    <w:rsid w:val="008773A8"/>
    <w:rsid w:val="00877428"/>
    <w:rsid w:val="00877688"/>
    <w:rsid w:val="00884105"/>
    <w:rsid w:val="00885360"/>
    <w:rsid w:val="00885B25"/>
    <w:rsid w:val="0088627E"/>
    <w:rsid w:val="00891CD3"/>
    <w:rsid w:val="00892F90"/>
    <w:rsid w:val="00895AC2"/>
    <w:rsid w:val="008A031C"/>
    <w:rsid w:val="008A376F"/>
    <w:rsid w:val="008A6176"/>
    <w:rsid w:val="008A6521"/>
    <w:rsid w:val="008B01D0"/>
    <w:rsid w:val="008B0D20"/>
    <w:rsid w:val="008B12C0"/>
    <w:rsid w:val="008B1334"/>
    <w:rsid w:val="008B5024"/>
    <w:rsid w:val="008B6A90"/>
    <w:rsid w:val="008C0122"/>
    <w:rsid w:val="008C4DF0"/>
    <w:rsid w:val="008C6AD8"/>
    <w:rsid w:val="008D1C86"/>
    <w:rsid w:val="008D3673"/>
    <w:rsid w:val="008E363F"/>
    <w:rsid w:val="008E3BAD"/>
    <w:rsid w:val="008E4929"/>
    <w:rsid w:val="008E5224"/>
    <w:rsid w:val="008E5F56"/>
    <w:rsid w:val="008F1305"/>
    <w:rsid w:val="008F270F"/>
    <w:rsid w:val="008F2848"/>
    <w:rsid w:val="008F60F4"/>
    <w:rsid w:val="008F78EF"/>
    <w:rsid w:val="0090185F"/>
    <w:rsid w:val="00904FA0"/>
    <w:rsid w:val="00905022"/>
    <w:rsid w:val="00910B58"/>
    <w:rsid w:val="009147AB"/>
    <w:rsid w:val="00914F26"/>
    <w:rsid w:val="00916803"/>
    <w:rsid w:val="00917FEA"/>
    <w:rsid w:val="009211A2"/>
    <w:rsid w:val="009230BA"/>
    <w:rsid w:val="009235F1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50B04"/>
    <w:rsid w:val="0095798E"/>
    <w:rsid w:val="009604AD"/>
    <w:rsid w:val="00961325"/>
    <w:rsid w:val="0096532A"/>
    <w:rsid w:val="00965394"/>
    <w:rsid w:val="00971434"/>
    <w:rsid w:val="00972582"/>
    <w:rsid w:val="00973965"/>
    <w:rsid w:val="00973FD7"/>
    <w:rsid w:val="00990BF2"/>
    <w:rsid w:val="00991379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1E74"/>
    <w:rsid w:val="009E3C34"/>
    <w:rsid w:val="009E408C"/>
    <w:rsid w:val="009E5345"/>
    <w:rsid w:val="009E5AB6"/>
    <w:rsid w:val="009E7CE6"/>
    <w:rsid w:val="009F2801"/>
    <w:rsid w:val="009F41B7"/>
    <w:rsid w:val="009F5830"/>
    <w:rsid w:val="00A036A6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4083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33E2"/>
    <w:rsid w:val="00A54D68"/>
    <w:rsid w:val="00A558C0"/>
    <w:rsid w:val="00A61851"/>
    <w:rsid w:val="00A648FC"/>
    <w:rsid w:val="00A6780C"/>
    <w:rsid w:val="00A67B39"/>
    <w:rsid w:val="00A71E25"/>
    <w:rsid w:val="00A74327"/>
    <w:rsid w:val="00A76D5A"/>
    <w:rsid w:val="00A77909"/>
    <w:rsid w:val="00A7798B"/>
    <w:rsid w:val="00A80DAC"/>
    <w:rsid w:val="00A828E5"/>
    <w:rsid w:val="00A830C3"/>
    <w:rsid w:val="00A84973"/>
    <w:rsid w:val="00A924A8"/>
    <w:rsid w:val="00A93C6C"/>
    <w:rsid w:val="00AA0B45"/>
    <w:rsid w:val="00AA76C8"/>
    <w:rsid w:val="00AB066D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07EE6"/>
    <w:rsid w:val="00B125C8"/>
    <w:rsid w:val="00B1260B"/>
    <w:rsid w:val="00B140DE"/>
    <w:rsid w:val="00B1562C"/>
    <w:rsid w:val="00B207CC"/>
    <w:rsid w:val="00B2317C"/>
    <w:rsid w:val="00B24460"/>
    <w:rsid w:val="00B34720"/>
    <w:rsid w:val="00B37CBC"/>
    <w:rsid w:val="00B40C07"/>
    <w:rsid w:val="00B5436E"/>
    <w:rsid w:val="00B57B3B"/>
    <w:rsid w:val="00B62398"/>
    <w:rsid w:val="00B6505D"/>
    <w:rsid w:val="00B70701"/>
    <w:rsid w:val="00B70CF1"/>
    <w:rsid w:val="00B71BF3"/>
    <w:rsid w:val="00B7254F"/>
    <w:rsid w:val="00B733DB"/>
    <w:rsid w:val="00B7651F"/>
    <w:rsid w:val="00B83CBB"/>
    <w:rsid w:val="00B84E43"/>
    <w:rsid w:val="00B8601D"/>
    <w:rsid w:val="00B86971"/>
    <w:rsid w:val="00B8725D"/>
    <w:rsid w:val="00B8752E"/>
    <w:rsid w:val="00B90DBD"/>
    <w:rsid w:val="00B9117B"/>
    <w:rsid w:val="00B91B45"/>
    <w:rsid w:val="00B91D7D"/>
    <w:rsid w:val="00B92DB4"/>
    <w:rsid w:val="00B9367D"/>
    <w:rsid w:val="00B97C5E"/>
    <w:rsid w:val="00B97E36"/>
    <w:rsid w:val="00BA1796"/>
    <w:rsid w:val="00BA7413"/>
    <w:rsid w:val="00BA7664"/>
    <w:rsid w:val="00BB1934"/>
    <w:rsid w:val="00BB19A5"/>
    <w:rsid w:val="00BB3164"/>
    <w:rsid w:val="00BB57E6"/>
    <w:rsid w:val="00BB5B12"/>
    <w:rsid w:val="00BB7E95"/>
    <w:rsid w:val="00BC3860"/>
    <w:rsid w:val="00BC56E5"/>
    <w:rsid w:val="00BD016F"/>
    <w:rsid w:val="00BD0DC0"/>
    <w:rsid w:val="00BD41C6"/>
    <w:rsid w:val="00BE08C0"/>
    <w:rsid w:val="00BE2299"/>
    <w:rsid w:val="00BE3788"/>
    <w:rsid w:val="00BE4425"/>
    <w:rsid w:val="00C012CF"/>
    <w:rsid w:val="00C04F76"/>
    <w:rsid w:val="00C06597"/>
    <w:rsid w:val="00C06CCA"/>
    <w:rsid w:val="00C14B49"/>
    <w:rsid w:val="00C16075"/>
    <w:rsid w:val="00C16796"/>
    <w:rsid w:val="00C23534"/>
    <w:rsid w:val="00C23594"/>
    <w:rsid w:val="00C3561D"/>
    <w:rsid w:val="00C35BEB"/>
    <w:rsid w:val="00C35FAB"/>
    <w:rsid w:val="00C366A4"/>
    <w:rsid w:val="00C37E35"/>
    <w:rsid w:val="00C40101"/>
    <w:rsid w:val="00C421C3"/>
    <w:rsid w:val="00C461DF"/>
    <w:rsid w:val="00C524A2"/>
    <w:rsid w:val="00C5754C"/>
    <w:rsid w:val="00C5770C"/>
    <w:rsid w:val="00C6142A"/>
    <w:rsid w:val="00C66074"/>
    <w:rsid w:val="00C6638F"/>
    <w:rsid w:val="00C714A7"/>
    <w:rsid w:val="00C73D35"/>
    <w:rsid w:val="00C75159"/>
    <w:rsid w:val="00C76991"/>
    <w:rsid w:val="00C819A8"/>
    <w:rsid w:val="00C81E38"/>
    <w:rsid w:val="00C83BC2"/>
    <w:rsid w:val="00C86594"/>
    <w:rsid w:val="00C909B4"/>
    <w:rsid w:val="00C921BC"/>
    <w:rsid w:val="00C921EE"/>
    <w:rsid w:val="00C93A74"/>
    <w:rsid w:val="00C96AFE"/>
    <w:rsid w:val="00C97808"/>
    <w:rsid w:val="00CA1901"/>
    <w:rsid w:val="00CA4EE8"/>
    <w:rsid w:val="00CA7942"/>
    <w:rsid w:val="00CB077B"/>
    <w:rsid w:val="00CB74C3"/>
    <w:rsid w:val="00CC5F23"/>
    <w:rsid w:val="00CD557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12BBA"/>
    <w:rsid w:val="00D20773"/>
    <w:rsid w:val="00D21A94"/>
    <w:rsid w:val="00D221AF"/>
    <w:rsid w:val="00D253F1"/>
    <w:rsid w:val="00D258B3"/>
    <w:rsid w:val="00D27921"/>
    <w:rsid w:val="00D27F00"/>
    <w:rsid w:val="00D30071"/>
    <w:rsid w:val="00D30A38"/>
    <w:rsid w:val="00D31473"/>
    <w:rsid w:val="00D369C4"/>
    <w:rsid w:val="00D43F1A"/>
    <w:rsid w:val="00D448F6"/>
    <w:rsid w:val="00D46384"/>
    <w:rsid w:val="00D51DC0"/>
    <w:rsid w:val="00D5286F"/>
    <w:rsid w:val="00D53E87"/>
    <w:rsid w:val="00D55293"/>
    <w:rsid w:val="00D6167D"/>
    <w:rsid w:val="00D619AD"/>
    <w:rsid w:val="00D63CCB"/>
    <w:rsid w:val="00D65AB7"/>
    <w:rsid w:val="00D76458"/>
    <w:rsid w:val="00D7652C"/>
    <w:rsid w:val="00D76B66"/>
    <w:rsid w:val="00D81218"/>
    <w:rsid w:val="00D8229D"/>
    <w:rsid w:val="00D82C77"/>
    <w:rsid w:val="00D8331E"/>
    <w:rsid w:val="00D850FE"/>
    <w:rsid w:val="00D85FD6"/>
    <w:rsid w:val="00D87314"/>
    <w:rsid w:val="00D91407"/>
    <w:rsid w:val="00D917E2"/>
    <w:rsid w:val="00D94492"/>
    <w:rsid w:val="00D94E9F"/>
    <w:rsid w:val="00D9633C"/>
    <w:rsid w:val="00D97044"/>
    <w:rsid w:val="00DA1505"/>
    <w:rsid w:val="00DA1D21"/>
    <w:rsid w:val="00DA2F8B"/>
    <w:rsid w:val="00DA6314"/>
    <w:rsid w:val="00DA75D0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7279"/>
    <w:rsid w:val="00DD07F4"/>
    <w:rsid w:val="00DD2322"/>
    <w:rsid w:val="00DD49F1"/>
    <w:rsid w:val="00DD7D8C"/>
    <w:rsid w:val="00DE5240"/>
    <w:rsid w:val="00DE7EC6"/>
    <w:rsid w:val="00DF16ED"/>
    <w:rsid w:val="00DF3AA4"/>
    <w:rsid w:val="00DF3C20"/>
    <w:rsid w:val="00DF3F26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135D4"/>
    <w:rsid w:val="00E22C7E"/>
    <w:rsid w:val="00E24921"/>
    <w:rsid w:val="00E27487"/>
    <w:rsid w:val="00E3000D"/>
    <w:rsid w:val="00E4384D"/>
    <w:rsid w:val="00E44956"/>
    <w:rsid w:val="00E4614F"/>
    <w:rsid w:val="00E461D5"/>
    <w:rsid w:val="00E46DDC"/>
    <w:rsid w:val="00E47C7C"/>
    <w:rsid w:val="00E545BD"/>
    <w:rsid w:val="00E57128"/>
    <w:rsid w:val="00E60AF0"/>
    <w:rsid w:val="00E61334"/>
    <w:rsid w:val="00E6155B"/>
    <w:rsid w:val="00E62525"/>
    <w:rsid w:val="00E62E47"/>
    <w:rsid w:val="00E642EF"/>
    <w:rsid w:val="00E66FEA"/>
    <w:rsid w:val="00E76D43"/>
    <w:rsid w:val="00E8142B"/>
    <w:rsid w:val="00E816DA"/>
    <w:rsid w:val="00E84036"/>
    <w:rsid w:val="00E8434D"/>
    <w:rsid w:val="00E87AD1"/>
    <w:rsid w:val="00E90C71"/>
    <w:rsid w:val="00E91680"/>
    <w:rsid w:val="00E93A7E"/>
    <w:rsid w:val="00E94156"/>
    <w:rsid w:val="00E94FE0"/>
    <w:rsid w:val="00E961C0"/>
    <w:rsid w:val="00E96528"/>
    <w:rsid w:val="00E97EB0"/>
    <w:rsid w:val="00EA01C9"/>
    <w:rsid w:val="00EA1779"/>
    <w:rsid w:val="00EA4A7F"/>
    <w:rsid w:val="00EA73C8"/>
    <w:rsid w:val="00EB0DD3"/>
    <w:rsid w:val="00EB1B46"/>
    <w:rsid w:val="00EB1FAA"/>
    <w:rsid w:val="00EB2997"/>
    <w:rsid w:val="00EB331D"/>
    <w:rsid w:val="00EB486D"/>
    <w:rsid w:val="00EB4E3C"/>
    <w:rsid w:val="00EB5196"/>
    <w:rsid w:val="00EB5C2A"/>
    <w:rsid w:val="00EB6BFA"/>
    <w:rsid w:val="00EC1A3B"/>
    <w:rsid w:val="00EC35DB"/>
    <w:rsid w:val="00ED1A0D"/>
    <w:rsid w:val="00ED3041"/>
    <w:rsid w:val="00ED56B8"/>
    <w:rsid w:val="00ED65DA"/>
    <w:rsid w:val="00EE32EB"/>
    <w:rsid w:val="00EE46C9"/>
    <w:rsid w:val="00EE6124"/>
    <w:rsid w:val="00EF0146"/>
    <w:rsid w:val="00EF10A9"/>
    <w:rsid w:val="00EF4738"/>
    <w:rsid w:val="00EF50B4"/>
    <w:rsid w:val="00EF6C4E"/>
    <w:rsid w:val="00F117DB"/>
    <w:rsid w:val="00F20318"/>
    <w:rsid w:val="00F27D63"/>
    <w:rsid w:val="00F323A2"/>
    <w:rsid w:val="00F35C84"/>
    <w:rsid w:val="00F4361D"/>
    <w:rsid w:val="00F454C9"/>
    <w:rsid w:val="00F45BD0"/>
    <w:rsid w:val="00F54A5A"/>
    <w:rsid w:val="00F54BBD"/>
    <w:rsid w:val="00F54D96"/>
    <w:rsid w:val="00F62D62"/>
    <w:rsid w:val="00F62E26"/>
    <w:rsid w:val="00F63AE9"/>
    <w:rsid w:val="00F67C2B"/>
    <w:rsid w:val="00F727AC"/>
    <w:rsid w:val="00F74509"/>
    <w:rsid w:val="00F8077C"/>
    <w:rsid w:val="00F814FB"/>
    <w:rsid w:val="00F829DF"/>
    <w:rsid w:val="00F85D7C"/>
    <w:rsid w:val="00F87097"/>
    <w:rsid w:val="00F9083F"/>
    <w:rsid w:val="00F90F53"/>
    <w:rsid w:val="00F91930"/>
    <w:rsid w:val="00F92025"/>
    <w:rsid w:val="00F93097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3330"/>
    <w:rsid w:val="00FE4231"/>
    <w:rsid w:val="00FE741A"/>
    <w:rsid w:val="00FF096E"/>
    <w:rsid w:val="00FF09F1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E135D4"/>
    <w:pPr>
      <w:jc w:val="both"/>
    </w:pPr>
    <w:rPr>
      <w:rFonts w:ascii="Arial" w:hAnsi="Arial"/>
      <w:szCs w:val="24"/>
    </w:rPr>
  </w:style>
  <w:style w:type="table" w:styleId="Tableausimple1">
    <w:name w:val="Plain Table 1"/>
    <w:basedOn w:val="TableauNormal"/>
    <w:uiPriority w:val="41"/>
    <w:rsid w:val="00040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semiHidden/>
    <w:unhideWhenUsed/>
    <w:rsid w:val="007D243C"/>
    <w:pPr>
      <w:spacing w:before="100" w:beforeAutospacing="1" w:after="100" w:afterAutospacing="1"/>
    </w:pPr>
    <w:rPr>
      <w:sz w:val="24"/>
      <w:szCs w:val="24"/>
    </w:rPr>
  </w:style>
  <w:style w:type="table" w:customStyle="1" w:styleId="Grilledutableau2">
    <w:name w:val="Grille du tableau2"/>
    <w:basedOn w:val="TableauNormal"/>
    <w:next w:val="Grilledutableau"/>
    <w:rsid w:val="00AB06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mailto:sid-atlantique-sd-ac-liquid-facture.contact.fct@intradef.gouv.fr" TargetMode="External"/><Relationship Id="rId3" Type="http://schemas.openxmlformats.org/officeDocument/2006/relationships/customXml" Target="../customXml/item3.xml"/><Relationship Id="rId21" Type="http://schemas.openxmlformats.org/officeDocument/2006/relationships/package" Target="embeddings/Feuille_de_calcul_Microsoft_Excel.xlsx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sid-atlantique-sd-ac-liquid-facture.contact.fct@intradef.gouv.f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id-atlantique-sd-ac-soutien-achat.contact.fct@intradef.gouv.fr" TargetMode="Externa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sid-atlantique-sd-ac-soutien-achat.contact.fct@intradef.gouv.fr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4.xml><?xml version="1.0" encoding="utf-8"?>
<ds:datastoreItem xmlns:ds="http://schemas.openxmlformats.org/officeDocument/2006/customXml" ds:itemID="{DDC132E4-DD98-4B0C-AB67-6D7A9FC24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AE-CCAP_TVX_Inf90k€ht.dotx</Template>
  <TotalTime>1969</TotalTime>
  <Pages>9</Pages>
  <Words>1754</Words>
  <Characters>9648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SEMAESSE Maiwenn ADJT ADM AE</cp:lastModifiedBy>
  <cp:revision>33</cp:revision>
  <cp:lastPrinted>2023-09-13T15:13:00Z</cp:lastPrinted>
  <dcterms:created xsi:type="dcterms:W3CDTF">2025-09-18T15:21:00Z</dcterms:created>
  <dcterms:modified xsi:type="dcterms:W3CDTF">2025-11-26T08:44:00Z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