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381" w:rsidRDefault="00077584" w:rsidP="00FC5381">
      <w:pPr>
        <w:jc w:val="center"/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page">
              <wp:posOffset>450215</wp:posOffset>
            </wp:positionH>
            <wp:positionV relativeFrom="page">
              <wp:posOffset>205740</wp:posOffset>
            </wp:positionV>
            <wp:extent cx="1364615" cy="1224280"/>
            <wp:effectExtent l="0" t="0" r="0" b="0"/>
            <wp:wrapNone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4615" cy="122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1365F" w:rsidRDefault="0001365F" w:rsidP="00FC5381">
      <w:pPr>
        <w:jc w:val="center"/>
      </w:pPr>
    </w:p>
    <w:p w:rsidR="0001365F" w:rsidRDefault="0001365F" w:rsidP="00FC5381">
      <w:pPr>
        <w:jc w:val="center"/>
      </w:pPr>
    </w:p>
    <w:p w:rsidR="0001365F" w:rsidRDefault="0001365F" w:rsidP="00FC5381">
      <w:pPr>
        <w:jc w:val="center"/>
      </w:pPr>
    </w:p>
    <w:p w:rsidR="0001365F" w:rsidRDefault="0001365F" w:rsidP="00FC5381">
      <w:pPr>
        <w:jc w:val="center"/>
      </w:pPr>
    </w:p>
    <w:p w:rsidR="0001365F" w:rsidRDefault="0001365F" w:rsidP="00FC5381">
      <w:pPr>
        <w:jc w:val="center"/>
      </w:pPr>
    </w:p>
    <w:p w:rsidR="0001365F" w:rsidRDefault="0001365F" w:rsidP="00FC5381">
      <w:pPr>
        <w:jc w:val="center"/>
      </w:pPr>
    </w:p>
    <w:p w:rsidR="0001365F" w:rsidRDefault="0001365F" w:rsidP="00FC5381">
      <w:pPr>
        <w:jc w:val="center"/>
      </w:pPr>
    </w:p>
    <w:tbl>
      <w:tblPr>
        <w:tblW w:w="10277" w:type="dxa"/>
        <w:tblInd w:w="213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4"/>
        <w:gridCol w:w="7796"/>
        <w:gridCol w:w="1417"/>
      </w:tblGrid>
      <w:tr w:rsidR="00D66D05" w:rsidRPr="0033489C" w:rsidTr="00397E45">
        <w:trPr>
          <w:trHeight w:val="1077"/>
        </w:trPr>
        <w:tc>
          <w:tcPr>
            <w:tcW w:w="1064" w:type="dxa"/>
            <w:shd w:val="clear" w:color="auto" w:fill="99CCFF"/>
            <w:vAlign w:val="center"/>
          </w:tcPr>
          <w:p w:rsidR="00D66D05" w:rsidRPr="007B7D35" w:rsidRDefault="00D66D05" w:rsidP="00397E45">
            <w:pPr>
              <w:pStyle w:val="Titre8"/>
              <w:spacing w:before="120" w:after="120"/>
              <w:rPr>
                <w:b w:val="0"/>
              </w:rPr>
            </w:pPr>
          </w:p>
        </w:tc>
        <w:tc>
          <w:tcPr>
            <w:tcW w:w="7796" w:type="dxa"/>
            <w:shd w:val="clear" w:color="auto" w:fill="99CCFF"/>
            <w:vAlign w:val="center"/>
          </w:tcPr>
          <w:p w:rsidR="00D66D05" w:rsidRDefault="00D66D05" w:rsidP="00397E45">
            <w:pPr>
              <w:pStyle w:val="Titre8"/>
              <w:rPr>
                <w:b w:val="0"/>
                <w:bCs w:val="0"/>
                <w:sz w:val="32"/>
                <w:szCs w:val="32"/>
              </w:rPr>
            </w:pPr>
            <w:r w:rsidRPr="0055722D">
              <w:rPr>
                <w:b w:val="0"/>
                <w:bCs w:val="0"/>
                <w:caps/>
                <w:sz w:val="32"/>
                <w:szCs w:val="32"/>
              </w:rPr>
              <w:t xml:space="preserve">ANNEXE </w:t>
            </w:r>
            <w:r>
              <w:rPr>
                <w:b w:val="0"/>
                <w:bCs w:val="0"/>
                <w:caps/>
                <w:sz w:val="32"/>
                <w:szCs w:val="32"/>
              </w:rPr>
              <w:t xml:space="preserve">N° </w:t>
            </w:r>
            <w:r w:rsidR="00542E86">
              <w:rPr>
                <w:b w:val="0"/>
                <w:bCs w:val="0"/>
                <w:caps/>
                <w:sz w:val="32"/>
                <w:szCs w:val="32"/>
              </w:rPr>
              <w:t>1</w:t>
            </w:r>
            <w:r w:rsidR="00542E86" w:rsidRPr="0055722D">
              <w:rPr>
                <w:b w:val="0"/>
                <w:bCs w:val="0"/>
                <w:caps/>
                <w:sz w:val="32"/>
                <w:szCs w:val="32"/>
              </w:rPr>
              <w:t xml:space="preserve"> </w:t>
            </w:r>
            <w:r w:rsidRPr="0055722D">
              <w:rPr>
                <w:b w:val="0"/>
                <w:bCs w:val="0"/>
                <w:caps/>
                <w:sz w:val="32"/>
                <w:szCs w:val="32"/>
              </w:rPr>
              <w:t>A L’ACTE</w:t>
            </w:r>
            <w:r w:rsidRPr="0055722D">
              <w:rPr>
                <w:b w:val="0"/>
                <w:bCs w:val="0"/>
                <w:sz w:val="32"/>
                <w:szCs w:val="32"/>
              </w:rPr>
              <w:t xml:space="preserve"> D’ENGAGEMENT</w:t>
            </w:r>
          </w:p>
          <w:p w:rsidR="00D66D05" w:rsidRPr="0055722D" w:rsidRDefault="00D66D05" w:rsidP="00D66D05">
            <w:pPr>
              <w:spacing w:before="120"/>
              <w:jc w:val="center"/>
            </w:pPr>
            <w:r w:rsidRPr="00D66D05">
              <w:rPr>
                <w:sz w:val="36"/>
                <w:szCs w:val="36"/>
              </w:rPr>
              <w:t xml:space="preserve">Bordereaux de prix </w:t>
            </w:r>
          </w:p>
        </w:tc>
        <w:tc>
          <w:tcPr>
            <w:tcW w:w="1417" w:type="dxa"/>
            <w:shd w:val="clear" w:color="auto" w:fill="99CCFF"/>
            <w:vAlign w:val="center"/>
          </w:tcPr>
          <w:p w:rsidR="00D66D05" w:rsidRPr="007B7D35" w:rsidRDefault="00D66D05" w:rsidP="00397E45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D66D05" w:rsidRDefault="00D66D05" w:rsidP="00D66D05">
      <w:pPr>
        <w:pStyle w:val="Corpsdetexte"/>
        <w:tabs>
          <w:tab w:val="clear" w:pos="426"/>
        </w:tabs>
        <w:spacing w:before="0"/>
        <w:ind w:left="426"/>
        <w:rPr>
          <w:b w:val="0"/>
          <w:bCs w:val="0"/>
          <w:sz w:val="20"/>
          <w:szCs w:val="20"/>
        </w:rPr>
      </w:pPr>
    </w:p>
    <w:p w:rsidR="005A1CB8" w:rsidRPr="005A1CB8" w:rsidRDefault="005A1CB8" w:rsidP="005A1CB8">
      <w:pPr>
        <w:tabs>
          <w:tab w:val="left" w:pos="426"/>
          <w:tab w:val="left" w:pos="851"/>
        </w:tabs>
        <w:suppressAutoHyphens/>
        <w:spacing w:before="120"/>
        <w:jc w:val="center"/>
        <w:rPr>
          <w:rFonts w:ascii="LiberationSans-Bold" w:hAnsi="LiberationSans-Bold" w:cs="LiberationSans-Bold"/>
          <w:b/>
          <w:bCs/>
          <w:sz w:val="28"/>
          <w:szCs w:val="28"/>
          <w:u w:val="single"/>
        </w:rPr>
      </w:pPr>
      <w:r w:rsidRPr="005A1CB8">
        <w:rPr>
          <w:rFonts w:ascii="LiberationSans-Bold" w:hAnsi="LiberationSans-Bold" w:cs="LiberationSans-Bold"/>
          <w:b/>
          <w:bCs/>
          <w:sz w:val="28"/>
          <w:szCs w:val="28"/>
          <w:u w:val="single"/>
        </w:rPr>
        <w:t>DECOMPOSITION DU FORFAIT HT</w:t>
      </w:r>
    </w:p>
    <w:p w:rsidR="005A1CB8" w:rsidRDefault="005A1CB8" w:rsidP="00FD729D">
      <w:pPr>
        <w:tabs>
          <w:tab w:val="left" w:pos="426"/>
          <w:tab w:val="left" w:pos="851"/>
        </w:tabs>
        <w:suppressAutoHyphens/>
        <w:spacing w:before="120"/>
        <w:jc w:val="both"/>
        <w:rPr>
          <w:rFonts w:ascii="LiberationSans-Bold" w:hAnsi="LiberationSans-Bold" w:cs="LiberationSans-Bold"/>
          <w:b/>
          <w:bCs/>
          <w:sz w:val="24"/>
          <w:szCs w:val="24"/>
        </w:rPr>
      </w:pPr>
    </w:p>
    <w:p w:rsidR="00EB21DA" w:rsidRDefault="00077584" w:rsidP="00EB21DA">
      <w:pPr>
        <w:pStyle w:val="Corpsdetexte"/>
        <w:ind w:left="426"/>
        <w:rPr>
          <w:b w:val="0"/>
          <w:bCs w:val="0"/>
          <w:sz w:val="20"/>
          <w:szCs w:val="20"/>
        </w:rPr>
      </w:pPr>
      <w:r w:rsidRPr="00077584">
        <w:rPr>
          <w:rFonts w:ascii="LiberationSans-Bold" w:hAnsi="LiberationSans-Bold" w:cs="LiberationSans-Bold"/>
        </w:rPr>
        <w:t>Prestation de services et d</w:t>
      </w:r>
      <w:r w:rsidR="00DA4360">
        <w:rPr>
          <w:rFonts w:ascii="LiberationSans-Bold" w:hAnsi="LiberationSans-Bold" w:cs="LiberationSans-Bold"/>
        </w:rPr>
        <w:t>e conseils d’un expert-commissaire aux comptes</w:t>
      </w:r>
      <w:r w:rsidRPr="00077584">
        <w:rPr>
          <w:rFonts w:ascii="LiberationSans-Bold" w:hAnsi="LiberationSans-Bold" w:cs="LiberationSans-Bold"/>
        </w:rPr>
        <w:t xml:space="preserve"> au profit du bureau comptabilité du Service Commun des Cercles et des Foyers de la Marine (SCCF).</w:t>
      </w:r>
    </w:p>
    <w:p w:rsidR="00FD729D" w:rsidRDefault="00FD729D" w:rsidP="00D66D05">
      <w:pPr>
        <w:pStyle w:val="Corpsdetexte"/>
        <w:tabs>
          <w:tab w:val="clear" w:pos="426"/>
        </w:tabs>
        <w:spacing w:before="0"/>
        <w:ind w:left="426"/>
        <w:rPr>
          <w:b w:val="0"/>
          <w:bCs w:val="0"/>
          <w:sz w:val="20"/>
          <w:szCs w:val="20"/>
        </w:rPr>
      </w:pPr>
    </w:p>
    <w:p w:rsidR="00FD729D" w:rsidRDefault="00FD729D" w:rsidP="00D66D05">
      <w:pPr>
        <w:pStyle w:val="Corpsdetexte"/>
        <w:tabs>
          <w:tab w:val="clear" w:pos="426"/>
        </w:tabs>
        <w:spacing w:before="0"/>
        <w:ind w:left="426"/>
        <w:rPr>
          <w:b w:val="0"/>
          <w:bCs w:val="0"/>
          <w:sz w:val="20"/>
          <w:szCs w:val="20"/>
        </w:rPr>
      </w:pPr>
    </w:p>
    <w:p w:rsidR="00011CE4" w:rsidRDefault="00011CE4" w:rsidP="00D66D05">
      <w:pPr>
        <w:pStyle w:val="Corpsdetexte"/>
        <w:tabs>
          <w:tab w:val="clear" w:pos="426"/>
        </w:tabs>
        <w:spacing w:before="0"/>
        <w:ind w:left="426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>Le candidat fournira une décomposition du coût global forfaitaire de la prestation en fonction des postes de dépense (coûts horaire des moyens humains, fournitures/matériels, frais de déplacement, rédaction/transmission de documents, frais divers</w:t>
      </w:r>
      <w:r w:rsidR="00C27E4C">
        <w:rPr>
          <w:b w:val="0"/>
          <w:bCs w:val="0"/>
          <w:sz w:val="20"/>
          <w:szCs w:val="20"/>
        </w:rPr>
        <w:t>).</w:t>
      </w:r>
    </w:p>
    <w:p w:rsidR="00011CE4" w:rsidRDefault="00011CE4" w:rsidP="00D66D05">
      <w:pPr>
        <w:pStyle w:val="Corpsdetexte"/>
        <w:tabs>
          <w:tab w:val="clear" w:pos="426"/>
        </w:tabs>
        <w:spacing w:before="0"/>
        <w:ind w:left="426"/>
        <w:rPr>
          <w:b w:val="0"/>
          <w:bCs w:val="0"/>
          <w:sz w:val="20"/>
          <w:szCs w:val="20"/>
        </w:rPr>
      </w:pPr>
    </w:p>
    <w:p w:rsidR="00F94ABB" w:rsidRPr="00876CDA" w:rsidRDefault="00F94ABB" w:rsidP="00D66D05">
      <w:pPr>
        <w:pStyle w:val="Corpsdetexte"/>
        <w:tabs>
          <w:tab w:val="clear" w:pos="426"/>
        </w:tabs>
        <w:spacing w:before="0"/>
        <w:ind w:left="426"/>
        <w:rPr>
          <w:bCs w:val="0"/>
          <w:sz w:val="20"/>
          <w:szCs w:val="20"/>
        </w:rPr>
      </w:pPr>
      <w:r w:rsidRPr="00876CDA">
        <w:rPr>
          <w:bCs w:val="0"/>
          <w:sz w:val="20"/>
          <w:szCs w:val="20"/>
        </w:rPr>
        <w:t>Les quantités sont exprimées en heure</w:t>
      </w:r>
      <w:r w:rsidR="003E24F7">
        <w:rPr>
          <w:bCs w:val="0"/>
          <w:sz w:val="20"/>
          <w:szCs w:val="20"/>
        </w:rPr>
        <w:t>s</w:t>
      </w:r>
      <w:r w:rsidR="00876CDA" w:rsidRPr="00876CDA">
        <w:rPr>
          <w:bCs w:val="0"/>
          <w:sz w:val="20"/>
          <w:szCs w:val="20"/>
        </w:rPr>
        <w:t xml:space="preserve"> et le coût est hors taxes.</w:t>
      </w:r>
    </w:p>
    <w:p w:rsidR="00F94ABB" w:rsidRDefault="00F94ABB" w:rsidP="00D66D05">
      <w:pPr>
        <w:pStyle w:val="Corpsdetexte"/>
        <w:tabs>
          <w:tab w:val="clear" w:pos="426"/>
        </w:tabs>
        <w:spacing w:before="0"/>
        <w:ind w:left="426"/>
        <w:rPr>
          <w:b w:val="0"/>
          <w:bCs w:val="0"/>
          <w:sz w:val="20"/>
          <w:szCs w:val="20"/>
        </w:rPr>
      </w:pPr>
    </w:p>
    <w:p w:rsidR="00876CDA" w:rsidRDefault="00876CDA" w:rsidP="00D66D05">
      <w:pPr>
        <w:pStyle w:val="Corpsdetexte"/>
        <w:tabs>
          <w:tab w:val="clear" w:pos="426"/>
        </w:tabs>
        <w:spacing w:before="0"/>
        <w:ind w:left="426"/>
        <w:rPr>
          <w:b w:val="0"/>
          <w:bCs w:val="0"/>
          <w:sz w:val="20"/>
          <w:szCs w:val="20"/>
        </w:rPr>
      </w:pPr>
    </w:p>
    <w:p w:rsidR="00876CDA" w:rsidRDefault="00876CDA" w:rsidP="00D66D05">
      <w:pPr>
        <w:pStyle w:val="Corpsdetexte"/>
        <w:tabs>
          <w:tab w:val="clear" w:pos="426"/>
        </w:tabs>
        <w:spacing w:before="0"/>
        <w:ind w:left="426"/>
        <w:rPr>
          <w:b w:val="0"/>
          <w:bCs w:val="0"/>
          <w:sz w:val="20"/>
          <w:szCs w:val="20"/>
        </w:rPr>
      </w:pP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1"/>
        <w:gridCol w:w="2234"/>
        <w:gridCol w:w="2219"/>
      </w:tblGrid>
      <w:tr w:rsidR="000D2084" w:rsidRPr="00397E45" w:rsidTr="00397E45">
        <w:tc>
          <w:tcPr>
            <w:tcW w:w="5726" w:type="dxa"/>
            <w:shd w:val="clear" w:color="auto" w:fill="auto"/>
          </w:tcPr>
          <w:p w:rsidR="00876CDA" w:rsidRPr="00397E45" w:rsidRDefault="000D2084" w:rsidP="00397E45">
            <w:pPr>
              <w:pStyle w:val="Corpsdetexte"/>
              <w:tabs>
                <w:tab w:val="clear" w:pos="426"/>
              </w:tabs>
              <w:spacing w:before="120" w:after="120"/>
              <w:jc w:val="center"/>
              <w:rPr>
                <w:bCs w:val="0"/>
                <w:sz w:val="20"/>
                <w:szCs w:val="20"/>
              </w:rPr>
            </w:pPr>
            <w:r w:rsidRPr="00397E45">
              <w:rPr>
                <w:bCs w:val="0"/>
                <w:sz w:val="20"/>
                <w:szCs w:val="20"/>
              </w:rPr>
              <w:t>DECOMPOSITION DES POSTES</w:t>
            </w:r>
          </w:p>
        </w:tc>
        <w:tc>
          <w:tcPr>
            <w:tcW w:w="2268" w:type="dxa"/>
            <w:shd w:val="clear" w:color="auto" w:fill="auto"/>
          </w:tcPr>
          <w:p w:rsidR="00876CDA" w:rsidRPr="00397E45" w:rsidRDefault="000D2084" w:rsidP="00397E45">
            <w:pPr>
              <w:pStyle w:val="Corpsdetexte"/>
              <w:tabs>
                <w:tab w:val="clear" w:pos="426"/>
              </w:tabs>
              <w:spacing w:before="120" w:after="120"/>
              <w:jc w:val="center"/>
              <w:rPr>
                <w:bCs w:val="0"/>
                <w:sz w:val="20"/>
                <w:szCs w:val="20"/>
              </w:rPr>
            </w:pPr>
            <w:r w:rsidRPr="00397E45">
              <w:rPr>
                <w:bCs w:val="0"/>
                <w:sz w:val="20"/>
                <w:szCs w:val="20"/>
              </w:rPr>
              <w:t>QUANTITE (heures)</w:t>
            </w:r>
          </w:p>
        </w:tc>
        <w:tc>
          <w:tcPr>
            <w:tcW w:w="2268" w:type="dxa"/>
            <w:shd w:val="clear" w:color="auto" w:fill="auto"/>
          </w:tcPr>
          <w:p w:rsidR="00876CDA" w:rsidRPr="00397E45" w:rsidRDefault="000D2084" w:rsidP="00397E45">
            <w:pPr>
              <w:pStyle w:val="Corpsdetexte"/>
              <w:tabs>
                <w:tab w:val="clear" w:pos="426"/>
              </w:tabs>
              <w:spacing w:before="120" w:after="120"/>
              <w:jc w:val="center"/>
              <w:rPr>
                <w:bCs w:val="0"/>
                <w:sz w:val="20"/>
                <w:szCs w:val="20"/>
              </w:rPr>
            </w:pPr>
            <w:r w:rsidRPr="00397E45">
              <w:rPr>
                <w:bCs w:val="0"/>
                <w:sz w:val="20"/>
                <w:szCs w:val="20"/>
              </w:rPr>
              <w:t>COUT (H.T.)</w:t>
            </w:r>
          </w:p>
        </w:tc>
      </w:tr>
      <w:tr w:rsidR="000D2084" w:rsidTr="00397E45">
        <w:tc>
          <w:tcPr>
            <w:tcW w:w="10262" w:type="dxa"/>
            <w:gridSpan w:val="3"/>
            <w:shd w:val="clear" w:color="auto" w:fill="auto"/>
          </w:tcPr>
          <w:p w:rsidR="000D2084" w:rsidRPr="00397E45" w:rsidRDefault="00C27E4C" w:rsidP="00334C79">
            <w:pPr>
              <w:pStyle w:val="Corpsdetexte"/>
              <w:tabs>
                <w:tab w:val="clear" w:pos="426"/>
              </w:tabs>
              <w:spacing w:before="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SCCF</w:t>
            </w:r>
          </w:p>
        </w:tc>
      </w:tr>
      <w:tr w:rsidR="000D2084" w:rsidRPr="00397E45" w:rsidTr="00397E45">
        <w:tc>
          <w:tcPr>
            <w:tcW w:w="5726" w:type="dxa"/>
            <w:shd w:val="clear" w:color="auto" w:fill="auto"/>
          </w:tcPr>
          <w:p w:rsidR="00876CDA" w:rsidRPr="00397E45" w:rsidRDefault="00643D0F" w:rsidP="00397E45">
            <w:pPr>
              <w:pStyle w:val="Corpsdetexte"/>
              <w:tabs>
                <w:tab w:val="clear" w:pos="426"/>
              </w:tabs>
              <w:spacing w:before="120" w:after="120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Mission d’audit légal</w:t>
            </w:r>
          </w:p>
        </w:tc>
        <w:tc>
          <w:tcPr>
            <w:tcW w:w="2268" w:type="dxa"/>
            <w:shd w:val="clear" w:color="auto" w:fill="auto"/>
          </w:tcPr>
          <w:p w:rsidR="00876CDA" w:rsidRPr="00397E45" w:rsidRDefault="00876CDA" w:rsidP="00397E45">
            <w:pPr>
              <w:pStyle w:val="Corpsdetexte"/>
              <w:tabs>
                <w:tab w:val="clear" w:pos="426"/>
              </w:tabs>
              <w:spacing w:before="120" w:after="120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876CDA" w:rsidRPr="00397E45" w:rsidRDefault="00876CDA" w:rsidP="00397E45">
            <w:pPr>
              <w:pStyle w:val="Corpsdetexte"/>
              <w:tabs>
                <w:tab w:val="clear" w:pos="426"/>
              </w:tabs>
              <w:spacing w:before="120" w:after="120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0D2084" w:rsidRPr="00397E45" w:rsidTr="00397E45">
        <w:tc>
          <w:tcPr>
            <w:tcW w:w="5726" w:type="dxa"/>
            <w:shd w:val="clear" w:color="auto" w:fill="auto"/>
          </w:tcPr>
          <w:p w:rsidR="00876CDA" w:rsidRPr="00397E45" w:rsidRDefault="00643D0F" w:rsidP="00397E45">
            <w:pPr>
              <w:pStyle w:val="Corpsdetexte"/>
              <w:tabs>
                <w:tab w:val="clear" w:pos="426"/>
              </w:tabs>
              <w:spacing w:before="120" w:after="120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Mission de contrôle annuel du cercle </w:t>
            </w:r>
          </w:p>
        </w:tc>
        <w:tc>
          <w:tcPr>
            <w:tcW w:w="2268" w:type="dxa"/>
            <w:shd w:val="clear" w:color="auto" w:fill="auto"/>
          </w:tcPr>
          <w:p w:rsidR="00876CDA" w:rsidRPr="00397E45" w:rsidRDefault="00876CDA" w:rsidP="00397E45">
            <w:pPr>
              <w:pStyle w:val="Corpsdetexte"/>
              <w:tabs>
                <w:tab w:val="clear" w:pos="426"/>
              </w:tabs>
              <w:spacing w:before="120" w:after="120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876CDA" w:rsidRPr="00397E45" w:rsidRDefault="00876CDA" w:rsidP="00397E45">
            <w:pPr>
              <w:pStyle w:val="Corpsdetexte"/>
              <w:tabs>
                <w:tab w:val="clear" w:pos="426"/>
              </w:tabs>
              <w:spacing w:before="120" w:after="120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0D2084" w:rsidRPr="00397E45" w:rsidTr="00397E45">
        <w:tc>
          <w:tcPr>
            <w:tcW w:w="5726" w:type="dxa"/>
            <w:shd w:val="clear" w:color="auto" w:fill="auto"/>
          </w:tcPr>
          <w:p w:rsidR="00876CDA" w:rsidRPr="00397E45" w:rsidRDefault="00643D0F" w:rsidP="00397E45">
            <w:pPr>
              <w:pStyle w:val="Corpsdetexte"/>
              <w:tabs>
                <w:tab w:val="clear" w:pos="426"/>
              </w:tabs>
              <w:spacing w:before="120" w:after="120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Intervention liés à des faits ou à des opérations </w:t>
            </w:r>
          </w:p>
        </w:tc>
        <w:tc>
          <w:tcPr>
            <w:tcW w:w="2268" w:type="dxa"/>
            <w:shd w:val="clear" w:color="auto" w:fill="auto"/>
          </w:tcPr>
          <w:p w:rsidR="00876CDA" w:rsidRPr="00397E45" w:rsidRDefault="00876CDA" w:rsidP="00397E45">
            <w:pPr>
              <w:pStyle w:val="Corpsdetexte"/>
              <w:tabs>
                <w:tab w:val="clear" w:pos="426"/>
              </w:tabs>
              <w:spacing w:before="120" w:after="120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876CDA" w:rsidRPr="00397E45" w:rsidRDefault="00876CDA" w:rsidP="00397E45">
            <w:pPr>
              <w:pStyle w:val="Corpsdetexte"/>
              <w:tabs>
                <w:tab w:val="clear" w:pos="426"/>
              </w:tabs>
              <w:spacing w:before="120" w:after="120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643D0F" w:rsidRPr="00397E45" w:rsidTr="00397E45">
        <w:tc>
          <w:tcPr>
            <w:tcW w:w="5726" w:type="dxa"/>
            <w:shd w:val="clear" w:color="auto" w:fill="auto"/>
          </w:tcPr>
          <w:p w:rsidR="00643D0F" w:rsidRDefault="00643D0F" w:rsidP="00397E45">
            <w:pPr>
              <w:pStyle w:val="Corpsdetexte"/>
              <w:tabs>
                <w:tab w:val="clear" w:pos="426"/>
              </w:tabs>
              <w:spacing w:before="120" w:after="120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Rédaction du rapport de gestion</w:t>
            </w:r>
          </w:p>
        </w:tc>
        <w:tc>
          <w:tcPr>
            <w:tcW w:w="2268" w:type="dxa"/>
            <w:shd w:val="clear" w:color="auto" w:fill="auto"/>
          </w:tcPr>
          <w:p w:rsidR="00643D0F" w:rsidRPr="00397E45" w:rsidRDefault="00643D0F" w:rsidP="00397E45">
            <w:pPr>
              <w:pStyle w:val="Corpsdetexte"/>
              <w:tabs>
                <w:tab w:val="clear" w:pos="426"/>
              </w:tabs>
              <w:spacing w:before="120" w:after="120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643D0F" w:rsidRPr="00397E45" w:rsidRDefault="00643D0F" w:rsidP="00397E45">
            <w:pPr>
              <w:pStyle w:val="Corpsdetexte"/>
              <w:tabs>
                <w:tab w:val="clear" w:pos="426"/>
              </w:tabs>
              <w:spacing w:before="120" w:after="120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0D2084" w:rsidRPr="00397E45" w:rsidTr="00397E45">
        <w:tc>
          <w:tcPr>
            <w:tcW w:w="5726" w:type="dxa"/>
            <w:shd w:val="clear" w:color="auto" w:fill="auto"/>
          </w:tcPr>
          <w:p w:rsidR="00876CDA" w:rsidRPr="00397E45" w:rsidRDefault="00643D0F" w:rsidP="00397E45">
            <w:pPr>
              <w:pStyle w:val="Corpsdetexte"/>
              <w:tabs>
                <w:tab w:val="clear" w:pos="426"/>
              </w:tabs>
              <w:spacing w:before="120" w:after="120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Contrôle des documents relatifs à la prévention des difficultés de l’EPA SCCF</w:t>
            </w:r>
          </w:p>
        </w:tc>
        <w:tc>
          <w:tcPr>
            <w:tcW w:w="2268" w:type="dxa"/>
            <w:shd w:val="clear" w:color="auto" w:fill="auto"/>
          </w:tcPr>
          <w:p w:rsidR="00876CDA" w:rsidRPr="00397E45" w:rsidRDefault="00876CDA" w:rsidP="00397E45">
            <w:pPr>
              <w:pStyle w:val="Corpsdetexte"/>
              <w:tabs>
                <w:tab w:val="clear" w:pos="426"/>
              </w:tabs>
              <w:spacing w:before="120" w:after="120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876CDA" w:rsidRPr="00397E45" w:rsidRDefault="00876CDA" w:rsidP="00397E45">
            <w:pPr>
              <w:pStyle w:val="Corpsdetexte"/>
              <w:tabs>
                <w:tab w:val="clear" w:pos="426"/>
              </w:tabs>
              <w:spacing w:before="120" w:after="120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643D0F" w:rsidRPr="00397E45" w:rsidTr="00397E45">
        <w:tc>
          <w:tcPr>
            <w:tcW w:w="5726" w:type="dxa"/>
            <w:shd w:val="clear" w:color="auto" w:fill="auto"/>
          </w:tcPr>
          <w:p w:rsidR="00643D0F" w:rsidRDefault="00643D0F" w:rsidP="00397E45">
            <w:pPr>
              <w:pStyle w:val="Corpsdetexte"/>
              <w:tabs>
                <w:tab w:val="clear" w:pos="426"/>
              </w:tabs>
              <w:spacing w:before="120" w:after="120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Contrôle des conventions réglementées</w:t>
            </w:r>
          </w:p>
        </w:tc>
        <w:tc>
          <w:tcPr>
            <w:tcW w:w="2268" w:type="dxa"/>
            <w:shd w:val="clear" w:color="auto" w:fill="auto"/>
          </w:tcPr>
          <w:p w:rsidR="00643D0F" w:rsidRPr="00397E45" w:rsidRDefault="00643D0F" w:rsidP="00397E45">
            <w:pPr>
              <w:pStyle w:val="Corpsdetexte"/>
              <w:tabs>
                <w:tab w:val="clear" w:pos="426"/>
              </w:tabs>
              <w:spacing w:before="120" w:after="120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643D0F" w:rsidRPr="00397E45" w:rsidRDefault="00643D0F" w:rsidP="00397E45">
            <w:pPr>
              <w:pStyle w:val="Corpsdetexte"/>
              <w:tabs>
                <w:tab w:val="clear" w:pos="426"/>
              </w:tabs>
              <w:spacing w:before="120" w:after="120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0D2084" w:rsidRPr="00397E45" w:rsidTr="00397E45">
        <w:tc>
          <w:tcPr>
            <w:tcW w:w="7994" w:type="dxa"/>
            <w:gridSpan w:val="2"/>
            <w:shd w:val="clear" w:color="auto" w:fill="auto"/>
          </w:tcPr>
          <w:p w:rsidR="000D2084" w:rsidRPr="00397E45" w:rsidRDefault="000D2084" w:rsidP="00397E45">
            <w:pPr>
              <w:pStyle w:val="Corpsdetexte"/>
              <w:tabs>
                <w:tab w:val="clear" w:pos="426"/>
              </w:tabs>
              <w:spacing w:before="120" w:after="120"/>
              <w:jc w:val="right"/>
              <w:rPr>
                <w:bCs w:val="0"/>
                <w:sz w:val="20"/>
                <w:szCs w:val="20"/>
              </w:rPr>
            </w:pPr>
            <w:r w:rsidRPr="00397E45">
              <w:rPr>
                <w:bCs w:val="0"/>
                <w:sz w:val="20"/>
                <w:szCs w:val="20"/>
              </w:rPr>
              <w:t>TOTAL FORFAIT</w:t>
            </w:r>
          </w:p>
        </w:tc>
        <w:tc>
          <w:tcPr>
            <w:tcW w:w="2268" w:type="dxa"/>
            <w:shd w:val="clear" w:color="auto" w:fill="auto"/>
          </w:tcPr>
          <w:p w:rsidR="000D2084" w:rsidRPr="00397E45" w:rsidRDefault="000D2084" w:rsidP="00397E45">
            <w:pPr>
              <w:pStyle w:val="Corpsdetexte"/>
              <w:tabs>
                <w:tab w:val="clear" w:pos="426"/>
              </w:tabs>
              <w:spacing w:before="120" w:after="120"/>
              <w:rPr>
                <w:bCs w:val="0"/>
                <w:sz w:val="20"/>
                <w:szCs w:val="20"/>
              </w:rPr>
            </w:pPr>
          </w:p>
        </w:tc>
      </w:tr>
    </w:tbl>
    <w:p w:rsidR="00876CDA" w:rsidRDefault="00876CDA" w:rsidP="00D66D05">
      <w:pPr>
        <w:pStyle w:val="Corpsdetexte"/>
        <w:tabs>
          <w:tab w:val="clear" w:pos="426"/>
        </w:tabs>
        <w:spacing w:before="0"/>
        <w:ind w:left="426"/>
        <w:rPr>
          <w:b w:val="0"/>
          <w:bCs w:val="0"/>
          <w:sz w:val="20"/>
          <w:szCs w:val="20"/>
        </w:rPr>
      </w:pPr>
    </w:p>
    <w:p w:rsidR="00876CDA" w:rsidRPr="00876CDA" w:rsidRDefault="00876CDA" w:rsidP="00D66D05">
      <w:pPr>
        <w:pStyle w:val="Corpsdetexte"/>
        <w:tabs>
          <w:tab w:val="clear" w:pos="426"/>
        </w:tabs>
        <w:spacing w:before="0"/>
        <w:ind w:left="426"/>
        <w:rPr>
          <w:b w:val="0"/>
          <w:bCs w:val="0"/>
          <w:i/>
          <w:sz w:val="20"/>
          <w:szCs w:val="20"/>
        </w:rPr>
      </w:pPr>
      <w:r w:rsidRPr="00876CDA">
        <w:rPr>
          <w:b w:val="0"/>
          <w:bCs w:val="0"/>
          <w:i/>
          <w:sz w:val="20"/>
          <w:szCs w:val="20"/>
        </w:rPr>
        <w:t>Le candidat peut ajouter autant de lignes qu’il jugera nécessaire pour sa décomposition.</w:t>
      </w:r>
    </w:p>
    <w:p w:rsidR="00876CDA" w:rsidRDefault="00876CDA" w:rsidP="00876CDA"/>
    <w:p w:rsidR="00876CDA" w:rsidRDefault="00876CDA" w:rsidP="00876CDA"/>
    <w:p w:rsidR="00876CDA" w:rsidRDefault="00876CDA" w:rsidP="00876CDA"/>
    <w:p w:rsidR="00876CDA" w:rsidRPr="00B02B31" w:rsidRDefault="00876CDA" w:rsidP="00876CDA">
      <w:pPr>
        <w:jc w:val="right"/>
        <w:rPr>
          <w:b/>
          <w:u w:val="single"/>
        </w:rPr>
      </w:pPr>
      <w:r w:rsidRPr="00B02B31">
        <w:rPr>
          <w:b/>
          <w:u w:val="single"/>
        </w:rPr>
        <w:t>Date, signature de la personne ayant le pouvoir d’engager la société et cachet du candidat</w:t>
      </w:r>
    </w:p>
    <w:p w:rsidR="00876CDA" w:rsidRDefault="00876CDA" w:rsidP="00876CDA">
      <w:bookmarkStart w:id="0" w:name="_GoBack"/>
      <w:bookmarkEnd w:id="0"/>
    </w:p>
    <w:p w:rsidR="00876CDA" w:rsidRDefault="00876CDA" w:rsidP="00876CDA"/>
    <w:p w:rsidR="00876CDA" w:rsidRDefault="00876CDA" w:rsidP="00876CDA"/>
    <w:sectPr w:rsidR="00876CDA" w:rsidSect="00006E5C">
      <w:footerReference w:type="default" r:id="rId9"/>
      <w:pgSz w:w="11906" w:h="16838"/>
      <w:pgMar w:top="426" w:right="707" w:bottom="1417" w:left="709" w:header="708" w:footer="2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57C7" w:rsidRDefault="00C657C7">
      <w:r>
        <w:separator/>
      </w:r>
    </w:p>
  </w:endnote>
  <w:endnote w:type="continuationSeparator" w:id="0">
    <w:p w:rsidR="00C657C7" w:rsidRDefault="00C65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(WN)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San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64" w:type="dxa"/>
      <w:tblInd w:w="71" w:type="dxa"/>
      <w:shd w:val="clear" w:color="66CCFF" w:fill="99CCFF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694"/>
      <w:gridCol w:w="5598"/>
      <w:gridCol w:w="2172"/>
    </w:tblGrid>
    <w:tr w:rsidR="004704CD" w:rsidRPr="00E45C0A" w:rsidTr="00A10447">
      <w:trPr>
        <w:tblHeader/>
      </w:trPr>
      <w:tc>
        <w:tcPr>
          <w:tcW w:w="2694" w:type="dxa"/>
          <w:shd w:val="clear" w:color="66CCFF" w:fill="99CCFF"/>
        </w:tcPr>
        <w:p w:rsidR="004704CD" w:rsidRPr="00077584" w:rsidRDefault="00A10447" w:rsidP="00A10447">
          <w:pPr>
            <w:rPr>
              <w:rFonts w:ascii="Arial" w:hAnsi="Arial" w:cs="Arial"/>
              <w:b/>
            </w:rPr>
          </w:pPr>
          <w:r w:rsidRPr="00077584">
            <w:rPr>
              <w:rFonts w:ascii="Arial" w:hAnsi="Arial" w:cs="Arial"/>
              <w:b/>
            </w:rPr>
            <w:t>Prix - décomposition</w:t>
          </w:r>
        </w:p>
      </w:tc>
      <w:tc>
        <w:tcPr>
          <w:tcW w:w="5598" w:type="dxa"/>
          <w:shd w:val="clear" w:color="66CCFF" w:fill="99CCFF"/>
        </w:tcPr>
        <w:p w:rsidR="004704CD" w:rsidRPr="00077584" w:rsidRDefault="00077584" w:rsidP="00F20494">
          <w:pPr>
            <w:jc w:val="center"/>
            <w:rPr>
              <w:rFonts w:ascii="Arial" w:hAnsi="Arial" w:cs="Arial"/>
              <w:b/>
              <w:i/>
            </w:rPr>
          </w:pPr>
          <w:r w:rsidRPr="00077584">
            <w:rPr>
              <w:rFonts w:ascii="Arial" w:hAnsi="Arial" w:cs="Arial"/>
              <w:b/>
              <w:i/>
              <w:iCs/>
            </w:rPr>
            <w:t>2025-</w:t>
          </w:r>
          <w:r w:rsidR="00643D0F">
            <w:rPr>
              <w:rFonts w:ascii="Arial" w:hAnsi="Arial" w:cs="Arial"/>
              <w:b/>
              <w:i/>
              <w:iCs/>
            </w:rPr>
            <w:t>067</w:t>
          </w:r>
          <w:r w:rsidRPr="00077584">
            <w:rPr>
              <w:rFonts w:ascii="Arial" w:hAnsi="Arial" w:cs="Arial"/>
              <w:b/>
              <w:i/>
              <w:iCs/>
            </w:rPr>
            <w:t xml:space="preserve"> SCCF du </w:t>
          </w:r>
          <w:r w:rsidR="00F20494">
            <w:rPr>
              <w:rFonts w:ascii="Arial" w:hAnsi="Arial" w:cs="Arial"/>
              <w:b/>
              <w:i/>
              <w:iCs/>
            </w:rPr>
            <w:t>07/10/2025</w:t>
          </w:r>
        </w:p>
      </w:tc>
      <w:tc>
        <w:tcPr>
          <w:tcW w:w="2172" w:type="dxa"/>
          <w:shd w:val="clear" w:color="66CCFF" w:fill="99CCFF"/>
        </w:tcPr>
        <w:p w:rsidR="004704CD" w:rsidRPr="00077584" w:rsidRDefault="004704CD" w:rsidP="004704CD">
          <w:pPr>
            <w:rPr>
              <w:rFonts w:ascii="Arial" w:hAnsi="Arial" w:cs="Arial"/>
              <w:b/>
            </w:rPr>
          </w:pPr>
          <w:r w:rsidRPr="00077584">
            <w:rPr>
              <w:rFonts w:ascii="Arial" w:hAnsi="Arial" w:cs="Arial"/>
              <w:b/>
            </w:rPr>
            <w:t>Page : 1</w:t>
          </w:r>
          <w:r w:rsidR="00A10447" w:rsidRPr="00077584">
            <w:rPr>
              <w:rFonts w:ascii="Arial" w:hAnsi="Arial" w:cs="Arial"/>
              <w:b/>
            </w:rPr>
            <w:t>/1</w:t>
          </w:r>
        </w:p>
      </w:tc>
    </w:tr>
  </w:tbl>
  <w:p w:rsidR="00D10259" w:rsidRDefault="00D10259" w:rsidP="00D1025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57C7" w:rsidRDefault="00C657C7">
      <w:r>
        <w:separator/>
      </w:r>
    </w:p>
  </w:footnote>
  <w:footnote w:type="continuationSeparator" w:id="0">
    <w:p w:rsidR="00C657C7" w:rsidRDefault="00C657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C0442"/>
    <w:multiLevelType w:val="hybridMultilevel"/>
    <w:tmpl w:val="EB00E200"/>
    <w:lvl w:ilvl="0" w:tplc="040C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E4C"/>
    <w:rsid w:val="00006E5C"/>
    <w:rsid w:val="00011CE4"/>
    <w:rsid w:val="0001365F"/>
    <w:rsid w:val="000156F6"/>
    <w:rsid w:val="0003000B"/>
    <w:rsid w:val="00050C5F"/>
    <w:rsid w:val="00066E9C"/>
    <w:rsid w:val="000730A1"/>
    <w:rsid w:val="00077584"/>
    <w:rsid w:val="00083216"/>
    <w:rsid w:val="00086F5B"/>
    <w:rsid w:val="000B0AC2"/>
    <w:rsid w:val="000D0BFA"/>
    <w:rsid w:val="000D2084"/>
    <w:rsid w:val="000D25A8"/>
    <w:rsid w:val="00114F1F"/>
    <w:rsid w:val="00134C9D"/>
    <w:rsid w:val="001364BD"/>
    <w:rsid w:val="0014029C"/>
    <w:rsid w:val="00152EA6"/>
    <w:rsid w:val="001902FB"/>
    <w:rsid w:val="001B16D9"/>
    <w:rsid w:val="001B5B4C"/>
    <w:rsid w:val="00221F53"/>
    <w:rsid w:val="002742AA"/>
    <w:rsid w:val="002A0F62"/>
    <w:rsid w:val="002A3759"/>
    <w:rsid w:val="002B4EE5"/>
    <w:rsid w:val="002C6853"/>
    <w:rsid w:val="002C73FF"/>
    <w:rsid w:val="002E3EEB"/>
    <w:rsid w:val="00305242"/>
    <w:rsid w:val="0031292E"/>
    <w:rsid w:val="00315692"/>
    <w:rsid w:val="00320173"/>
    <w:rsid w:val="00327CBB"/>
    <w:rsid w:val="003320E4"/>
    <w:rsid w:val="00334C79"/>
    <w:rsid w:val="003478E2"/>
    <w:rsid w:val="00350757"/>
    <w:rsid w:val="00354368"/>
    <w:rsid w:val="00362074"/>
    <w:rsid w:val="0038598C"/>
    <w:rsid w:val="00391331"/>
    <w:rsid w:val="00393138"/>
    <w:rsid w:val="00397E45"/>
    <w:rsid w:val="003C7EFF"/>
    <w:rsid w:val="003D7B31"/>
    <w:rsid w:val="003E24F7"/>
    <w:rsid w:val="00442A3B"/>
    <w:rsid w:val="00446A98"/>
    <w:rsid w:val="004704CD"/>
    <w:rsid w:val="00475005"/>
    <w:rsid w:val="00475200"/>
    <w:rsid w:val="00487C21"/>
    <w:rsid w:val="00492550"/>
    <w:rsid w:val="004A4EC5"/>
    <w:rsid w:val="004C09C7"/>
    <w:rsid w:val="004C30B2"/>
    <w:rsid w:val="004D1250"/>
    <w:rsid w:val="004D7CE7"/>
    <w:rsid w:val="004F3E1F"/>
    <w:rsid w:val="005076BF"/>
    <w:rsid w:val="00516590"/>
    <w:rsid w:val="00542E86"/>
    <w:rsid w:val="00546F14"/>
    <w:rsid w:val="0055722D"/>
    <w:rsid w:val="00576038"/>
    <w:rsid w:val="00584B3E"/>
    <w:rsid w:val="00587499"/>
    <w:rsid w:val="00590802"/>
    <w:rsid w:val="005A0AD2"/>
    <w:rsid w:val="005A1CB8"/>
    <w:rsid w:val="005B7CA5"/>
    <w:rsid w:val="00613C95"/>
    <w:rsid w:val="00643403"/>
    <w:rsid w:val="00643D0F"/>
    <w:rsid w:val="00647753"/>
    <w:rsid w:val="006479AC"/>
    <w:rsid w:val="00662286"/>
    <w:rsid w:val="00690950"/>
    <w:rsid w:val="006A07CB"/>
    <w:rsid w:val="006F38FE"/>
    <w:rsid w:val="0070601C"/>
    <w:rsid w:val="00715142"/>
    <w:rsid w:val="00721E4C"/>
    <w:rsid w:val="007246B9"/>
    <w:rsid w:val="00725929"/>
    <w:rsid w:val="00732429"/>
    <w:rsid w:val="00736883"/>
    <w:rsid w:val="00747668"/>
    <w:rsid w:val="0076609E"/>
    <w:rsid w:val="00782CD7"/>
    <w:rsid w:val="007908E5"/>
    <w:rsid w:val="007A2AD2"/>
    <w:rsid w:val="008121B6"/>
    <w:rsid w:val="008578C1"/>
    <w:rsid w:val="00860B8E"/>
    <w:rsid w:val="00876CDA"/>
    <w:rsid w:val="008A28F2"/>
    <w:rsid w:val="008B13C9"/>
    <w:rsid w:val="008C10DC"/>
    <w:rsid w:val="008D1007"/>
    <w:rsid w:val="008D3E97"/>
    <w:rsid w:val="0090640D"/>
    <w:rsid w:val="0092403B"/>
    <w:rsid w:val="009421DF"/>
    <w:rsid w:val="00962105"/>
    <w:rsid w:val="00963583"/>
    <w:rsid w:val="0096432C"/>
    <w:rsid w:val="009854D2"/>
    <w:rsid w:val="00993952"/>
    <w:rsid w:val="009A32B7"/>
    <w:rsid w:val="009C66AB"/>
    <w:rsid w:val="009D2D9F"/>
    <w:rsid w:val="009D4802"/>
    <w:rsid w:val="00A00DFA"/>
    <w:rsid w:val="00A10447"/>
    <w:rsid w:val="00A22F49"/>
    <w:rsid w:val="00A831C6"/>
    <w:rsid w:val="00A83C0C"/>
    <w:rsid w:val="00AD5114"/>
    <w:rsid w:val="00B02B31"/>
    <w:rsid w:val="00B121EC"/>
    <w:rsid w:val="00B16BE8"/>
    <w:rsid w:val="00B30987"/>
    <w:rsid w:val="00B30F06"/>
    <w:rsid w:val="00B33B93"/>
    <w:rsid w:val="00B33BDC"/>
    <w:rsid w:val="00B435E5"/>
    <w:rsid w:val="00B52BCF"/>
    <w:rsid w:val="00B83383"/>
    <w:rsid w:val="00BA380D"/>
    <w:rsid w:val="00BE4C26"/>
    <w:rsid w:val="00BE63F1"/>
    <w:rsid w:val="00BF1D09"/>
    <w:rsid w:val="00C00E6C"/>
    <w:rsid w:val="00C0649B"/>
    <w:rsid w:val="00C12A73"/>
    <w:rsid w:val="00C1610E"/>
    <w:rsid w:val="00C25573"/>
    <w:rsid w:val="00C27E4C"/>
    <w:rsid w:val="00C416A4"/>
    <w:rsid w:val="00C47B23"/>
    <w:rsid w:val="00C47F05"/>
    <w:rsid w:val="00C614B5"/>
    <w:rsid w:val="00C657C7"/>
    <w:rsid w:val="00C862A0"/>
    <w:rsid w:val="00C8674E"/>
    <w:rsid w:val="00C97231"/>
    <w:rsid w:val="00CC4885"/>
    <w:rsid w:val="00CC51B0"/>
    <w:rsid w:val="00CD3FAE"/>
    <w:rsid w:val="00CE461F"/>
    <w:rsid w:val="00D10259"/>
    <w:rsid w:val="00D3436B"/>
    <w:rsid w:val="00D44595"/>
    <w:rsid w:val="00D6211C"/>
    <w:rsid w:val="00D66D05"/>
    <w:rsid w:val="00D7589B"/>
    <w:rsid w:val="00D93DCC"/>
    <w:rsid w:val="00D941FD"/>
    <w:rsid w:val="00DA4360"/>
    <w:rsid w:val="00DD0243"/>
    <w:rsid w:val="00E044A3"/>
    <w:rsid w:val="00E15449"/>
    <w:rsid w:val="00E1560A"/>
    <w:rsid w:val="00E17274"/>
    <w:rsid w:val="00E27058"/>
    <w:rsid w:val="00E302CD"/>
    <w:rsid w:val="00E34082"/>
    <w:rsid w:val="00E434EB"/>
    <w:rsid w:val="00E45C0A"/>
    <w:rsid w:val="00E5543B"/>
    <w:rsid w:val="00E71A77"/>
    <w:rsid w:val="00E75CF0"/>
    <w:rsid w:val="00E84800"/>
    <w:rsid w:val="00E87043"/>
    <w:rsid w:val="00E978CE"/>
    <w:rsid w:val="00EA3A70"/>
    <w:rsid w:val="00EA54C9"/>
    <w:rsid w:val="00EB21DA"/>
    <w:rsid w:val="00EB6B67"/>
    <w:rsid w:val="00EE00E1"/>
    <w:rsid w:val="00F003C8"/>
    <w:rsid w:val="00F11E50"/>
    <w:rsid w:val="00F130D9"/>
    <w:rsid w:val="00F20494"/>
    <w:rsid w:val="00F347D7"/>
    <w:rsid w:val="00F61B9E"/>
    <w:rsid w:val="00F66572"/>
    <w:rsid w:val="00F94ABB"/>
    <w:rsid w:val="00FB2D0F"/>
    <w:rsid w:val="00FC5381"/>
    <w:rsid w:val="00FD729D"/>
    <w:rsid w:val="00FF5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55ECEA8C"/>
  <w15:chartTrackingRefBased/>
  <w15:docId w15:val="{C33137C3-7BCE-4FD5-8826-574E0AD72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5449"/>
    <w:rPr>
      <w:rFonts w:ascii="Univers (WN)" w:hAnsi="Univers (WN)" w:cs="Univers (WN)"/>
    </w:rPr>
  </w:style>
  <w:style w:type="paragraph" w:styleId="Titre8">
    <w:name w:val="heading 8"/>
    <w:basedOn w:val="Normal"/>
    <w:next w:val="Normal"/>
    <w:qFormat/>
    <w:rsid w:val="00546F14"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rsid w:val="00546F14"/>
    <w:pPr>
      <w:tabs>
        <w:tab w:val="left" w:pos="426"/>
      </w:tabs>
      <w:spacing w:before="60"/>
      <w:jc w:val="both"/>
    </w:pPr>
    <w:rPr>
      <w:rFonts w:ascii="Arial" w:hAnsi="Arial" w:cs="Arial"/>
      <w:b/>
      <w:bCs/>
      <w:sz w:val="24"/>
      <w:szCs w:val="24"/>
    </w:rPr>
  </w:style>
  <w:style w:type="paragraph" w:styleId="Notedebasdepage">
    <w:name w:val="footnote text"/>
    <w:basedOn w:val="Normal"/>
    <w:semiHidden/>
    <w:rsid w:val="00546F14"/>
    <w:rPr>
      <w:rFonts w:ascii="Univers" w:hAnsi="Univers" w:cs="Univers"/>
    </w:rPr>
  </w:style>
  <w:style w:type="character" w:styleId="Appelnotedebasdep">
    <w:name w:val="footnote reference"/>
    <w:semiHidden/>
    <w:rsid w:val="00546F14"/>
    <w:rPr>
      <w:vertAlign w:val="superscript"/>
    </w:rPr>
  </w:style>
  <w:style w:type="paragraph" w:styleId="En-tte">
    <w:name w:val="header"/>
    <w:basedOn w:val="Normal"/>
    <w:rsid w:val="00546F14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546F14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546F14"/>
  </w:style>
  <w:style w:type="table" w:styleId="Grilledutableau">
    <w:name w:val="Table Grid"/>
    <w:basedOn w:val="TableauNormal"/>
    <w:rsid w:val="00A0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">
    <w:name w:val="Car Car"/>
    <w:basedOn w:val="Normal"/>
    <w:rsid w:val="00C47F05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WW8Num2z0">
    <w:name w:val="WW8Num2z0"/>
    <w:rsid w:val="0014029C"/>
    <w:rPr>
      <w:rFonts w:ascii="Times New Roman" w:eastAsia="Times New Roman" w:hAnsi="Times New Roman" w:cs="Times New Roman"/>
    </w:rPr>
  </w:style>
  <w:style w:type="character" w:customStyle="1" w:styleId="WW8Num2z1">
    <w:name w:val="WW8Num2z1"/>
    <w:rsid w:val="0014029C"/>
    <w:rPr>
      <w:rFonts w:ascii="Courier New" w:hAnsi="Courier New" w:cs="Courier New"/>
    </w:rPr>
  </w:style>
  <w:style w:type="paragraph" w:customStyle="1" w:styleId="fcasegauche">
    <w:name w:val="f_case_gauche"/>
    <w:basedOn w:val="Normal"/>
    <w:rsid w:val="00D10259"/>
    <w:pPr>
      <w:suppressAutoHyphens/>
      <w:spacing w:after="60"/>
      <w:ind w:left="284" w:hanging="284"/>
      <w:jc w:val="both"/>
    </w:pPr>
    <w:rPr>
      <w:rFonts w:ascii="Univers" w:hAnsi="Univers" w:cs="Univers"/>
      <w:lang w:eastAsia="zh-CN"/>
    </w:rPr>
  </w:style>
  <w:style w:type="paragraph" w:styleId="Textedebulles">
    <w:name w:val="Balloon Text"/>
    <w:basedOn w:val="Normal"/>
    <w:semiHidden/>
    <w:rsid w:val="00782CD7"/>
    <w:rPr>
      <w:rFonts w:ascii="Tahoma" w:hAnsi="Tahoma" w:cs="Tahoma"/>
      <w:sz w:val="16"/>
      <w:szCs w:val="16"/>
    </w:rPr>
  </w:style>
  <w:style w:type="character" w:customStyle="1" w:styleId="CorpsdetexteCar">
    <w:name w:val="Corps de texte Car"/>
    <w:link w:val="Corpsdetexte"/>
    <w:rsid w:val="00E15449"/>
    <w:rPr>
      <w:rFonts w:ascii="Arial" w:hAnsi="Arial" w:cs="Arial"/>
      <w:b/>
      <w:bCs/>
      <w:sz w:val="24"/>
      <w:szCs w:val="24"/>
    </w:rPr>
  </w:style>
  <w:style w:type="character" w:styleId="Marquedecommentaire">
    <w:name w:val="annotation reference"/>
    <w:rsid w:val="00C47B23"/>
    <w:rPr>
      <w:sz w:val="16"/>
      <w:szCs w:val="16"/>
    </w:rPr>
  </w:style>
  <w:style w:type="paragraph" w:styleId="Commentaire">
    <w:name w:val="annotation text"/>
    <w:basedOn w:val="Normal"/>
    <w:link w:val="CommentaireCar"/>
    <w:rsid w:val="00C47B23"/>
  </w:style>
  <w:style w:type="character" w:customStyle="1" w:styleId="CommentaireCar">
    <w:name w:val="Commentaire Car"/>
    <w:link w:val="Commentaire"/>
    <w:rsid w:val="00C47B23"/>
    <w:rPr>
      <w:rFonts w:ascii="Univers (WN)" w:hAnsi="Univers (WN)" w:cs="Univers (WN)"/>
    </w:rPr>
  </w:style>
  <w:style w:type="paragraph" w:styleId="Objetducommentaire">
    <w:name w:val="annotation subject"/>
    <w:basedOn w:val="Commentaire"/>
    <w:next w:val="Commentaire"/>
    <w:link w:val="ObjetducommentaireCar"/>
    <w:rsid w:val="00C47B23"/>
    <w:rPr>
      <w:b/>
      <w:bCs/>
    </w:rPr>
  </w:style>
  <w:style w:type="character" w:customStyle="1" w:styleId="ObjetducommentaireCar">
    <w:name w:val="Objet du commentaire Car"/>
    <w:link w:val="Objetducommentaire"/>
    <w:rsid w:val="00C47B23"/>
    <w:rPr>
      <w:rFonts w:ascii="Univers (WN)" w:hAnsi="Univers (WN)" w:cs="Univers (WN)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6-BCAJA\63-PROJET%20INNOVANTS\18_%20D&#233;mat&#233;rialisation\Formulaires_de_d&#233;mat&#233;rialisation_des_proc&#233;dures_d_achat\DC3_Version_SCA-Annexe1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E8687A-A764-4CEF-AEBF-2C3D0496A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DC3_Version_SCA-Annexe1.dot</Template>
  <TotalTime>18</TotalTime>
  <Pages>1</Pages>
  <Words>161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MARCHES PUBLICS ET ACCORDS-CADRES</vt:lpstr>
    </vt:vector>
  </TitlesOfParts>
  <Company>mon_pc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MARCHES PUBLICS ET ACCORDS-CADRES</dc:title>
  <dc:subject/>
  <dc:creator>ALONZI Ludovic ADJ ADM PPAL 1CL</dc:creator>
  <cp:keywords/>
  <cp:lastModifiedBy>LOUISON Andy SM</cp:lastModifiedBy>
  <cp:revision>4</cp:revision>
  <cp:lastPrinted>2022-09-21T11:43:00Z</cp:lastPrinted>
  <dcterms:created xsi:type="dcterms:W3CDTF">2025-04-17T12:48:00Z</dcterms:created>
  <dcterms:modified xsi:type="dcterms:W3CDTF">2025-10-02T13:40:00Z</dcterms:modified>
</cp:coreProperties>
</file>