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25E28310"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CF3D97">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5D399CB1" w:rsidR="00883B19" w:rsidRPr="00883B19" w:rsidRDefault="00E45C57" w:rsidP="00883B19">
            <w:pPr>
              <w:jc w:val="center"/>
              <w:rPr>
                <w:rFonts w:cs="Arial"/>
                <w:b/>
                <w:bCs/>
                <w:sz w:val="16"/>
                <w:szCs w:val="16"/>
              </w:rPr>
            </w:pPr>
            <w:r>
              <w:rPr>
                <w:noProof/>
              </w:rPr>
              <w:drawing>
                <wp:inline distT="0" distB="0" distL="0" distR="0" wp14:anchorId="063D2C10" wp14:editId="32AADD29">
                  <wp:extent cx="5046453" cy="2333272"/>
                  <wp:effectExtent l="0" t="0" r="190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51171" cy="2335453"/>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57CF5E18" w:rsidR="00883B19" w:rsidRPr="00805951" w:rsidRDefault="00E45C57" w:rsidP="00E45C57">
                <w:pPr>
                  <w:rPr>
                    <w:rFonts w:cs="Arial"/>
                    <w:b/>
                    <w:bCs/>
                    <w:sz w:val="20"/>
                  </w:rPr>
                </w:pPr>
                <w:r>
                  <w:rPr>
                    <w:rFonts w:cs="Arial"/>
                    <w:b/>
                    <w:sz w:val="20"/>
                  </w:rPr>
                  <w:t>07_19</w:t>
                </w:r>
                <w:r w:rsidR="00E368B9">
                  <w:rPr>
                    <w:rFonts w:cs="Arial"/>
                    <w:b/>
                    <w:sz w:val="20"/>
                  </w:rPr>
                  <w:t>_</w:t>
                </w:r>
                <w:r w:rsidR="00864214">
                  <w:rPr>
                    <w:rFonts w:cs="Arial"/>
                    <w:b/>
                    <w:sz w:val="20"/>
                  </w:rPr>
                  <w:t xml:space="preserve"> </w:t>
                </w:r>
                <w:r>
                  <w:rPr>
                    <w:rFonts w:cs="Arial"/>
                    <w:b/>
                    <w:sz w:val="20"/>
                  </w:rPr>
                  <w:t>STAPS</w:t>
                </w:r>
                <w:r w:rsidR="00864214">
                  <w:rPr>
                    <w:rFonts w:cs="Arial"/>
                    <w:b/>
                    <w:sz w:val="20"/>
                  </w:rPr>
                  <w:t xml:space="preserve"> CAMPUS </w:t>
                </w:r>
                <w:r w:rsidR="00E368B9">
                  <w:rPr>
                    <w:rFonts w:cs="Arial"/>
                    <w:b/>
                    <w:sz w:val="20"/>
                  </w:rPr>
                  <w:t>TERTRE</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color w:val="222222"/>
                <w:sz w:val="21"/>
                <w:szCs w:val="21"/>
                <w:shd w:val="clear" w:color="auto" w:fill="FFFFFF"/>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226BBACC" w:rsidR="00883B19" w:rsidRPr="00805951" w:rsidRDefault="00E45C57" w:rsidP="00E368B9">
                <w:pPr>
                  <w:rPr>
                    <w:rFonts w:cs="Arial"/>
                    <w:b/>
                    <w:bCs/>
                    <w:sz w:val="20"/>
                  </w:rPr>
                </w:pPr>
                <w:r w:rsidRPr="00E45C57">
                  <w:rPr>
                    <w:rFonts w:cs="Arial"/>
                    <w:b/>
                    <w:color w:val="222222"/>
                    <w:sz w:val="21"/>
                    <w:szCs w:val="21"/>
                    <w:shd w:val="clear" w:color="auto" w:fill="FFFFFF"/>
                  </w:rPr>
                  <w:t>25Bis Boulevard Guy Mollet– 44000 NANTES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sdtContent>
              <w:p w14:paraId="725919FA" w14:textId="1F2BEE12" w:rsidR="00883B19" w:rsidRPr="00805951" w:rsidRDefault="00E45C57" w:rsidP="00864214">
                <w:pPr>
                  <w:rPr>
                    <w:rFonts w:cs="Arial"/>
                    <w:b/>
                    <w:bCs/>
                    <w:sz w:val="20"/>
                  </w:rPr>
                </w:pPr>
                <w:r>
                  <w:rPr>
                    <w:rFonts w:cs="Arial"/>
                    <w:b/>
                    <w:bCs/>
                    <w:sz w:val="20"/>
                  </w:rPr>
                  <w:t>17/06</w:t>
                </w:r>
                <w:r w:rsidR="00864214">
                  <w:rPr>
                    <w:rFonts w:cs="Arial"/>
                    <w:b/>
                    <w:bCs/>
                    <w:sz w:val="20"/>
                  </w:rPr>
                  <w:t>/2021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058870D4" w:rsidR="00883B19" w:rsidRPr="00805951" w:rsidRDefault="004B4158" w:rsidP="0076373A">
                <w:pPr>
                  <w:rPr>
                    <w:rFonts w:cs="Arial"/>
                    <w:b/>
                    <w:bCs/>
                    <w:sz w:val="20"/>
                  </w:rPr>
                </w:pPr>
                <w:r>
                  <w:rPr>
                    <w:rFonts w:cs="Arial"/>
                    <w:b/>
                    <w:bCs/>
                    <w:sz w:val="20"/>
                  </w:rPr>
                  <w:t>07_19_20210617_DTA</w:t>
                </w:r>
              </w:p>
            </w:sdtContent>
          </w:sdt>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1088B0C" w:rsidR="008D1222" w:rsidRPr="00883B19" w:rsidRDefault="008D1222" w:rsidP="00864214">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64214">
              <w:rPr>
                <w:rFonts w:cs="Arial"/>
                <w:b/>
                <w:sz w:val="20"/>
              </w:rPr>
              <w:t xml:space="preserve"> THOMAS POIDEVIN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864214">
                  <w:rPr>
                    <w:rFonts w:cs="Arial"/>
                    <w:b/>
                    <w:sz w:val="20"/>
                  </w:rPr>
                  <w:t>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AA1321">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AA1321">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AA1321">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AA1321">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AA1321">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AA1321">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AA1321">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AA1321">
        <w:rPr>
          <w:noProof/>
        </w:rPr>
        <w:t>10</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AA1321">
        <w:rPr>
          <w:noProof/>
        </w:rPr>
        <w:t>11</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AA1321">
        <w:rPr>
          <w:noProof/>
        </w:rPr>
        <w:t>12</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AA1321">
        <w:rPr>
          <w:noProof/>
        </w:rPr>
        <w:t>13</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AA1321">
        <w:rPr>
          <w:noProof/>
        </w:rPr>
        <w:t>15</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AA1321">
        <w:rPr>
          <w:noProof/>
        </w:rPr>
        <w:t>15</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AA1321">
        <w:rPr>
          <w:noProof/>
        </w:rPr>
        <w:t>16</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AA1321">
        <w:rPr>
          <w:noProof/>
        </w:rPr>
        <w:t>16</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AA1321">
        <w:rPr>
          <w:noProof/>
        </w:rPr>
        <w:t>17</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AA1321">
        <w:rPr>
          <w:noProof/>
        </w:rPr>
        <w:t>17</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AA1321">
        <w:rPr>
          <w:noProof/>
        </w:rPr>
        <w:t>19</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AA1321">
        <w:rPr>
          <w:noProof/>
        </w:rPr>
        <w:t>21</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AA1321">
        <w:rPr>
          <w:noProof/>
        </w:rPr>
        <w:t>22</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AA1321">
        <w:rPr>
          <w:noProof/>
        </w:rPr>
        <w:t>22</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AA1321">
        <w:rPr>
          <w:noProof/>
        </w:rPr>
        <w:t>23</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AA1321">
        <w:rPr>
          <w:noProof/>
        </w:rPr>
        <w:t>24</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AA1321">
        <w:rPr>
          <w:noProof/>
        </w:rPr>
        <w:t>25</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AA1321">
        <w:rPr>
          <w:noProof/>
        </w:rPr>
        <w:t>29</w:t>
      </w:r>
      <w:r>
        <w:rPr>
          <w:noProof/>
        </w:rPr>
        <w:fldChar w:fldCharType="end"/>
      </w:r>
    </w:p>
    <w:p w14:paraId="72591A22" w14:textId="77777777" w:rsidR="008D1222" w:rsidRPr="004D5C74" w:rsidRDefault="004B29BB" w:rsidP="004B29BB">
      <w:pPr>
        <w:rPr>
          <w:rFonts w:cs="Arial"/>
          <w:sz w:val="4"/>
        </w:rPr>
      </w:pPr>
      <w:r>
        <w:rPr>
          <w:rFonts w:ascii="Cambria" w:hAnsi="Cambria" w:cs="Arial"/>
          <w:b/>
          <w:i/>
          <w:iCs/>
          <w:caps/>
          <w:sz w:val="20"/>
        </w:rPr>
        <w:fldChar w:fldCharType="end"/>
      </w:r>
      <w:r w:rsidR="008D1222" w:rsidRPr="004D5C74">
        <w:rPr>
          <w:rFonts w:cs="Arial"/>
        </w:rPr>
        <w:br w:type="page"/>
      </w:r>
    </w:p>
    <w:p w14:paraId="72591A23" w14:textId="77777777" w:rsidR="008D1222" w:rsidRDefault="008D1222" w:rsidP="00BE3CAE">
      <w:pPr>
        <w:pStyle w:val="Titre1"/>
        <w:jc w:val="left"/>
      </w:pPr>
      <w:bookmarkStart w:id="0" w:name="_Toc29391224"/>
      <w:r w:rsidRPr="002B04B2">
        <w:lastRenderedPageBreak/>
        <w:t>Principes généraux</w:t>
      </w:r>
      <w:bookmarkEnd w:id="0"/>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1" w:name="_Toc29391225"/>
      <w:r w:rsidRPr="00BE3CAE">
        <w:lastRenderedPageBreak/>
        <w:t>Principaux textes réglementaires</w:t>
      </w:r>
      <w:bookmarkEnd w:id="1"/>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2" w:name="_Toc29391226"/>
      <w:r w:rsidRPr="00BE3CAE">
        <w:lastRenderedPageBreak/>
        <w:t>Matériaux et produits concernés par le repérage</w:t>
      </w:r>
      <w:bookmarkEnd w:id="2"/>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3" w:name="_Toc29391227"/>
      <w:r w:rsidRPr="00BE3CAE">
        <w:lastRenderedPageBreak/>
        <w:t>Modalités de communication</w:t>
      </w:r>
      <w:bookmarkEnd w:id="3"/>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4" w:name="_Toc29391228"/>
      <w:r w:rsidRPr="002B04B2">
        <w:lastRenderedPageBreak/>
        <w:t>Enregistrement de la communication du Dossier Technique</w:t>
      </w:r>
      <w:r w:rsidR="002B04B2">
        <w:t xml:space="preserve"> Amiante</w:t>
      </w:r>
      <w:bookmarkEnd w:id="4"/>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5" w:name="_Toc29391229"/>
      <w:r w:rsidRPr="002B04B2">
        <w:lastRenderedPageBreak/>
        <w:t>Contenu du Dossier Technique Amiante</w:t>
      </w:r>
      <w:bookmarkEnd w:id="5"/>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6"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6"/>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805951" w14:paraId="72591AE9"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04047303"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611ZC0189Z</w:t>
            </w:r>
          </w:p>
        </w:tc>
        <w:tc>
          <w:tcPr>
            <w:tcW w:w="880" w:type="pct"/>
            <w:tcBorders>
              <w:top w:val="nil"/>
              <w:left w:val="nil"/>
              <w:bottom w:val="single" w:sz="4" w:space="0" w:color="auto"/>
              <w:right w:val="single" w:sz="4" w:space="0" w:color="auto"/>
            </w:tcBorders>
            <w:shd w:val="clear" w:color="auto" w:fill="auto"/>
            <w:vAlign w:val="center"/>
          </w:tcPr>
          <w:p w14:paraId="72591AE6" w14:textId="39BCEF24"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15/01/21997</w:t>
            </w:r>
          </w:p>
        </w:tc>
        <w:tc>
          <w:tcPr>
            <w:tcW w:w="1247" w:type="pct"/>
            <w:tcBorders>
              <w:top w:val="nil"/>
              <w:left w:val="nil"/>
              <w:bottom w:val="single" w:sz="4" w:space="0" w:color="auto"/>
              <w:right w:val="single" w:sz="4" w:space="0" w:color="auto"/>
            </w:tcBorders>
            <w:shd w:val="clear" w:color="auto" w:fill="auto"/>
            <w:vAlign w:val="center"/>
          </w:tcPr>
          <w:p w14:paraId="72591AE7" w14:textId="49ABDD47"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APAVE : S. VINCE</w:t>
            </w:r>
          </w:p>
        </w:tc>
        <w:tc>
          <w:tcPr>
            <w:tcW w:w="1289" w:type="pct"/>
            <w:tcBorders>
              <w:top w:val="nil"/>
              <w:left w:val="nil"/>
              <w:bottom w:val="single" w:sz="4" w:space="0" w:color="auto"/>
              <w:right w:val="single" w:sz="4" w:space="0" w:color="auto"/>
            </w:tcBorders>
            <w:shd w:val="clear" w:color="auto" w:fill="auto"/>
            <w:vAlign w:val="center"/>
          </w:tcPr>
          <w:p w14:paraId="6154CEA6" w14:textId="77777777" w:rsidR="00805951"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Recherche des flocages et calorifugeages</w:t>
            </w:r>
          </w:p>
          <w:p w14:paraId="72591AE8" w14:textId="4CEFAB70" w:rsidR="00E45C57" w:rsidRPr="00390038"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041" w:dyaOrig="679" w14:anchorId="4C565E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3.5pt" o:ole="">
                  <v:imagedata r:id="rId13" o:title=""/>
                </v:shape>
                <o:OLEObject Type="Embed" ProgID="AcroExch.Document.DC" ShapeID="_x0000_i1025" DrawAspect="Icon" ObjectID="_1694869244" r:id="rId14"/>
              </w:object>
            </w:r>
          </w:p>
        </w:tc>
      </w:tr>
      <w:tr w:rsidR="00805951" w14:paraId="72591AEE" w14:textId="77777777" w:rsidTr="007E7BF7">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2190C7F9"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E/04/49054</w:t>
            </w:r>
          </w:p>
        </w:tc>
        <w:tc>
          <w:tcPr>
            <w:tcW w:w="880" w:type="pct"/>
            <w:tcBorders>
              <w:top w:val="nil"/>
              <w:left w:val="nil"/>
              <w:bottom w:val="single" w:sz="4" w:space="0" w:color="auto"/>
              <w:right w:val="single" w:sz="4" w:space="0" w:color="auto"/>
            </w:tcBorders>
            <w:shd w:val="clear" w:color="auto" w:fill="auto"/>
            <w:vAlign w:val="center"/>
          </w:tcPr>
          <w:p w14:paraId="72591AEB" w14:textId="4A545E98"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29/11/2004</w:t>
            </w:r>
          </w:p>
        </w:tc>
        <w:tc>
          <w:tcPr>
            <w:tcW w:w="1247" w:type="pct"/>
            <w:tcBorders>
              <w:top w:val="nil"/>
              <w:left w:val="nil"/>
              <w:bottom w:val="single" w:sz="4" w:space="0" w:color="auto"/>
              <w:right w:val="single" w:sz="4" w:space="0" w:color="auto"/>
            </w:tcBorders>
            <w:shd w:val="clear" w:color="auto" w:fill="auto"/>
            <w:vAlign w:val="center"/>
          </w:tcPr>
          <w:p w14:paraId="72591AEC" w14:textId="604CCDDE"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IEEB : J Pascal ORE</w:t>
            </w:r>
          </w:p>
        </w:tc>
        <w:tc>
          <w:tcPr>
            <w:tcW w:w="1289" w:type="pct"/>
            <w:tcBorders>
              <w:top w:val="nil"/>
              <w:left w:val="nil"/>
              <w:bottom w:val="single" w:sz="4" w:space="0" w:color="auto"/>
              <w:right w:val="single" w:sz="4" w:space="0" w:color="auto"/>
            </w:tcBorders>
            <w:shd w:val="clear" w:color="auto" w:fill="auto"/>
            <w:vAlign w:val="center"/>
          </w:tcPr>
          <w:p w14:paraId="7D8294F0" w14:textId="77777777" w:rsidR="00805951"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DTA</w:t>
            </w:r>
          </w:p>
          <w:p w14:paraId="72591AED" w14:textId="27A8AC34" w:rsidR="00E45C57"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object w:dxaOrig="1041" w:dyaOrig="679" w14:anchorId="1D1DB6BD">
                <v:shape id="_x0000_i1026" type="#_x0000_t75" style="width:68pt;height:44.5pt" o:ole="">
                  <v:imagedata r:id="rId15" o:title=""/>
                </v:shape>
                <o:OLEObject Type="Embed" ProgID="AcroExch.Document.DC" ShapeID="_x0000_i1026" DrawAspect="Icon" ObjectID="_1694869245" r:id="rId16"/>
              </w:object>
            </w:r>
          </w:p>
        </w:tc>
      </w:tr>
      <w:tr w:rsidR="00805951" w14:paraId="72591AF3" w14:textId="77777777" w:rsidTr="00D37598">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0CE31CE9" w:rsidR="00805951" w:rsidRPr="00381BBD"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7166583/S1.7.2.R</w:t>
            </w:r>
          </w:p>
        </w:tc>
        <w:tc>
          <w:tcPr>
            <w:tcW w:w="880" w:type="pct"/>
            <w:tcBorders>
              <w:top w:val="nil"/>
              <w:left w:val="nil"/>
              <w:bottom w:val="single" w:sz="4" w:space="0" w:color="auto"/>
              <w:right w:val="single" w:sz="4" w:space="0" w:color="auto"/>
            </w:tcBorders>
            <w:shd w:val="clear" w:color="auto" w:fill="auto"/>
            <w:vAlign w:val="center"/>
          </w:tcPr>
          <w:p w14:paraId="72591AF0" w14:textId="7FD8DE33" w:rsidR="00805951" w:rsidRPr="00381BBD" w:rsidRDefault="00E45C57" w:rsidP="00805951">
            <w:pPr>
              <w:jc w:val="center"/>
              <w:rPr>
                <w:rFonts w:cs="Arial"/>
                <w:sz w:val="16"/>
                <w:szCs w:val="16"/>
              </w:rPr>
            </w:pPr>
            <w:r>
              <w:rPr>
                <w:rFonts w:cs="Arial"/>
                <w:sz w:val="16"/>
                <w:szCs w:val="16"/>
              </w:rPr>
              <w:t>22/06/2018</w:t>
            </w:r>
          </w:p>
        </w:tc>
        <w:tc>
          <w:tcPr>
            <w:tcW w:w="1247" w:type="pct"/>
            <w:tcBorders>
              <w:top w:val="nil"/>
              <w:left w:val="nil"/>
              <w:bottom w:val="single" w:sz="4" w:space="0" w:color="auto"/>
              <w:right w:val="single" w:sz="4" w:space="0" w:color="auto"/>
            </w:tcBorders>
            <w:shd w:val="clear" w:color="auto" w:fill="auto"/>
            <w:vAlign w:val="center"/>
          </w:tcPr>
          <w:p w14:paraId="72591AF1" w14:textId="694DCD67" w:rsidR="00805951" w:rsidRPr="00381BBD" w:rsidRDefault="00E45C57" w:rsidP="00805951">
            <w:pPr>
              <w:jc w:val="center"/>
              <w:rPr>
                <w:rFonts w:cs="Arial"/>
                <w:sz w:val="16"/>
                <w:szCs w:val="16"/>
              </w:rPr>
            </w:pPr>
            <w:r>
              <w:rPr>
                <w:rFonts w:cs="Arial"/>
                <w:sz w:val="16"/>
                <w:szCs w:val="16"/>
              </w:rPr>
              <w:t>BUREAU VERITAS : R. FERDINAND</w:t>
            </w:r>
          </w:p>
        </w:tc>
        <w:tc>
          <w:tcPr>
            <w:tcW w:w="1289" w:type="pct"/>
            <w:tcBorders>
              <w:top w:val="nil"/>
              <w:left w:val="nil"/>
              <w:bottom w:val="single" w:sz="4" w:space="0" w:color="auto"/>
              <w:right w:val="single" w:sz="4" w:space="0" w:color="auto"/>
            </w:tcBorders>
            <w:shd w:val="clear" w:color="auto" w:fill="auto"/>
            <w:vAlign w:val="center"/>
          </w:tcPr>
          <w:p w14:paraId="68CDE03A" w14:textId="77777777" w:rsidR="00805951" w:rsidRDefault="00E45C57" w:rsidP="00805951">
            <w:pPr>
              <w:jc w:val="center"/>
              <w:rPr>
                <w:rFonts w:cs="Arial"/>
                <w:sz w:val="16"/>
                <w:szCs w:val="16"/>
              </w:rPr>
            </w:pPr>
            <w:r>
              <w:rPr>
                <w:rFonts w:cs="Arial"/>
                <w:sz w:val="16"/>
                <w:szCs w:val="16"/>
              </w:rPr>
              <w:t>Avant travaux</w:t>
            </w:r>
          </w:p>
          <w:p w14:paraId="72591AF2" w14:textId="6E08F82D" w:rsidR="00E45C57" w:rsidRPr="00381BBD" w:rsidRDefault="00E45C57" w:rsidP="00805951">
            <w:pPr>
              <w:jc w:val="center"/>
              <w:rPr>
                <w:rFonts w:cs="Arial"/>
                <w:sz w:val="16"/>
                <w:szCs w:val="16"/>
              </w:rPr>
            </w:pPr>
            <w:r>
              <w:rPr>
                <w:rFonts w:cs="Arial"/>
                <w:sz w:val="16"/>
                <w:szCs w:val="16"/>
              </w:rPr>
              <w:object w:dxaOrig="1041" w:dyaOrig="679" w14:anchorId="0F1040F6">
                <v:shape id="_x0000_i1027" type="#_x0000_t75" style="width:84.5pt;height:55pt" o:ole="">
                  <v:imagedata r:id="rId17" o:title=""/>
                </v:shape>
                <o:OLEObject Type="Embed" ProgID="AcroExch.Document.DC" ShapeID="_x0000_i1027" DrawAspect="Icon" ObjectID="_1694869246" r:id="rId18"/>
              </w:object>
            </w:r>
          </w:p>
        </w:tc>
      </w:tr>
      <w:tr w:rsidR="00805951"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6925CEC1" w:rsidR="00805951" w:rsidRDefault="00E45C57"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10489875/S4.8.2.R</w:t>
            </w: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6A79BE6B" w:rsidR="00805951" w:rsidRPr="00381BBD" w:rsidRDefault="00E45C57" w:rsidP="00805951">
            <w:pPr>
              <w:jc w:val="center"/>
              <w:rPr>
                <w:rFonts w:cs="Arial"/>
                <w:sz w:val="16"/>
                <w:szCs w:val="16"/>
              </w:rPr>
            </w:pPr>
            <w:r>
              <w:rPr>
                <w:rFonts w:cs="Arial"/>
                <w:sz w:val="16"/>
                <w:szCs w:val="16"/>
              </w:rPr>
              <w:t>17/06/2021</w:t>
            </w: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0B34FD0D" w:rsidR="00805951" w:rsidRPr="00381BBD" w:rsidRDefault="00E45C57" w:rsidP="00E45C57">
            <w:pPr>
              <w:jc w:val="center"/>
              <w:rPr>
                <w:rFonts w:cs="Arial"/>
                <w:sz w:val="16"/>
                <w:szCs w:val="16"/>
              </w:rPr>
            </w:pPr>
            <w:r>
              <w:rPr>
                <w:rFonts w:cs="Arial"/>
                <w:sz w:val="16"/>
                <w:szCs w:val="16"/>
              </w:rPr>
              <w:t>BUREAU VERITAS : 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294AEE2E" w14:textId="77777777" w:rsidR="00805951" w:rsidRDefault="00E45C57" w:rsidP="00805951">
            <w:pPr>
              <w:jc w:val="center"/>
              <w:rPr>
                <w:rFonts w:cs="Arial"/>
                <w:sz w:val="16"/>
                <w:szCs w:val="16"/>
              </w:rPr>
            </w:pPr>
            <w:r>
              <w:rPr>
                <w:rFonts w:cs="Arial"/>
                <w:sz w:val="16"/>
                <w:szCs w:val="16"/>
              </w:rPr>
              <w:t>Intégration au DTA</w:t>
            </w:r>
          </w:p>
          <w:p w14:paraId="4468B9CC" w14:textId="15769BB4" w:rsidR="00E45C57" w:rsidRDefault="00E45C57" w:rsidP="00805951">
            <w:pPr>
              <w:jc w:val="center"/>
              <w:rPr>
                <w:rFonts w:cs="Arial"/>
                <w:sz w:val="16"/>
                <w:szCs w:val="16"/>
              </w:rPr>
            </w:pPr>
            <w:r>
              <w:rPr>
                <w:rFonts w:cs="Arial"/>
                <w:sz w:val="16"/>
                <w:szCs w:val="16"/>
              </w:rPr>
              <w:object w:dxaOrig="1041" w:dyaOrig="679" w14:anchorId="2B949EDC">
                <v:shape id="_x0000_i1028" type="#_x0000_t75" style="width:77pt;height:50pt" o:ole="">
                  <v:imagedata r:id="rId19" o:title=""/>
                </v:shape>
                <o:OLEObject Type="Embed" ProgID="AcroExch.Document.DC" ShapeID="_x0000_i1028" DrawAspect="Icon" ObjectID="_1694869247" r:id="rId20"/>
              </w:object>
            </w: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21"/>
          <w:footerReference w:type="default" r:id="rId22"/>
          <w:headerReference w:type="first" r:id="rId23"/>
          <w:footerReference w:type="first" r:id="rId24"/>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7" w:name="_Toc29391231"/>
      <w:r>
        <w:lastRenderedPageBreak/>
        <w:t>FICHE RECAPITULATIVE DU DOSSIER TECHNIQUE AMIANTE</w:t>
      </w:r>
      <w:bookmarkEnd w:id="7"/>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37CE7EC5" w:rsidR="006767EE" w:rsidRDefault="00A65E2B" w:rsidP="00E972BB">
            <w:pPr>
              <w:spacing w:before="60" w:after="60"/>
              <w:jc w:val="center"/>
              <w:rPr>
                <w:rFonts w:cs="Arial"/>
                <w:sz w:val="20"/>
              </w:rPr>
            </w:pPr>
            <w:r>
              <w:rPr>
                <w:rFonts w:cs="Arial"/>
                <w:sz w:val="16"/>
                <w:szCs w:val="16"/>
              </w:rPr>
              <w:t>29/11/2004</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3AD293F1" w:rsidR="00805951" w:rsidRPr="00BC0353" w:rsidRDefault="00A65E2B" w:rsidP="00805951">
            <w:pPr>
              <w:spacing w:before="60" w:after="60"/>
              <w:jc w:val="center"/>
              <w:rPr>
                <w:rFonts w:cs="Arial"/>
                <w:sz w:val="20"/>
              </w:rPr>
            </w:pPr>
            <w:r>
              <w:rPr>
                <w:rFonts w:cs="Arial"/>
                <w:sz w:val="20"/>
              </w:rPr>
              <w:t>00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0920DFB3" w:rsidR="00805951" w:rsidRPr="00BC0353" w:rsidRDefault="00A65E2B" w:rsidP="00805951">
            <w:pPr>
              <w:spacing w:before="60" w:after="60"/>
              <w:jc w:val="center"/>
              <w:rPr>
                <w:rFonts w:cs="Arial"/>
                <w:sz w:val="20"/>
              </w:rPr>
            </w:pPr>
            <w:r>
              <w:rPr>
                <w:rFonts w:cs="Arial"/>
                <w:sz w:val="16"/>
                <w:szCs w:val="16"/>
              </w:rPr>
              <w:t>29/11/2004</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77A9C626" w:rsidR="00805951" w:rsidRPr="00BC0353" w:rsidRDefault="00A65E2B" w:rsidP="00805951">
            <w:pPr>
              <w:spacing w:before="60" w:after="60"/>
              <w:jc w:val="center"/>
              <w:rPr>
                <w:rFonts w:cs="Arial"/>
                <w:sz w:val="20"/>
              </w:rPr>
            </w:pPr>
            <w:r>
              <w:rPr>
                <w:rFonts w:cs="Arial"/>
                <w:sz w:val="16"/>
                <w:szCs w:val="16"/>
              </w:rPr>
              <w:t>E/04/49054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056EA98B" w:rsidR="00805951" w:rsidRPr="00BC0353" w:rsidRDefault="00A65E2B" w:rsidP="00805951">
            <w:pPr>
              <w:spacing w:before="60" w:after="60"/>
              <w:jc w:val="center"/>
              <w:rPr>
                <w:rFonts w:cs="Arial"/>
                <w:sz w:val="20"/>
              </w:rPr>
            </w:pPr>
            <w:r>
              <w:rPr>
                <w:rFonts w:cs="Arial"/>
                <w:sz w:val="16"/>
                <w:szCs w:val="16"/>
              </w:rPr>
              <w:t>IEEB : J Pascal ORE</w:t>
            </w: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684C2557" w:rsidR="006767EE" w:rsidRPr="00BC0353" w:rsidRDefault="00CF3D97"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36B7AC31" w:rsidR="006767EE" w:rsidRPr="00BC0353" w:rsidRDefault="00E45C57" w:rsidP="00E972BB">
                <w:pPr>
                  <w:spacing w:before="60" w:after="60"/>
                  <w:jc w:val="center"/>
                  <w:rPr>
                    <w:rFonts w:cs="Arial"/>
                    <w:sz w:val="20"/>
                  </w:rPr>
                </w:pPr>
                <w:r>
                  <w:rPr>
                    <w:rFonts w:cs="Arial"/>
                    <w:sz w:val="20"/>
                  </w:rPr>
                  <w:t>17/06/2021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362983FB" w:rsidR="006767EE" w:rsidRPr="00BC0353" w:rsidRDefault="004B4158" w:rsidP="00E972BB">
                <w:pPr>
                  <w:spacing w:before="60" w:after="60"/>
                  <w:jc w:val="center"/>
                  <w:rPr>
                    <w:rFonts w:cs="Arial"/>
                    <w:sz w:val="20"/>
                  </w:rPr>
                </w:pPr>
                <w:r>
                  <w:rPr>
                    <w:rFonts w:cs="Arial"/>
                    <w:sz w:val="20"/>
                  </w:rPr>
                  <w:t>07_19_20210617_DTA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64204E80" w:rsidR="006767EE" w:rsidRPr="00BC0353" w:rsidRDefault="00864214" w:rsidP="00E972BB">
                <w:pPr>
                  <w:spacing w:before="60" w:after="60"/>
                  <w:jc w:val="center"/>
                  <w:rPr>
                    <w:rFonts w:cs="Arial"/>
                    <w:sz w:val="20"/>
                  </w:rPr>
                </w:pPr>
                <w:r>
                  <w:rPr>
                    <w:rFonts w:cs="Arial"/>
                    <w:sz w:val="20"/>
                  </w:rPr>
                  <w:t>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25"/>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8" w:name="_Toc29391232"/>
      <w:r w:rsidRPr="0016663B">
        <w:lastRenderedPageBreak/>
        <w:t xml:space="preserve">1. </w:t>
      </w:r>
      <w:r w:rsidR="00D65A4B" w:rsidRPr="0016663B">
        <w:t>Identification de l’immeuble, du détenteur et des modalités de consultation du DTA</w:t>
      </w:r>
      <w:bookmarkEnd w:id="8"/>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7AE523F2" w:rsidR="00D37598" w:rsidRPr="00C1276E" w:rsidRDefault="00D37598" w:rsidP="00C612BE">
            <w:pPr>
              <w:rPr>
                <w:rFonts w:cs="Arial"/>
                <w:bCs/>
                <w:sz w:val="20"/>
              </w:rPr>
            </w:pPr>
            <w:r w:rsidRPr="00C1276E">
              <w:rPr>
                <w:rFonts w:cs="Arial"/>
                <w:b/>
                <w:bCs/>
                <w:sz w:val="20"/>
              </w:rPr>
              <w:t>Adresse</w:t>
            </w:r>
            <w:r w:rsidRPr="00C1276E">
              <w:rPr>
                <w:rFonts w:cs="Arial"/>
                <w:bCs/>
                <w:sz w:val="20"/>
              </w:rPr>
              <w:t xml:space="preserve"> : </w:t>
            </w:r>
            <w:r w:rsidR="00C612BE">
              <w:rPr>
                <w:rFonts w:cs="Arial"/>
                <w:bCs/>
                <w:sz w:val="20"/>
              </w:rPr>
              <w:t>4 ALLEE GLORIETTE – 44000 NANTES</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10DC0DFB"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E45C57">
                  <w:rPr>
                    <w:rFonts w:cs="Arial"/>
                    <w:bCs/>
                    <w:sz w:val="20"/>
                  </w:rPr>
                  <w:t>07_19_ STAPS CAMPUS TERTRE</w:t>
                </w:r>
              </w:sdtContent>
            </w:sdt>
          </w:p>
          <w:p w14:paraId="72591B4E" w14:textId="6EE5BD7D"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E45C57">
                  <w:rPr>
                    <w:rFonts w:cs="Arial"/>
                    <w:bCs/>
                    <w:sz w:val="20"/>
                  </w:rPr>
                  <w:t>25Bis Boulevard Guy Mollet– 44000 NANTES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9" w:name="_Toc29391233"/>
      <w:r w:rsidRPr="0016663B">
        <w:lastRenderedPageBreak/>
        <w:t xml:space="preserve">2. </w:t>
      </w:r>
      <w:r w:rsidR="00611A33" w:rsidRPr="0016663B">
        <w:t>Rapports de repérage</w:t>
      </w:r>
      <w:bookmarkEnd w:id="9"/>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4285"/>
        <w:gridCol w:w="2380"/>
        <w:gridCol w:w="4648"/>
        <w:gridCol w:w="3077"/>
      </w:tblGrid>
      <w:tr w:rsidR="00F22414" w14:paraId="72591B69" w14:textId="77777777" w:rsidTr="00262E78">
        <w:trPr>
          <w:trHeight w:val="510"/>
          <w:tblHeader/>
        </w:trPr>
        <w:tc>
          <w:tcPr>
            <w:tcW w:w="1489"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827"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615"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069"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A65E2B" w14:paraId="72591B6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A" w14:textId="2463255A" w:rsidR="00A65E2B" w:rsidRDefault="00A65E2B" w:rsidP="00A65E2B">
            <w:pPr>
              <w:spacing w:before="60" w:after="60"/>
              <w:jc w:val="center"/>
              <w:rPr>
                <w:rFonts w:cs="Arial"/>
                <w:sz w:val="20"/>
              </w:rPr>
            </w:pPr>
            <w:r>
              <w:rPr>
                <w:rFonts w:cs="Arial"/>
                <w:sz w:val="16"/>
                <w:szCs w:val="16"/>
              </w:rPr>
              <w:t>611ZC0189Z</w:t>
            </w:r>
          </w:p>
        </w:tc>
        <w:tc>
          <w:tcPr>
            <w:tcW w:w="827" w:type="pct"/>
            <w:tcBorders>
              <w:top w:val="nil"/>
              <w:left w:val="nil"/>
              <w:bottom w:val="single" w:sz="4" w:space="0" w:color="auto"/>
              <w:right w:val="single" w:sz="4" w:space="0" w:color="auto"/>
            </w:tcBorders>
            <w:shd w:val="clear" w:color="auto" w:fill="auto"/>
            <w:vAlign w:val="center"/>
          </w:tcPr>
          <w:p w14:paraId="72591B6B" w14:textId="0A9CC6CA" w:rsidR="00A65E2B" w:rsidRDefault="00A65E2B" w:rsidP="00A65E2B">
            <w:pPr>
              <w:spacing w:before="60" w:after="60"/>
              <w:jc w:val="center"/>
              <w:rPr>
                <w:rFonts w:cs="Arial"/>
                <w:sz w:val="20"/>
              </w:rPr>
            </w:pPr>
            <w:r>
              <w:rPr>
                <w:rFonts w:cs="Arial"/>
                <w:sz w:val="16"/>
                <w:szCs w:val="16"/>
              </w:rPr>
              <w:t>15/01/21997</w:t>
            </w:r>
          </w:p>
        </w:tc>
        <w:tc>
          <w:tcPr>
            <w:tcW w:w="1615" w:type="pct"/>
            <w:tcBorders>
              <w:top w:val="nil"/>
              <w:left w:val="nil"/>
              <w:bottom w:val="single" w:sz="4" w:space="0" w:color="auto"/>
              <w:right w:val="single" w:sz="4" w:space="0" w:color="auto"/>
            </w:tcBorders>
            <w:shd w:val="clear" w:color="auto" w:fill="auto"/>
            <w:vAlign w:val="center"/>
          </w:tcPr>
          <w:p w14:paraId="72591B6C" w14:textId="3B82E5BC" w:rsidR="00A65E2B" w:rsidRDefault="00A65E2B" w:rsidP="00A65E2B">
            <w:pPr>
              <w:spacing w:before="60" w:after="60"/>
              <w:jc w:val="center"/>
              <w:rPr>
                <w:rFonts w:cs="Arial"/>
                <w:sz w:val="20"/>
              </w:rPr>
            </w:pPr>
            <w:r>
              <w:rPr>
                <w:rFonts w:cs="Arial"/>
                <w:sz w:val="16"/>
                <w:szCs w:val="16"/>
              </w:rPr>
              <w:t>APAVE : S. VINCE</w:t>
            </w:r>
          </w:p>
        </w:tc>
        <w:tc>
          <w:tcPr>
            <w:tcW w:w="1069" w:type="pct"/>
            <w:tcBorders>
              <w:top w:val="nil"/>
              <w:left w:val="nil"/>
              <w:bottom w:val="single" w:sz="4" w:space="0" w:color="auto"/>
              <w:right w:val="single" w:sz="4" w:space="0" w:color="auto"/>
            </w:tcBorders>
            <w:shd w:val="clear" w:color="auto" w:fill="auto"/>
            <w:vAlign w:val="center"/>
          </w:tcPr>
          <w:p w14:paraId="48100740" w14:textId="77777777" w:rsidR="00A65E2B" w:rsidRDefault="00A65E2B" w:rsidP="00A65E2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Recherche des flocages et calorifugeages</w:t>
            </w:r>
          </w:p>
          <w:p w14:paraId="72591B6D" w14:textId="29F2EADB" w:rsidR="00A65E2B" w:rsidRDefault="00A65E2B" w:rsidP="00A65E2B">
            <w:pPr>
              <w:spacing w:before="60" w:after="60"/>
              <w:jc w:val="center"/>
              <w:rPr>
                <w:rFonts w:cs="Arial"/>
                <w:sz w:val="20"/>
              </w:rPr>
            </w:pPr>
            <w:r>
              <w:rPr>
                <w:rFonts w:cs="Arial"/>
                <w:sz w:val="16"/>
                <w:szCs w:val="16"/>
              </w:rPr>
              <w:object w:dxaOrig="1041" w:dyaOrig="679" w14:anchorId="27B43989">
                <v:shape id="_x0000_i1029" type="#_x0000_t75" style="width:67pt;height:43.5pt" o:ole="">
                  <v:imagedata r:id="rId13" o:title=""/>
                </v:shape>
                <o:OLEObject Type="Embed" ProgID="AcroExch.Document.DC" ShapeID="_x0000_i1029" DrawAspect="Icon" ObjectID="_1694869248" r:id="rId26"/>
              </w:object>
            </w:r>
          </w:p>
        </w:tc>
      </w:tr>
      <w:tr w:rsidR="00A65E2B" w14:paraId="72591B73"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6F" w14:textId="6728ADC5" w:rsidR="00A65E2B" w:rsidRPr="00262E78" w:rsidRDefault="00A65E2B" w:rsidP="00A65E2B">
            <w:pPr>
              <w:spacing w:before="60" w:after="60"/>
              <w:jc w:val="center"/>
              <w:rPr>
                <w:rFonts w:cs="Arial"/>
                <w:sz w:val="20"/>
              </w:rPr>
            </w:pPr>
            <w:r>
              <w:rPr>
                <w:rFonts w:cs="Arial"/>
                <w:sz w:val="16"/>
                <w:szCs w:val="16"/>
              </w:rPr>
              <w:t>E/04/49054</w:t>
            </w:r>
          </w:p>
        </w:tc>
        <w:tc>
          <w:tcPr>
            <w:tcW w:w="827" w:type="pct"/>
            <w:tcBorders>
              <w:top w:val="nil"/>
              <w:left w:val="nil"/>
              <w:bottom w:val="single" w:sz="4" w:space="0" w:color="auto"/>
              <w:right w:val="single" w:sz="4" w:space="0" w:color="auto"/>
            </w:tcBorders>
            <w:shd w:val="clear" w:color="auto" w:fill="auto"/>
            <w:vAlign w:val="center"/>
          </w:tcPr>
          <w:p w14:paraId="72591B70" w14:textId="1E9F5315" w:rsidR="00A65E2B" w:rsidRDefault="00A65E2B" w:rsidP="00A65E2B">
            <w:pPr>
              <w:spacing w:before="60" w:after="60"/>
              <w:jc w:val="center"/>
              <w:rPr>
                <w:rFonts w:cs="Arial"/>
                <w:sz w:val="20"/>
              </w:rPr>
            </w:pPr>
            <w:r>
              <w:rPr>
                <w:rFonts w:cs="Arial"/>
                <w:sz w:val="16"/>
                <w:szCs w:val="16"/>
              </w:rPr>
              <w:t>29/11/2004</w:t>
            </w:r>
          </w:p>
        </w:tc>
        <w:tc>
          <w:tcPr>
            <w:tcW w:w="1615" w:type="pct"/>
            <w:tcBorders>
              <w:top w:val="nil"/>
              <w:left w:val="nil"/>
              <w:bottom w:val="single" w:sz="4" w:space="0" w:color="auto"/>
              <w:right w:val="single" w:sz="4" w:space="0" w:color="auto"/>
            </w:tcBorders>
            <w:shd w:val="clear" w:color="auto" w:fill="auto"/>
            <w:vAlign w:val="center"/>
          </w:tcPr>
          <w:p w14:paraId="72591B71" w14:textId="61431169" w:rsidR="00A65E2B" w:rsidRDefault="00A65E2B" w:rsidP="00A65E2B">
            <w:pPr>
              <w:spacing w:before="60" w:after="60"/>
              <w:jc w:val="center"/>
              <w:rPr>
                <w:rFonts w:cs="Arial"/>
                <w:sz w:val="20"/>
              </w:rPr>
            </w:pPr>
            <w:r>
              <w:rPr>
                <w:rFonts w:cs="Arial"/>
                <w:sz w:val="16"/>
                <w:szCs w:val="16"/>
              </w:rPr>
              <w:t>IEEB : J Pascal ORE</w:t>
            </w:r>
          </w:p>
        </w:tc>
        <w:tc>
          <w:tcPr>
            <w:tcW w:w="1069" w:type="pct"/>
            <w:tcBorders>
              <w:top w:val="nil"/>
              <w:left w:val="nil"/>
              <w:bottom w:val="single" w:sz="4" w:space="0" w:color="auto"/>
              <w:right w:val="single" w:sz="4" w:space="0" w:color="auto"/>
            </w:tcBorders>
            <w:shd w:val="clear" w:color="auto" w:fill="auto"/>
            <w:vAlign w:val="center"/>
          </w:tcPr>
          <w:p w14:paraId="47321DD1" w14:textId="77777777" w:rsidR="00A65E2B" w:rsidRDefault="00A65E2B" w:rsidP="00A65E2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DTA</w:t>
            </w:r>
          </w:p>
          <w:p w14:paraId="72591B72" w14:textId="68AEB2F7" w:rsidR="00A65E2B" w:rsidRPr="00262E78" w:rsidRDefault="00A65E2B" w:rsidP="00A65E2B">
            <w:pPr>
              <w:spacing w:before="60" w:after="60"/>
              <w:jc w:val="center"/>
              <w:rPr>
                <w:rFonts w:cs="Arial"/>
                <w:sz w:val="20"/>
              </w:rPr>
            </w:pPr>
            <w:r>
              <w:rPr>
                <w:rFonts w:cs="Arial"/>
                <w:sz w:val="16"/>
                <w:szCs w:val="16"/>
              </w:rPr>
              <w:object w:dxaOrig="1041" w:dyaOrig="679" w14:anchorId="64FFDF9B">
                <v:shape id="_x0000_i1030" type="#_x0000_t75" style="width:68pt;height:44.5pt" o:ole="">
                  <v:imagedata r:id="rId15" o:title=""/>
                </v:shape>
                <o:OLEObject Type="Embed" ProgID="AcroExch.Document.DC" ShapeID="_x0000_i1030" DrawAspect="Icon" ObjectID="_1694869249" r:id="rId27"/>
              </w:object>
            </w:r>
          </w:p>
        </w:tc>
      </w:tr>
      <w:tr w:rsidR="00A65E2B" w14:paraId="72591B78"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2591B74" w14:textId="111497FB" w:rsidR="00A65E2B" w:rsidRDefault="00A65E2B" w:rsidP="00A65E2B">
            <w:pPr>
              <w:spacing w:before="60" w:after="60"/>
              <w:jc w:val="center"/>
              <w:rPr>
                <w:rFonts w:cs="Arial"/>
                <w:sz w:val="20"/>
              </w:rPr>
            </w:pPr>
            <w:r>
              <w:rPr>
                <w:rFonts w:cs="Arial"/>
                <w:sz w:val="16"/>
                <w:szCs w:val="16"/>
              </w:rPr>
              <w:t>7166583/S1.7.2.R</w:t>
            </w:r>
          </w:p>
        </w:tc>
        <w:tc>
          <w:tcPr>
            <w:tcW w:w="827" w:type="pct"/>
            <w:tcBorders>
              <w:top w:val="nil"/>
              <w:left w:val="nil"/>
              <w:bottom w:val="single" w:sz="4" w:space="0" w:color="auto"/>
              <w:right w:val="single" w:sz="4" w:space="0" w:color="auto"/>
            </w:tcBorders>
            <w:shd w:val="clear" w:color="auto" w:fill="auto"/>
            <w:vAlign w:val="center"/>
          </w:tcPr>
          <w:p w14:paraId="72591B75" w14:textId="5E174163" w:rsidR="00A65E2B" w:rsidRDefault="00A65E2B" w:rsidP="00A65E2B">
            <w:pPr>
              <w:spacing w:before="60" w:after="60"/>
              <w:jc w:val="center"/>
              <w:rPr>
                <w:rFonts w:cs="Arial"/>
                <w:sz w:val="20"/>
              </w:rPr>
            </w:pPr>
            <w:r>
              <w:rPr>
                <w:rFonts w:cs="Arial"/>
                <w:sz w:val="16"/>
                <w:szCs w:val="16"/>
              </w:rPr>
              <w:t>22/06/2018</w:t>
            </w:r>
          </w:p>
        </w:tc>
        <w:tc>
          <w:tcPr>
            <w:tcW w:w="1615" w:type="pct"/>
            <w:tcBorders>
              <w:top w:val="nil"/>
              <w:left w:val="nil"/>
              <w:bottom w:val="single" w:sz="4" w:space="0" w:color="auto"/>
              <w:right w:val="single" w:sz="4" w:space="0" w:color="auto"/>
            </w:tcBorders>
            <w:shd w:val="clear" w:color="auto" w:fill="auto"/>
            <w:vAlign w:val="center"/>
          </w:tcPr>
          <w:p w14:paraId="72591B76" w14:textId="3D345E90" w:rsidR="00A65E2B" w:rsidRDefault="00A65E2B" w:rsidP="00A65E2B">
            <w:pPr>
              <w:spacing w:before="60" w:after="60"/>
              <w:jc w:val="center"/>
              <w:rPr>
                <w:rFonts w:cs="Arial"/>
                <w:sz w:val="20"/>
              </w:rPr>
            </w:pPr>
            <w:r>
              <w:rPr>
                <w:rFonts w:cs="Arial"/>
                <w:sz w:val="16"/>
                <w:szCs w:val="16"/>
              </w:rPr>
              <w:t>BUREAU VERITAS : R. FERDINAND</w:t>
            </w:r>
          </w:p>
        </w:tc>
        <w:tc>
          <w:tcPr>
            <w:tcW w:w="1069" w:type="pct"/>
            <w:tcBorders>
              <w:top w:val="nil"/>
              <w:left w:val="nil"/>
              <w:bottom w:val="single" w:sz="4" w:space="0" w:color="auto"/>
              <w:right w:val="single" w:sz="4" w:space="0" w:color="auto"/>
            </w:tcBorders>
            <w:shd w:val="clear" w:color="auto" w:fill="auto"/>
            <w:vAlign w:val="center"/>
          </w:tcPr>
          <w:p w14:paraId="6B7AF8B3" w14:textId="77777777" w:rsidR="00A65E2B" w:rsidRDefault="00A65E2B" w:rsidP="00A65E2B">
            <w:pPr>
              <w:jc w:val="center"/>
              <w:rPr>
                <w:rFonts w:cs="Arial"/>
                <w:sz w:val="16"/>
                <w:szCs w:val="16"/>
              </w:rPr>
            </w:pPr>
            <w:r>
              <w:rPr>
                <w:rFonts w:cs="Arial"/>
                <w:sz w:val="16"/>
                <w:szCs w:val="16"/>
              </w:rPr>
              <w:t>Avant travaux</w:t>
            </w:r>
          </w:p>
          <w:p w14:paraId="72591B77" w14:textId="67A3EBAD" w:rsidR="00A65E2B" w:rsidRPr="00354D4F" w:rsidRDefault="00A65E2B" w:rsidP="00A65E2B">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Pr>
                <w:rFonts w:cs="Arial"/>
                <w:sz w:val="16"/>
                <w:szCs w:val="16"/>
              </w:rPr>
              <w:object w:dxaOrig="1041" w:dyaOrig="679" w14:anchorId="1D1C8DDC">
                <v:shape id="_x0000_i1031" type="#_x0000_t75" style="width:84.5pt;height:55pt" o:ole="">
                  <v:imagedata r:id="rId17" o:title=""/>
                </v:shape>
                <o:OLEObject Type="Embed" ProgID="AcroExch.Document.DC" ShapeID="_x0000_i1031" DrawAspect="Icon" ObjectID="_1694869250" r:id="rId28"/>
              </w:object>
            </w:r>
          </w:p>
        </w:tc>
      </w:tr>
      <w:tr w:rsidR="00A65E2B" w14:paraId="32F9414E"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68F9E8B6" w14:textId="16954768" w:rsidR="00A65E2B" w:rsidRPr="006F4F08" w:rsidRDefault="00A65E2B" w:rsidP="00A65E2B">
            <w:pPr>
              <w:spacing w:before="60" w:after="60"/>
              <w:jc w:val="center"/>
              <w:rPr>
                <w:rFonts w:cs="Arial"/>
                <w:sz w:val="20"/>
              </w:rPr>
            </w:pPr>
            <w:r>
              <w:rPr>
                <w:rFonts w:cs="Arial"/>
                <w:sz w:val="16"/>
                <w:szCs w:val="16"/>
              </w:rPr>
              <w:t>10489875/S4.8.2.R</w:t>
            </w:r>
          </w:p>
        </w:tc>
        <w:tc>
          <w:tcPr>
            <w:tcW w:w="827" w:type="pct"/>
            <w:tcBorders>
              <w:top w:val="nil"/>
              <w:left w:val="nil"/>
              <w:bottom w:val="single" w:sz="4" w:space="0" w:color="auto"/>
              <w:right w:val="single" w:sz="4" w:space="0" w:color="auto"/>
            </w:tcBorders>
            <w:shd w:val="clear" w:color="auto" w:fill="auto"/>
            <w:vAlign w:val="center"/>
          </w:tcPr>
          <w:p w14:paraId="566175F7" w14:textId="77E12869" w:rsidR="00A65E2B" w:rsidRDefault="00A65E2B" w:rsidP="00A65E2B">
            <w:pPr>
              <w:spacing w:before="60" w:after="60"/>
              <w:jc w:val="center"/>
              <w:rPr>
                <w:rFonts w:cs="Arial"/>
                <w:sz w:val="20"/>
              </w:rPr>
            </w:pPr>
            <w:r>
              <w:rPr>
                <w:rFonts w:cs="Arial"/>
                <w:sz w:val="16"/>
                <w:szCs w:val="16"/>
              </w:rPr>
              <w:t>17/06/2021</w:t>
            </w:r>
          </w:p>
        </w:tc>
        <w:tc>
          <w:tcPr>
            <w:tcW w:w="1615" w:type="pct"/>
            <w:tcBorders>
              <w:top w:val="nil"/>
              <w:left w:val="nil"/>
              <w:bottom w:val="single" w:sz="4" w:space="0" w:color="auto"/>
              <w:right w:val="single" w:sz="4" w:space="0" w:color="auto"/>
            </w:tcBorders>
            <w:shd w:val="clear" w:color="auto" w:fill="auto"/>
            <w:vAlign w:val="center"/>
          </w:tcPr>
          <w:p w14:paraId="73F77B7D" w14:textId="13D836DD" w:rsidR="00A65E2B" w:rsidRDefault="00A65E2B" w:rsidP="00A65E2B">
            <w:pPr>
              <w:jc w:val="center"/>
              <w:rPr>
                <w:rFonts w:cs="Arial"/>
                <w:sz w:val="20"/>
              </w:rPr>
            </w:pPr>
            <w:r>
              <w:rPr>
                <w:rFonts w:cs="Arial"/>
                <w:sz w:val="16"/>
                <w:szCs w:val="16"/>
              </w:rPr>
              <w:t>BUREAU VERITAS : T. POIDEVIN</w:t>
            </w:r>
          </w:p>
        </w:tc>
        <w:tc>
          <w:tcPr>
            <w:tcW w:w="1069" w:type="pct"/>
            <w:tcBorders>
              <w:top w:val="nil"/>
              <w:left w:val="nil"/>
              <w:bottom w:val="single" w:sz="4" w:space="0" w:color="auto"/>
              <w:right w:val="single" w:sz="4" w:space="0" w:color="auto"/>
            </w:tcBorders>
            <w:shd w:val="clear" w:color="auto" w:fill="auto"/>
            <w:vAlign w:val="center"/>
          </w:tcPr>
          <w:p w14:paraId="46FF574E" w14:textId="77777777" w:rsidR="00A65E2B" w:rsidRDefault="00A65E2B" w:rsidP="00A65E2B">
            <w:pPr>
              <w:jc w:val="center"/>
              <w:rPr>
                <w:rFonts w:cs="Arial"/>
                <w:sz w:val="16"/>
                <w:szCs w:val="16"/>
              </w:rPr>
            </w:pPr>
            <w:r>
              <w:rPr>
                <w:rFonts w:cs="Arial"/>
                <w:sz w:val="16"/>
                <w:szCs w:val="16"/>
              </w:rPr>
              <w:t>Intégration au DTA</w:t>
            </w:r>
          </w:p>
          <w:p w14:paraId="784966CA" w14:textId="4CC51EBB" w:rsidR="00A65E2B" w:rsidRDefault="00A65E2B" w:rsidP="00A65E2B">
            <w:pPr>
              <w:pStyle w:val="PETITIT"/>
              <w:pBdr>
                <w:top w:val="none" w:sz="0" w:space="0" w:color="auto"/>
                <w:left w:val="none" w:sz="0" w:space="0" w:color="auto"/>
                <w:bottom w:val="none" w:sz="0" w:space="0" w:color="auto"/>
                <w:right w:val="none" w:sz="0" w:space="0" w:color="auto"/>
              </w:pBdr>
              <w:spacing w:before="60" w:after="60"/>
              <w:ind w:left="0" w:right="56"/>
              <w:rPr>
                <w:rFonts w:cs="Arial"/>
              </w:rPr>
            </w:pPr>
            <w:r>
              <w:rPr>
                <w:rFonts w:cs="Arial"/>
                <w:sz w:val="16"/>
                <w:szCs w:val="16"/>
              </w:rPr>
              <w:object w:dxaOrig="1041" w:dyaOrig="679" w14:anchorId="68BD735B">
                <v:shape id="_x0000_i1032" type="#_x0000_t75" style="width:77pt;height:50pt" o:ole="">
                  <v:imagedata r:id="rId19" o:title=""/>
                </v:shape>
                <o:OLEObject Type="Embed" ProgID="AcroExch.Document.DC" ShapeID="_x0000_i1032" DrawAspect="Icon" ObjectID="_1694869251" r:id="rId29"/>
              </w:object>
            </w:r>
          </w:p>
        </w:tc>
      </w:tr>
      <w:tr w:rsidR="00805951" w14:paraId="44705CC2"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775867BA" w14:textId="631712B3"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59053B1" w14:textId="3802EBA6"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5CE77BC0" w14:textId="6E6872A4" w:rsidR="00805951"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37835569" w14:textId="2BD6E6FE" w:rsidR="00805951"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2D898BE6"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4F007F54" w14:textId="3A00EE4E" w:rsidR="00805951"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61219C0B" w14:textId="46655F2C"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616C4CBA" w14:textId="2B21AFE3"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12C869A5" w14:textId="77777777" w:rsidR="00805951" w:rsidRPr="00A977D7" w:rsidRDefault="00805951" w:rsidP="00805951">
            <w:pPr>
              <w:pStyle w:val="PETITIT"/>
              <w:pBdr>
                <w:top w:val="none" w:sz="0" w:space="0" w:color="auto"/>
                <w:left w:val="none" w:sz="0" w:space="0" w:color="auto"/>
                <w:bottom w:val="none" w:sz="0" w:space="0" w:color="auto"/>
                <w:right w:val="none" w:sz="0" w:space="0" w:color="auto"/>
              </w:pBdr>
              <w:spacing w:before="60" w:after="60"/>
              <w:ind w:left="0" w:right="56"/>
            </w:pPr>
          </w:p>
        </w:tc>
      </w:tr>
      <w:tr w:rsidR="00805951" w14:paraId="64010210" w14:textId="77777777" w:rsidTr="007E7BF7">
        <w:trPr>
          <w:trHeight w:val="567"/>
        </w:trPr>
        <w:tc>
          <w:tcPr>
            <w:tcW w:w="1489" w:type="pct"/>
            <w:tcBorders>
              <w:top w:val="nil"/>
              <w:left w:val="single" w:sz="4" w:space="0" w:color="auto"/>
              <w:bottom w:val="single" w:sz="4" w:space="0" w:color="auto"/>
              <w:right w:val="single" w:sz="4" w:space="0" w:color="auto"/>
            </w:tcBorders>
            <w:shd w:val="clear" w:color="auto" w:fill="auto"/>
            <w:vAlign w:val="center"/>
          </w:tcPr>
          <w:p w14:paraId="50DBC43F" w14:textId="68D3E2DB" w:rsidR="00805951" w:rsidRPr="00106CA6" w:rsidRDefault="00805951" w:rsidP="00805951">
            <w:pPr>
              <w:spacing w:before="60" w:after="60"/>
              <w:jc w:val="center"/>
              <w:rPr>
                <w:sz w:val="20"/>
              </w:rPr>
            </w:pPr>
          </w:p>
        </w:tc>
        <w:tc>
          <w:tcPr>
            <w:tcW w:w="827" w:type="pct"/>
            <w:tcBorders>
              <w:top w:val="nil"/>
              <w:left w:val="nil"/>
              <w:bottom w:val="single" w:sz="4" w:space="0" w:color="auto"/>
              <w:right w:val="single" w:sz="4" w:space="0" w:color="auto"/>
            </w:tcBorders>
            <w:shd w:val="clear" w:color="auto" w:fill="auto"/>
            <w:vAlign w:val="center"/>
          </w:tcPr>
          <w:p w14:paraId="1A049535" w14:textId="46709A15" w:rsidR="00805951" w:rsidRDefault="00805951" w:rsidP="00805951">
            <w:pPr>
              <w:spacing w:before="60" w:after="60"/>
              <w:jc w:val="center"/>
              <w:rPr>
                <w:sz w:val="20"/>
              </w:rPr>
            </w:pPr>
          </w:p>
        </w:tc>
        <w:tc>
          <w:tcPr>
            <w:tcW w:w="1615" w:type="pct"/>
            <w:tcBorders>
              <w:top w:val="nil"/>
              <w:left w:val="nil"/>
              <w:bottom w:val="single" w:sz="4" w:space="0" w:color="auto"/>
              <w:right w:val="single" w:sz="4" w:space="0" w:color="auto"/>
            </w:tcBorders>
            <w:shd w:val="clear" w:color="auto" w:fill="auto"/>
            <w:vAlign w:val="center"/>
          </w:tcPr>
          <w:p w14:paraId="3CDCD072" w14:textId="63D3910D" w:rsidR="00805951" w:rsidRPr="00A977D7" w:rsidRDefault="00805951" w:rsidP="00805951">
            <w:pPr>
              <w:jc w:val="center"/>
              <w:rPr>
                <w:sz w:val="20"/>
              </w:rPr>
            </w:pPr>
          </w:p>
        </w:tc>
        <w:tc>
          <w:tcPr>
            <w:tcW w:w="1069" w:type="pct"/>
            <w:tcBorders>
              <w:top w:val="nil"/>
              <w:left w:val="nil"/>
              <w:bottom w:val="single" w:sz="4" w:space="0" w:color="auto"/>
              <w:right w:val="single" w:sz="4" w:space="0" w:color="auto"/>
            </w:tcBorders>
            <w:shd w:val="clear" w:color="auto" w:fill="auto"/>
            <w:vAlign w:val="center"/>
          </w:tcPr>
          <w:p w14:paraId="7E35761C" w14:textId="50C2FF93" w:rsidR="00805951" w:rsidRDefault="00805951" w:rsidP="00805951">
            <w:pPr>
              <w:pStyle w:val="Default"/>
              <w:spacing w:before="48"/>
              <w:ind w:left="57" w:right="67"/>
              <w:jc w:val="center"/>
              <w:rPr>
                <w:rFonts w:ascii="Arial" w:hAnsi="Arial"/>
                <w:sz w:val="20"/>
              </w:rPr>
            </w:pPr>
          </w:p>
        </w:tc>
      </w:tr>
    </w:tbl>
    <w:p w14:paraId="72591B79" w14:textId="305A275C" w:rsidR="00611A33" w:rsidRPr="00262E78" w:rsidRDefault="00611A33" w:rsidP="00A65E2B">
      <w:pPr>
        <w:spacing w:before="120"/>
        <w:jc w:val="both"/>
        <w:rPr>
          <w:rFonts w:cs="Arial"/>
          <w:color w:val="2C2A2A"/>
          <w:sz w:val="20"/>
        </w:rPr>
      </w:pPr>
    </w:p>
    <w:p w14:paraId="72591B7A" w14:textId="77777777" w:rsidR="006C1A45" w:rsidRPr="0016663B" w:rsidRDefault="002862B5" w:rsidP="00BE3CAE">
      <w:pPr>
        <w:pStyle w:val="Titre1"/>
        <w:jc w:val="left"/>
      </w:pPr>
      <w:bookmarkStart w:id="10" w:name="_Toc29391234"/>
      <w:r w:rsidRPr="0016663B">
        <w:t xml:space="preserve">3. </w:t>
      </w:r>
      <w:r w:rsidR="006C1A45" w:rsidRPr="0016663B">
        <w:t>Liste des parties de l’immeuble ayant donné lieu au repérage</w:t>
      </w:r>
      <w:bookmarkEnd w:id="10"/>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805951" w:rsidRPr="009B0205" w14:paraId="72591B8F" w14:textId="77777777" w:rsidTr="00805951">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805951" w:rsidRPr="00262E78" w:rsidRDefault="00805951" w:rsidP="00E972BB">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0E6F25A8" w:rsidR="00805951" w:rsidRPr="00805951" w:rsidRDefault="00A65E2B" w:rsidP="00A65E2B">
            <w:pPr>
              <w:spacing w:before="60" w:after="60"/>
              <w:jc w:val="center"/>
              <w:rPr>
                <w:rFonts w:ascii="Arial Narrow" w:hAnsi="Arial Narrow" w:cs="Arial"/>
                <w:b/>
                <w:sz w:val="20"/>
              </w:rPr>
            </w:pPr>
            <w:r>
              <w:rPr>
                <w:rFonts w:cs="Arial"/>
                <w:sz w:val="16"/>
                <w:szCs w:val="16"/>
              </w:rPr>
              <w:t>E/04/49054</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59046669" w:rsidR="00805951" w:rsidRPr="00805951" w:rsidRDefault="00A65E2B" w:rsidP="00A65E2B">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77777777" w:rsidR="00805951" w:rsidRPr="00D37598" w:rsidRDefault="00805951" w:rsidP="00262E78">
            <w:pPr>
              <w:spacing w:before="60" w:after="60"/>
              <w:rPr>
                <w:rFonts w:ascii="Arial Narrow" w:hAnsi="Arial Narrow" w:cs="Arial"/>
                <w:b/>
                <w:sz w:val="20"/>
              </w:rPr>
            </w:pPr>
          </w:p>
        </w:tc>
      </w:tr>
      <w:tr w:rsidR="00805951" w:rsidRPr="009B0205" w14:paraId="2F20FCDF" w14:textId="77777777" w:rsidTr="008940E4">
        <w:trPr>
          <w:trHeight w:val="820"/>
        </w:trPr>
        <w:tc>
          <w:tcPr>
            <w:tcW w:w="3369" w:type="dxa"/>
            <w:vMerge/>
            <w:tcBorders>
              <w:left w:val="single" w:sz="4" w:space="0" w:color="auto"/>
              <w:right w:val="single" w:sz="4" w:space="0" w:color="auto"/>
            </w:tcBorders>
            <w:vAlign w:val="center"/>
          </w:tcPr>
          <w:p w14:paraId="689A402D" w14:textId="77777777" w:rsidR="00805951" w:rsidRPr="00262E78" w:rsidRDefault="00805951"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26A76CB3" w:rsidR="00805951" w:rsidRPr="00805951" w:rsidRDefault="00A65E2B" w:rsidP="00A65E2B">
            <w:pPr>
              <w:spacing w:before="60" w:after="60"/>
              <w:jc w:val="center"/>
              <w:rPr>
                <w:rFonts w:ascii="Arial Narrow" w:hAnsi="Arial Narrow"/>
                <w:b/>
                <w:sz w:val="20"/>
              </w:rPr>
            </w:pPr>
            <w:r>
              <w:rPr>
                <w:rFonts w:cs="Arial"/>
                <w:sz w:val="16"/>
                <w:szCs w:val="16"/>
              </w:rPr>
              <w:t>10489875/S4.8.2.R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7F6D7A14" w:rsidR="00805951" w:rsidRPr="00805951" w:rsidRDefault="00A65E2B" w:rsidP="00A65E2B">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77777777" w:rsidR="00805951" w:rsidRPr="00D37598" w:rsidRDefault="00805951" w:rsidP="00262E78">
            <w:pPr>
              <w:spacing w:before="60" w:after="60"/>
              <w:rPr>
                <w:rFonts w:ascii="Arial Narrow" w:hAnsi="Arial Narrow" w:cs="Arial"/>
                <w:b/>
                <w:sz w:val="20"/>
              </w:rPr>
            </w:pPr>
          </w:p>
        </w:tc>
      </w:tr>
      <w:tr w:rsidR="00905281" w:rsidRPr="009B0205" w14:paraId="72591B94" w14:textId="77777777" w:rsidTr="00805951">
        <w:trPr>
          <w:trHeight w:val="1040"/>
        </w:trPr>
        <w:tc>
          <w:tcPr>
            <w:tcW w:w="3369" w:type="dxa"/>
            <w:tcBorders>
              <w:left w:val="single" w:sz="4" w:space="0" w:color="auto"/>
              <w:right w:val="single" w:sz="4" w:space="0" w:color="auto"/>
            </w:tcBorders>
            <w:vAlign w:val="center"/>
          </w:tcPr>
          <w:p w14:paraId="72591B90" w14:textId="77777777" w:rsidR="00905281" w:rsidRPr="00262E78" w:rsidRDefault="00905281" w:rsidP="00905281">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05281" w:rsidRPr="00805951" w:rsidRDefault="00905281" w:rsidP="00805951">
            <w:pPr>
              <w:pStyle w:val="TableParagraph"/>
              <w:spacing w:before="48" w:line="227" w:lineRule="exact"/>
              <w:ind w:right="3"/>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05281" w:rsidRPr="00805951" w:rsidRDefault="00905281" w:rsidP="00262E7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05281" w:rsidRPr="00D37598" w:rsidRDefault="00905281" w:rsidP="00262E78">
            <w:pPr>
              <w:spacing w:before="60" w:after="60"/>
              <w:rPr>
                <w:rFonts w:ascii="Arial Narrow" w:hAnsi="Arial Narrow" w:cs="Arial"/>
                <w:b/>
                <w:sz w:val="20"/>
              </w:rPr>
            </w:pPr>
          </w:p>
        </w:tc>
      </w:tr>
      <w:tr w:rsidR="00805951" w:rsidRPr="009B0205" w14:paraId="72591B99" w14:textId="77777777" w:rsidTr="00805951">
        <w:trPr>
          <w:trHeight w:val="720"/>
        </w:trPr>
        <w:tc>
          <w:tcPr>
            <w:tcW w:w="3369" w:type="dxa"/>
            <w:vMerge w:val="restart"/>
            <w:tcBorders>
              <w:left w:val="single" w:sz="4" w:space="0" w:color="auto"/>
              <w:right w:val="single" w:sz="4" w:space="0" w:color="auto"/>
            </w:tcBorders>
            <w:vAlign w:val="center"/>
          </w:tcPr>
          <w:p w14:paraId="72591B95" w14:textId="77777777" w:rsidR="00805951" w:rsidRPr="00262E78" w:rsidRDefault="00805951" w:rsidP="00E972BB">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3CCA2136" w:rsidR="00805951" w:rsidRPr="00805951" w:rsidRDefault="00A65E2B" w:rsidP="00A65E2B">
            <w:pPr>
              <w:spacing w:before="60" w:after="60"/>
              <w:jc w:val="center"/>
              <w:rPr>
                <w:rFonts w:ascii="Arial Narrow" w:hAnsi="Arial Narrow" w:cs="Arial"/>
                <w:b/>
                <w:sz w:val="20"/>
              </w:rPr>
            </w:pPr>
            <w:r>
              <w:rPr>
                <w:rFonts w:cs="Arial"/>
                <w:sz w:val="16"/>
                <w:szCs w:val="16"/>
              </w:rPr>
              <w:t>7166583/S1.7.2.R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1A6FB876" w:rsidR="00805951" w:rsidRPr="00805951" w:rsidRDefault="00A65E2B" w:rsidP="00A65E2B">
            <w:pPr>
              <w:jc w:val="center"/>
              <w:rPr>
                <w:rFonts w:ascii="Arial Narrow" w:hAnsi="Arial Narrow" w:cs="Arial"/>
                <w:b/>
                <w:sz w:val="20"/>
              </w:rPr>
            </w:pPr>
            <w:r>
              <w:rPr>
                <w:rFonts w:ascii="Arial Narrow" w:hAnsi="Arial Narrow" w:cs="Arial"/>
                <w:b/>
                <w:sz w:val="20"/>
              </w:rPr>
              <w:t>TOITURES TERRASSES</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D75B8FB" w14:textId="77777777" w:rsidR="00805951" w:rsidRPr="00D37598" w:rsidRDefault="00805951" w:rsidP="00262E78">
            <w:pPr>
              <w:spacing w:before="60" w:after="60"/>
              <w:rPr>
                <w:rFonts w:ascii="Arial Narrow" w:hAnsi="Arial Narrow" w:cs="Arial"/>
                <w:b/>
                <w:sz w:val="20"/>
              </w:rPr>
            </w:pPr>
          </w:p>
          <w:p w14:paraId="28466295" w14:textId="77777777" w:rsidR="00805951" w:rsidRPr="00D37598" w:rsidRDefault="00805951" w:rsidP="00262E78">
            <w:pPr>
              <w:spacing w:before="60" w:after="60"/>
              <w:rPr>
                <w:rFonts w:ascii="Arial Narrow" w:hAnsi="Arial Narrow" w:cs="Arial"/>
                <w:b/>
                <w:sz w:val="20"/>
              </w:rPr>
            </w:pPr>
          </w:p>
          <w:p w14:paraId="72591B98" w14:textId="1426E086" w:rsidR="00805951" w:rsidRPr="00D37598" w:rsidRDefault="00805951" w:rsidP="00262E78">
            <w:pPr>
              <w:spacing w:before="60" w:after="60"/>
              <w:rPr>
                <w:rFonts w:ascii="Arial Narrow" w:hAnsi="Arial Narrow" w:cs="Arial"/>
                <w:b/>
                <w:sz w:val="20"/>
              </w:rPr>
            </w:pPr>
          </w:p>
        </w:tc>
      </w:tr>
      <w:tr w:rsidR="00805951" w:rsidRPr="009B0205" w14:paraId="30CE17E6" w14:textId="77777777" w:rsidTr="00805951">
        <w:trPr>
          <w:trHeight w:val="900"/>
        </w:trPr>
        <w:tc>
          <w:tcPr>
            <w:tcW w:w="3369" w:type="dxa"/>
            <w:vMerge/>
            <w:tcBorders>
              <w:left w:val="single" w:sz="4" w:space="0" w:color="auto"/>
              <w:right w:val="single" w:sz="4" w:space="0" w:color="auto"/>
            </w:tcBorders>
            <w:vAlign w:val="center"/>
          </w:tcPr>
          <w:p w14:paraId="4E494E3E"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6D4B7A96" w14:textId="07FCF14D" w:rsidR="00805951" w:rsidRPr="00805951" w:rsidRDefault="00805951" w:rsidP="00D37598">
            <w:pPr>
              <w:spacing w:before="60" w:after="60"/>
              <w:rPr>
                <w:rFonts w:ascii="Arial Narrow" w:hAnsi="Arial Narrow" w:cs="Arial"/>
                <w:b/>
                <w:bCs/>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3AAB313" w14:textId="00D25CBA"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05C5EEE" w14:textId="77777777" w:rsidR="00805951" w:rsidRPr="00D37598" w:rsidRDefault="00805951" w:rsidP="00D37598">
            <w:pPr>
              <w:spacing w:before="60" w:after="60"/>
              <w:rPr>
                <w:rFonts w:ascii="Arial Narrow" w:hAnsi="Arial Narrow" w:cs="Arial"/>
                <w:b/>
                <w:sz w:val="20"/>
              </w:rPr>
            </w:pPr>
          </w:p>
          <w:p w14:paraId="52B2C7BF" w14:textId="77777777" w:rsidR="00805951" w:rsidRPr="00D37598" w:rsidRDefault="00805951" w:rsidP="00D37598">
            <w:pPr>
              <w:spacing w:before="60" w:after="60"/>
              <w:rPr>
                <w:rFonts w:ascii="Arial Narrow" w:hAnsi="Arial Narrow" w:cs="Arial"/>
                <w:b/>
                <w:sz w:val="20"/>
              </w:rPr>
            </w:pPr>
          </w:p>
          <w:p w14:paraId="46A486A4" w14:textId="43557346" w:rsidR="00805951" w:rsidRPr="00D37598" w:rsidRDefault="00805951" w:rsidP="00D37598">
            <w:pPr>
              <w:spacing w:before="60" w:after="60"/>
              <w:rPr>
                <w:rFonts w:ascii="Arial Narrow" w:hAnsi="Arial Narrow" w:cs="Arial"/>
                <w:b/>
                <w:sz w:val="20"/>
              </w:rPr>
            </w:pPr>
          </w:p>
        </w:tc>
      </w:tr>
      <w:tr w:rsidR="00805951" w:rsidRPr="009B0205" w14:paraId="022361C1" w14:textId="77777777" w:rsidTr="00805951">
        <w:trPr>
          <w:trHeight w:val="820"/>
        </w:trPr>
        <w:tc>
          <w:tcPr>
            <w:tcW w:w="3369" w:type="dxa"/>
            <w:vMerge/>
            <w:tcBorders>
              <w:left w:val="single" w:sz="4" w:space="0" w:color="auto"/>
              <w:right w:val="single" w:sz="4" w:space="0" w:color="auto"/>
            </w:tcBorders>
            <w:vAlign w:val="center"/>
          </w:tcPr>
          <w:p w14:paraId="719884BA"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0328D101" w14:textId="06459C12" w:rsidR="00805951" w:rsidRPr="00805951" w:rsidRDefault="00805951" w:rsidP="00D37598">
            <w:pPr>
              <w:spacing w:before="60" w:after="60"/>
              <w:rPr>
                <w:rFonts w:ascii="Arial Narrow" w:hAnsi="Arial Narrow" w:cs="Arial"/>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FE6C989" w14:textId="338371B8"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079BE22E" w:rsidR="00805951" w:rsidRPr="00D37598" w:rsidRDefault="00805951" w:rsidP="00D37598">
            <w:pPr>
              <w:spacing w:before="60" w:after="60"/>
              <w:rPr>
                <w:rFonts w:ascii="Arial Narrow" w:hAnsi="Arial Narrow" w:cs="Arial"/>
                <w:b/>
                <w:sz w:val="20"/>
              </w:rPr>
            </w:pPr>
          </w:p>
        </w:tc>
      </w:tr>
      <w:tr w:rsidR="00805951" w:rsidRPr="009B0205" w14:paraId="7ECE2D11" w14:textId="77777777" w:rsidTr="00805951">
        <w:trPr>
          <w:trHeight w:val="910"/>
        </w:trPr>
        <w:tc>
          <w:tcPr>
            <w:tcW w:w="3369" w:type="dxa"/>
            <w:vMerge/>
            <w:tcBorders>
              <w:left w:val="single" w:sz="4" w:space="0" w:color="auto"/>
              <w:right w:val="single" w:sz="4" w:space="0" w:color="auto"/>
            </w:tcBorders>
            <w:vAlign w:val="center"/>
          </w:tcPr>
          <w:p w14:paraId="77FFDF6D"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2E2B4279" w14:textId="5E152046" w:rsidR="00805951" w:rsidRPr="00805951" w:rsidRDefault="00805951" w:rsidP="00805951">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CA1E8C2" w14:textId="5861EB39"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3EA4EE97" w:rsidR="00805951" w:rsidRPr="00D37598" w:rsidRDefault="00805951" w:rsidP="00D37598">
            <w:pPr>
              <w:spacing w:before="60" w:after="60"/>
              <w:rPr>
                <w:rFonts w:ascii="Arial Narrow" w:hAnsi="Arial Narrow" w:cs="Arial"/>
                <w:b/>
                <w:sz w:val="20"/>
              </w:rPr>
            </w:pPr>
          </w:p>
        </w:tc>
      </w:tr>
      <w:tr w:rsidR="00905281"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05281" w:rsidRPr="00262E78" w:rsidRDefault="00905281" w:rsidP="00E972BB">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56AD5D6A" w:rsidR="00905281" w:rsidRPr="00A65E2B" w:rsidRDefault="00A65E2B" w:rsidP="00A65E2B">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r>
              <w:rPr>
                <w:rFonts w:cs="Arial"/>
                <w:sz w:val="16"/>
                <w:szCs w:val="16"/>
              </w:rPr>
              <w:t>611ZC0189Z (Recherche des flocages et calorifugeages)</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53E57C81" w:rsidR="00905281" w:rsidRPr="00A65E2B" w:rsidRDefault="00A65E2B" w:rsidP="00A65E2B">
            <w:pPr>
              <w:jc w:val="center"/>
              <w:rPr>
                <w:rFonts w:ascii="Arial Narrow" w:hAnsi="Arial Narrow" w:cs="Arial"/>
                <w:b/>
                <w:sz w:val="20"/>
              </w:rPr>
            </w:pPr>
            <w:r w:rsidRPr="00A65E2B">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05281" w:rsidRPr="00262E78" w:rsidRDefault="00905281" w:rsidP="00262E78">
            <w:pPr>
              <w:spacing w:before="60" w:after="60"/>
              <w:rPr>
                <w:rFonts w:cs="Arial"/>
                <w:sz w:val="20"/>
              </w:rPr>
            </w:pPr>
          </w:p>
        </w:tc>
      </w:tr>
      <w:tr w:rsidR="00262E78"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262E78" w:rsidRPr="00DC1CFD" w:rsidRDefault="00262E78" w:rsidP="00DC1CFD">
            <w:pPr>
              <w:spacing w:before="60" w:after="60"/>
              <w:rPr>
                <w:rFonts w:cs="Arial"/>
                <w:sz w:val="16"/>
                <w:szCs w:val="16"/>
              </w:rPr>
            </w:pPr>
            <w:r w:rsidRPr="00DC1CFD">
              <w:rPr>
                <w:rFonts w:cs="Arial"/>
                <w:sz w:val="16"/>
                <w:szCs w:val="16"/>
              </w:rPr>
              <w:t>1°) Tous les locaux doivent être obligatoirement visités</w:t>
            </w:r>
          </w:p>
          <w:p w14:paraId="72591BA0" w14:textId="77777777" w:rsidR="00262E78" w:rsidRPr="0013032B" w:rsidRDefault="00262E78" w:rsidP="00DC1CFD">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1" w:name="_Toc29391235"/>
      <w:r w:rsidRPr="0016663B">
        <w:lastRenderedPageBreak/>
        <w:t xml:space="preserve">4. </w:t>
      </w:r>
      <w:r w:rsidR="00611A33" w:rsidRPr="0016663B">
        <w:t>Identification de matériaux et produits contenant de l’amiante</w:t>
      </w:r>
      <w:bookmarkEnd w:id="11"/>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2" w:name="_Toc29391236"/>
      <w:r w:rsidRPr="006F7BF8">
        <w:rPr>
          <w:rFonts w:cs="Arial"/>
          <w:color w:val="auto"/>
          <w:sz w:val="20"/>
        </w:rPr>
        <w:t>4</w:t>
      </w:r>
      <w:r w:rsidR="00B2579A" w:rsidRPr="006F7BF8">
        <w:rPr>
          <w:rFonts w:cs="Arial"/>
          <w:color w:val="auto"/>
          <w:sz w:val="20"/>
        </w:rPr>
        <w:t>.a. Matériaux et produits de la liste A de l’annexe 13-9 contenant de l’amiante</w:t>
      </w:r>
      <w:bookmarkEnd w:id="12"/>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3" w:name="_Toc293912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2688"/>
        <w:gridCol w:w="2128"/>
        <w:gridCol w:w="1481"/>
      </w:tblGrid>
      <w:tr w:rsidR="00805951" w14:paraId="72591BD6" w14:textId="77777777" w:rsidTr="00805951">
        <w:trPr>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935"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740"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805951" w14:paraId="72591BDF" w14:textId="77777777" w:rsidTr="00805951">
        <w:trPr>
          <w:trHeight w:val="567"/>
        </w:trPr>
        <w:tc>
          <w:tcPr>
            <w:tcW w:w="491" w:type="pct"/>
            <w:shd w:val="clear" w:color="auto" w:fill="auto"/>
            <w:vAlign w:val="center"/>
          </w:tcPr>
          <w:p w14:paraId="72591BD7" w14:textId="427E97BA" w:rsidR="00805951" w:rsidRPr="00D37598" w:rsidRDefault="00805951" w:rsidP="00805951">
            <w:pPr>
              <w:spacing w:before="60" w:after="60"/>
              <w:rPr>
                <w:rFonts w:cs="Arial"/>
                <w:sz w:val="20"/>
              </w:rPr>
            </w:pPr>
          </w:p>
        </w:tc>
        <w:tc>
          <w:tcPr>
            <w:tcW w:w="395" w:type="pct"/>
            <w:shd w:val="clear" w:color="auto" w:fill="auto"/>
            <w:vAlign w:val="center"/>
          </w:tcPr>
          <w:p w14:paraId="72591BD8" w14:textId="4413B11E" w:rsidR="00805951" w:rsidRPr="00D37598" w:rsidRDefault="00805951" w:rsidP="00805951">
            <w:pPr>
              <w:spacing w:before="60" w:after="60"/>
              <w:rPr>
                <w:rFonts w:cs="Arial"/>
                <w:sz w:val="20"/>
              </w:rPr>
            </w:pPr>
          </w:p>
        </w:tc>
        <w:tc>
          <w:tcPr>
            <w:tcW w:w="542" w:type="pct"/>
            <w:shd w:val="clear" w:color="auto" w:fill="auto"/>
            <w:vAlign w:val="center"/>
          </w:tcPr>
          <w:p w14:paraId="72591BD9" w14:textId="2F03E923" w:rsidR="00805951" w:rsidRPr="00D37598" w:rsidRDefault="00805951" w:rsidP="00805951">
            <w:pPr>
              <w:spacing w:before="60" w:after="60"/>
              <w:rPr>
                <w:rFonts w:cs="Arial"/>
                <w:sz w:val="20"/>
              </w:rPr>
            </w:pPr>
          </w:p>
        </w:tc>
        <w:tc>
          <w:tcPr>
            <w:tcW w:w="987" w:type="pct"/>
            <w:shd w:val="clear" w:color="auto" w:fill="auto"/>
            <w:vAlign w:val="center"/>
          </w:tcPr>
          <w:p w14:paraId="72591BDA" w14:textId="251B9A87" w:rsidR="00805951" w:rsidRPr="00D37598" w:rsidRDefault="00805951" w:rsidP="00805951">
            <w:pPr>
              <w:spacing w:before="60" w:after="60"/>
              <w:rPr>
                <w:rFonts w:cs="Arial"/>
                <w:sz w:val="20"/>
              </w:rPr>
            </w:pPr>
          </w:p>
        </w:tc>
        <w:tc>
          <w:tcPr>
            <w:tcW w:w="395" w:type="pct"/>
            <w:vAlign w:val="center"/>
          </w:tcPr>
          <w:p w14:paraId="72591BDB" w14:textId="37F74B96" w:rsidR="00805951" w:rsidRPr="00D37598" w:rsidRDefault="00805951" w:rsidP="00805951">
            <w:pPr>
              <w:spacing w:before="60" w:after="60"/>
              <w:rPr>
                <w:rFonts w:cs="Arial"/>
                <w:sz w:val="20"/>
              </w:rPr>
            </w:pPr>
          </w:p>
        </w:tc>
        <w:tc>
          <w:tcPr>
            <w:tcW w:w="935" w:type="pct"/>
            <w:shd w:val="clear" w:color="auto" w:fill="auto"/>
            <w:vAlign w:val="center"/>
          </w:tcPr>
          <w:p w14:paraId="72591BDC" w14:textId="77CABE66" w:rsidR="00805951" w:rsidRPr="00D37598" w:rsidRDefault="00805951" w:rsidP="00805951">
            <w:pPr>
              <w:spacing w:before="60" w:after="60"/>
              <w:rPr>
                <w:rFonts w:cs="Arial"/>
                <w:sz w:val="20"/>
              </w:rPr>
            </w:pPr>
          </w:p>
        </w:tc>
        <w:tc>
          <w:tcPr>
            <w:tcW w:w="740" w:type="pct"/>
            <w:shd w:val="clear" w:color="auto" w:fill="auto"/>
            <w:vAlign w:val="center"/>
          </w:tcPr>
          <w:p w14:paraId="72591BDD" w14:textId="007085D4" w:rsidR="00805951" w:rsidRPr="00D37598" w:rsidRDefault="00805951" w:rsidP="00805951">
            <w:pPr>
              <w:spacing w:before="60" w:after="60"/>
              <w:rPr>
                <w:rFonts w:cs="Arial"/>
                <w:sz w:val="20"/>
              </w:rPr>
            </w:pPr>
          </w:p>
        </w:tc>
        <w:tc>
          <w:tcPr>
            <w:tcW w:w="515" w:type="pct"/>
            <w:shd w:val="clear" w:color="auto" w:fill="auto"/>
            <w:vAlign w:val="center"/>
          </w:tcPr>
          <w:p w14:paraId="72591BDE" w14:textId="14F46FC5" w:rsidR="00805951" w:rsidRPr="00D37598" w:rsidRDefault="00805951" w:rsidP="00805951">
            <w:pPr>
              <w:spacing w:before="60" w:after="60"/>
              <w:rPr>
                <w:rFonts w:cs="Arial"/>
                <w:sz w:val="20"/>
              </w:rPr>
            </w:pPr>
          </w:p>
        </w:tc>
      </w:tr>
      <w:tr w:rsidR="00805951" w14:paraId="72591BF4" w14:textId="77777777" w:rsidTr="00D37598">
        <w:trPr>
          <w:trHeight w:val="397"/>
        </w:trPr>
        <w:tc>
          <w:tcPr>
            <w:tcW w:w="5000" w:type="pct"/>
            <w:gridSpan w:val="8"/>
            <w:shd w:val="clear" w:color="auto" w:fill="auto"/>
            <w:vAlign w:val="center"/>
          </w:tcPr>
          <w:p w14:paraId="72591BF2" w14:textId="3AD9F386" w:rsidR="00805951" w:rsidRPr="00DC1CFD" w:rsidRDefault="00805951" w:rsidP="00805951">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805951" w:rsidRPr="00FE7447" w:rsidRDefault="00805951" w:rsidP="00805951">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4" w:name="_Toc29391238"/>
      <w:r w:rsidRPr="004B29BB">
        <w:rPr>
          <w:rFonts w:cs="Arial"/>
          <w:color w:val="auto"/>
          <w:sz w:val="20"/>
        </w:rPr>
        <w:t>4.c. Matériaux et produits hors liste A et hors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044"/>
        <w:gridCol w:w="2562"/>
      </w:tblGrid>
      <w:tr w:rsidR="00594756" w14:paraId="72591BFF" w14:textId="77777777" w:rsidTr="00A65E2B">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363"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891"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A65E2B">
        <w:trPr>
          <w:trHeight w:val="567"/>
        </w:trPr>
        <w:tc>
          <w:tcPr>
            <w:tcW w:w="442" w:type="pct"/>
            <w:shd w:val="clear" w:color="auto" w:fill="auto"/>
            <w:vAlign w:val="center"/>
          </w:tcPr>
          <w:p w14:paraId="72591C00" w14:textId="034A901B" w:rsidR="00594756" w:rsidRPr="00A65E2B" w:rsidRDefault="00A65E2B" w:rsidP="00A65E2B">
            <w:pPr>
              <w:spacing w:before="60" w:after="60"/>
              <w:jc w:val="center"/>
              <w:rPr>
                <w:rFonts w:cs="Arial"/>
                <w:strike/>
                <w:sz w:val="20"/>
              </w:rPr>
            </w:pPr>
            <w:r w:rsidRPr="00A65E2B">
              <w:rPr>
                <w:rFonts w:cs="Arial"/>
                <w:strike/>
                <w:sz w:val="20"/>
                <w:szCs w:val="16"/>
              </w:rPr>
              <w:t>29/11/2004</w:t>
            </w:r>
          </w:p>
        </w:tc>
        <w:tc>
          <w:tcPr>
            <w:tcW w:w="494" w:type="pct"/>
            <w:shd w:val="clear" w:color="auto" w:fill="auto"/>
            <w:vAlign w:val="center"/>
          </w:tcPr>
          <w:p w14:paraId="72591C01" w14:textId="5E870910" w:rsidR="00594756" w:rsidRPr="00A65E2B" w:rsidRDefault="00A65E2B" w:rsidP="00A65E2B">
            <w:pPr>
              <w:spacing w:before="60" w:after="60"/>
              <w:jc w:val="center"/>
              <w:rPr>
                <w:rFonts w:cs="Arial"/>
                <w:strike/>
                <w:sz w:val="20"/>
              </w:rPr>
            </w:pPr>
            <w:r w:rsidRPr="00A65E2B">
              <w:rPr>
                <w:rFonts w:cs="Arial"/>
                <w:strike/>
                <w:sz w:val="20"/>
              </w:rPr>
              <w:t>DTA</w:t>
            </w:r>
          </w:p>
        </w:tc>
        <w:tc>
          <w:tcPr>
            <w:tcW w:w="655" w:type="pct"/>
            <w:shd w:val="clear" w:color="auto" w:fill="auto"/>
            <w:vAlign w:val="center"/>
          </w:tcPr>
          <w:p w14:paraId="72591C02" w14:textId="65DF9E7D" w:rsidR="00594756" w:rsidRPr="00A65E2B" w:rsidRDefault="00A65E2B" w:rsidP="00A65E2B">
            <w:pPr>
              <w:spacing w:before="60" w:after="60"/>
              <w:jc w:val="center"/>
              <w:rPr>
                <w:rFonts w:cs="Arial"/>
                <w:strike/>
                <w:sz w:val="20"/>
              </w:rPr>
            </w:pPr>
            <w:r w:rsidRPr="00A65E2B">
              <w:rPr>
                <w:rFonts w:cs="Arial"/>
                <w:strike/>
                <w:sz w:val="20"/>
              </w:rPr>
              <w:t>Plaque d’égout de type amiante ciment</w:t>
            </w:r>
          </w:p>
        </w:tc>
        <w:tc>
          <w:tcPr>
            <w:tcW w:w="1134" w:type="pct"/>
            <w:shd w:val="clear" w:color="auto" w:fill="auto"/>
            <w:vAlign w:val="center"/>
          </w:tcPr>
          <w:p w14:paraId="72591C03" w14:textId="45A4F769" w:rsidR="00594756" w:rsidRPr="00A65E2B" w:rsidRDefault="00A65E2B" w:rsidP="00A65E2B">
            <w:pPr>
              <w:spacing w:before="60" w:after="60"/>
              <w:jc w:val="center"/>
              <w:rPr>
                <w:rFonts w:cs="Arial"/>
                <w:strike/>
                <w:sz w:val="20"/>
              </w:rPr>
            </w:pPr>
            <w:r w:rsidRPr="00A65E2B">
              <w:rPr>
                <w:rFonts w:cs="Arial"/>
                <w:strike/>
                <w:sz w:val="20"/>
              </w:rPr>
              <w:t>R-1 : LT905</w:t>
            </w:r>
          </w:p>
        </w:tc>
        <w:tc>
          <w:tcPr>
            <w:tcW w:w="380" w:type="pct"/>
            <w:vAlign w:val="center"/>
          </w:tcPr>
          <w:p w14:paraId="72591C04" w14:textId="720FC22F" w:rsidR="00594756" w:rsidRPr="00A65E2B" w:rsidRDefault="00A65E2B" w:rsidP="00A65E2B">
            <w:pPr>
              <w:spacing w:before="60" w:after="60"/>
              <w:jc w:val="center"/>
              <w:rPr>
                <w:rFonts w:cs="Arial"/>
                <w:strike/>
                <w:sz w:val="20"/>
              </w:rPr>
            </w:pPr>
            <w:r w:rsidRPr="00A65E2B">
              <w:rPr>
                <w:rFonts w:cs="Arial"/>
                <w:strike/>
                <w:sz w:val="20"/>
              </w:rPr>
              <w:t>IV</w:t>
            </w:r>
          </w:p>
        </w:tc>
        <w:tc>
          <w:tcPr>
            <w:tcW w:w="641" w:type="pct"/>
            <w:shd w:val="clear" w:color="auto" w:fill="auto"/>
            <w:vAlign w:val="center"/>
          </w:tcPr>
          <w:p w14:paraId="72591C05" w14:textId="61998739" w:rsidR="00594756" w:rsidRPr="00A65E2B" w:rsidRDefault="00A65E2B" w:rsidP="00A65E2B">
            <w:pPr>
              <w:spacing w:before="60" w:after="60"/>
              <w:jc w:val="center"/>
              <w:rPr>
                <w:rFonts w:cs="Arial"/>
                <w:strike/>
                <w:sz w:val="20"/>
              </w:rPr>
            </w:pPr>
            <w:r w:rsidRPr="00A65E2B">
              <w:rPr>
                <w:rFonts w:cs="Arial"/>
                <w:strike/>
                <w:sz w:val="20"/>
              </w:rPr>
              <w:t>/</w:t>
            </w:r>
          </w:p>
        </w:tc>
        <w:tc>
          <w:tcPr>
            <w:tcW w:w="363" w:type="pct"/>
            <w:shd w:val="clear" w:color="auto" w:fill="auto"/>
            <w:vAlign w:val="center"/>
          </w:tcPr>
          <w:p w14:paraId="72591C06" w14:textId="59E5832D" w:rsidR="00594756" w:rsidRPr="00A65E2B" w:rsidRDefault="00A65E2B" w:rsidP="00A65E2B">
            <w:pPr>
              <w:spacing w:before="60" w:after="60"/>
              <w:jc w:val="center"/>
              <w:rPr>
                <w:rFonts w:cs="Arial"/>
                <w:strike/>
                <w:sz w:val="20"/>
              </w:rPr>
            </w:pPr>
            <w:r w:rsidRPr="00A65E2B">
              <w:rPr>
                <w:rFonts w:cs="Arial"/>
                <w:strike/>
                <w:sz w:val="20"/>
              </w:rPr>
              <w:t>Bon état</w:t>
            </w:r>
          </w:p>
        </w:tc>
        <w:tc>
          <w:tcPr>
            <w:tcW w:w="891" w:type="pct"/>
            <w:shd w:val="clear" w:color="auto" w:fill="auto"/>
            <w:vAlign w:val="center"/>
          </w:tcPr>
          <w:p w14:paraId="72591C07" w14:textId="54E63DA6" w:rsidR="00594756" w:rsidRPr="00A65E2B" w:rsidRDefault="00A65E2B" w:rsidP="00A65E2B">
            <w:pPr>
              <w:spacing w:before="60" w:after="60"/>
              <w:jc w:val="center"/>
              <w:rPr>
                <w:rFonts w:cs="Arial"/>
                <w:strike/>
                <w:sz w:val="20"/>
              </w:rPr>
            </w:pPr>
            <w:r w:rsidRPr="00A65E2B">
              <w:rPr>
                <w:rFonts w:cs="Arial"/>
                <w:strike/>
                <w:sz w:val="20"/>
              </w:rPr>
              <w:t>/</w:t>
            </w:r>
          </w:p>
        </w:tc>
      </w:tr>
      <w:tr w:rsidR="00A65E2B" w14:paraId="1AED92D1" w14:textId="77777777" w:rsidTr="00A65E2B">
        <w:trPr>
          <w:trHeight w:val="567"/>
        </w:trPr>
        <w:tc>
          <w:tcPr>
            <w:tcW w:w="442" w:type="pct"/>
            <w:shd w:val="clear" w:color="auto" w:fill="auto"/>
            <w:vAlign w:val="center"/>
          </w:tcPr>
          <w:p w14:paraId="724D06DD" w14:textId="272609EF" w:rsidR="00A65E2B" w:rsidRPr="00A65E2B" w:rsidRDefault="00A65E2B" w:rsidP="00A65E2B">
            <w:pPr>
              <w:spacing w:before="60" w:after="60"/>
              <w:jc w:val="center"/>
              <w:rPr>
                <w:rFonts w:cs="Arial"/>
                <w:sz w:val="20"/>
                <w:szCs w:val="16"/>
              </w:rPr>
            </w:pPr>
            <w:r>
              <w:rPr>
                <w:rFonts w:cs="Arial"/>
                <w:sz w:val="20"/>
                <w:szCs w:val="16"/>
              </w:rPr>
              <w:t>16/03/2021</w:t>
            </w:r>
          </w:p>
        </w:tc>
        <w:tc>
          <w:tcPr>
            <w:tcW w:w="494" w:type="pct"/>
            <w:shd w:val="clear" w:color="auto" w:fill="auto"/>
            <w:vAlign w:val="center"/>
          </w:tcPr>
          <w:p w14:paraId="100D4FB6" w14:textId="6B1621CF" w:rsidR="00A65E2B" w:rsidRPr="00A65E2B" w:rsidRDefault="00A65E2B" w:rsidP="00A65E2B">
            <w:pPr>
              <w:spacing w:before="60" w:after="60"/>
              <w:jc w:val="center"/>
              <w:rPr>
                <w:rFonts w:cs="Arial"/>
                <w:sz w:val="20"/>
              </w:rPr>
            </w:pPr>
            <w:r w:rsidRPr="00A65E2B">
              <w:rPr>
                <w:rFonts w:cs="Arial"/>
                <w:sz w:val="20"/>
              </w:rPr>
              <w:t>DTA</w:t>
            </w:r>
          </w:p>
        </w:tc>
        <w:tc>
          <w:tcPr>
            <w:tcW w:w="655" w:type="pct"/>
            <w:shd w:val="clear" w:color="auto" w:fill="auto"/>
            <w:vAlign w:val="center"/>
          </w:tcPr>
          <w:p w14:paraId="69B7C3AB" w14:textId="7664BE3F" w:rsidR="00A65E2B" w:rsidRPr="00A65E2B" w:rsidRDefault="00A65E2B" w:rsidP="00A65E2B">
            <w:pPr>
              <w:spacing w:before="60" w:after="60"/>
              <w:jc w:val="center"/>
              <w:rPr>
                <w:rFonts w:cs="Arial"/>
                <w:sz w:val="20"/>
              </w:rPr>
            </w:pPr>
            <w:r>
              <w:rPr>
                <w:rFonts w:cs="Arial"/>
                <w:sz w:val="20"/>
              </w:rPr>
              <w:t>Plaque type amiante ciment fixé au mur extérieur de la chaufferie</w:t>
            </w:r>
          </w:p>
        </w:tc>
        <w:tc>
          <w:tcPr>
            <w:tcW w:w="1134" w:type="pct"/>
            <w:shd w:val="clear" w:color="auto" w:fill="auto"/>
            <w:vAlign w:val="center"/>
          </w:tcPr>
          <w:p w14:paraId="49DA6D0F" w14:textId="3FD81673" w:rsidR="00A65E2B" w:rsidRPr="00A65E2B" w:rsidRDefault="00A65E2B" w:rsidP="00A65E2B">
            <w:pPr>
              <w:spacing w:before="60" w:after="60"/>
              <w:jc w:val="center"/>
              <w:rPr>
                <w:rFonts w:cs="Arial"/>
                <w:sz w:val="20"/>
              </w:rPr>
            </w:pPr>
            <w:r w:rsidRPr="00A65E2B">
              <w:rPr>
                <w:rFonts w:cs="Arial"/>
                <w:sz w:val="20"/>
              </w:rPr>
              <w:t xml:space="preserve">R-1 : </w:t>
            </w:r>
            <w:r>
              <w:rPr>
                <w:rFonts w:cs="Arial"/>
                <w:sz w:val="20"/>
              </w:rPr>
              <w:t>chaufferie (Extérieur)</w:t>
            </w:r>
          </w:p>
        </w:tc>
        <w:tc>
          <w:tcPr>
            <w:tcW w:w="380" w:type="pct"/>
            <w:vAlign w:val="center"/>
          </w:tcPr>
          <w:p w14:paraId="5B96AE8A" w14:textId="58131C05" w:rsidR="00A65E2B" w:rsidRDefault="00A65E2B" w:rsidP="00A65E2B">
            <w:pPr>
              <w:spacing w:before="60" w:after="60"/>
              <w:jc w:val="center"/>
              <w:rPr>
                <w:rFonts w:cs="Arial"/>
                <w:sz w:val="20"/>
              </w:rPr>
            </w:pPr>
            <w:r>
              <w:rPr>
                <w:rFonts w:cs="Arial"/>
                <w:sz w:val="20"/>
              </w:rPr>
              <w:t>IV</w:t>
            </w:r>
          </w:p>
        </w:tc>
        <w:tc>
          <w:tcPr>
            <w:tcW w:w="641" w:type="pct"/>
            <w:shd w:val="clear" w:color="auto" w:fill="auto"/>
            <w:vAlign w:val="center"/>
          </w:tcPr>
          <w:p w14:paraId="3EB2D905" w14:textId="7026DD41" w:rsidR="00A65E2B" w:rsidRDefault="00A65E2B" w:rsidP="00A65E2B">
            <w:pPr>
              <w:spacing w:before="60" w:after="60"/>
              <w:jc w:val="center"/>
              <w:rPr>
                <w:rFonts w:cs="Arial"/>
                <w:sz w:val="20"/>
              </w:rPr>
            </w:pPr>
            <w:r>
              <w:rPr>
                <w:rFonts w:cs="Arial"/>
                <w:sz w:val="20"/>
              </w:rPr>
              <w:t>/</w:t>
            </w:r>
          </w:p>
        </w:tc>
        <w:tc>
          <w:tcPr>
            <w:tcW w:w="363" w:type="pct"/>
            <w:shd w:val="clear" w:color="auto" w:fill="auto"/>
            <w:vAlign w:val="center"/>
          </w:tcPr>
          <w:p w14:paraId="6E3C7C71" w14:textId="1E0306F8" w:rsidR="00A65E2B" w:rsidRDefault="00A65E2B" w:rsidP="00A65E2B">
            <w:pPr>
              <w:spacing w:before="60" w:after="60"/>
              <w:jc w:val="center"/>
              <w:rPr>
                <w:rFonts w:cs="Arial"/>
                <w:sz w:val="20"/>
              </w:rPr>
            </w:pPr>
            <w:r>
              <w:rPr>
                <w:rFonts w:cs="Arial"/>
                <w:sz w:val="20"/>
              </w:rPr>
              <w:t>Bon état</w:t>
            </w:r>
          </w:p>
        </w:tc>
        <w:tc>
          <w:tcPr>
            <w:tcW w:w="891" w:type="pct"/>
            <w:shd w:val="clear" w:color="auto" w:fill="auto"/>
            <w:vAlign w:val="center"/>
          </w:tcPr>
          <w:p w14:paraId="217EDCE9" w14:textId="752F1169" w:rsidR="00A65E2B" w:rsidRDefault="00A65E2B" w:rsidP="00A65E2B">
            <w:pPr>
              <w:spacing w:before="60" w:after="60"/>
              <w:jc w:val="center"/>
              <w:rPr>
                <w:rFonts w:cs="Arial"/>
                <w:sz w:val="20"/>
              </w:rPr>
            </w:pPr>
            <w:r>
              <w:rPr>
                <w:rFonts w:cs="Arial"/>
                <w:sz w:val="20"/>
              </w:rPr>
              <w:t>/</w:t>
            </w: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5" w:name="_Toc29391239"/>
      <w:r w:rsidRPr="0016663B">
        <w:lastRenderedPageBreak/>
        <w:t xml:space="preserve">5. </w:t>
      </w:r>
      <w:r w:rsidR="00611A33" w:rsidRPr="0016663B">
        <w:t>Les évaluations périodiques</w:t>
      </w:r>
      <w:bookmarkEnd w:id="15"/>
    </w:p>
    <w:p w14:paraId="72591C1F" w14:textId="77777777" w:rsidR="009636F9" w:rsidRPr="004B29BB" w:rsidRDefault="007565F2" w:rsidP="0000507E">
      <w:pPr>
        <w:pStyle w:val="Titre2"/>
        <w:ind w:left="567"/>
        <w:jc w:val="left"/>
        <w:rPr>
          <w:rFonts w:cs="Arial"/>
          <w:color w:val="auto"/>
          <w:sz w:val="20"/>
        </w:rPr>
      </w:pPr>
      <w:bookmarkStart w:id="16" w:name="_Toc293912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6"/>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7" w:name="_Toc293912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7"/>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D37598" w14:paraId="72591C57" w14:textId="77777777" w:rsidTr="00805951">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296"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D37598" w14:paraId="72591C5E" w14:textId="77777777" w:rsidTr="00805951">
        <w:trPr>
          <w:trHeight w:val="567"/>
        </w:trPr>
        <w:tc>
          <w:tcPr>
            <w:tcW w:w="442" w:type="pct"/>
            <w:shd w:val="clear" w:color="auto" w:fill="auto"/>
            <w:noWrap/>
          </w:tcPr>
          <w:p w14:paraId="72591C58" w14:textId="5E69EEAA" w:rsidR="00D37598" w:rsidRPr="00805951" w:rsidRDefault="00D37598" w:rsidP="00D37598">
            <w:pPr>
              <w:spacing w:before="60" w:after="60"/>
              <w:rPr>
                <w:rFonts w:cs="Arial"/>
                <w:sz w:val="20"/>
              </w:rPr>
            </w:pPr>
          </w:p>
        </w:tc>
        <w:tc>
          <w:tcPr>
            <w:tcW w:w="817" w:type="pct"/>
            <w:shd w:val="clear" w:color="auto" w:fill="auto"/>
            <w:noWrap/>
            <w:vAlign w:val="center"/>
          </w:tcPr>
          <w:p w14:paraId="72591C59" w14:textId="6EA8D7C1" w:rsidR="00D37598" w:rsidRPr="00805951" w:rsidRDefault="00D37598" w:rsidP="00D37598">
            <w:pPr>
              <w:spacing w:before="60" w:after="60"/>
              <w:rPr>
                <w:rFonts w:cs="Arial"/>
                <w:sz w:val="20"/>
              </w:rPr>
            </w:pPr>
          </w:p>
        </w:tc>
        <w:tc>
          <w:tcPr>
            <w:tcW w:w="956" w:type="pct"/>
            <w:shd w:val="clear" w:color="auto" w:fill="auto"/>
            <w:noWrap/>
            <w:vAlign w:val="center"/>
          </w:tcPr>
          <w:p w14:paraId="72591C5A" w14:textId="52FDD388" w:rsidR="00D37598" w:rsidRPr="00805951" w:rsidRDefault="00D37598" w:rsidP="00D37598">
            <w:pPr>
              <w:spacing w:before="60" w:after="60"/>
              <w:rPr>
                <w:rFonts w:cs="Arial"/>
                <w:sz w:val="20"/>
              </w:rPr>
            </w:pPr>
          </w:p>
        </w:tc>
        <w:tc>
          <w:tcPr>
            <w:tcW w:w="296" w:type="pct"/>
            <w:vAlign w:val="center"/>
          </w:tcPr>
          <w:p w14:paraId="72591C5B" w14:textId="26A99675" w:rsidR="00D37598" w:rsidRPr="00805951" w:rsidRDefault="00D37598" w:rsidP="00D37598">
            <w:pPr>
              <w:spacing w:before="60" w:after="60"/>
              <w:rPr>
                <w:rFonts w:cs="Arial"/>
                <w:sz w:val="20"/>
              </w:rPr>
            </w:pPr>
          </w:p>
        </w:tc>
        <w:tc>
          <w:tcPr>
            <w:tcW w:w="1986" w:type="pct"/>
            <w:shd w:val="clear" w:color="auto" w:fill="auto"/>
            <w:noWrap/>
            <w:vAlign w:val="center"/>
          </w:tcPr>
          <w:p w14:paraId="72591C5C" w14:textId="688A8F55" w:rsidR="00D37598" w:rsidRPr="00805951" w:rsidRDefault="00D37598" w:rsidP="00D37598">
            <w:pPr>
              <w:spacing w:before="60" w:after="60"/>
              <w:rPr>
                <w:rFonts w:cs="Arial"/>
                <w:sz w:val="20"/>
              </w:rPr>
            </w:pPr>
          </w:p>
        </w:tc>
        <w:tc>
          <w:tcPr>
            <w:tcW w:w="503" w:type="pct"/>
            <w:shd w:val="clear" w:color="auto" w:fill="auto"/>
            <w:noWrap/>
            <w:vAlign w:val="center"/>
          </w:tcPr>
          <w:p w14:paraId="72591C5D" w14:textId="5F700C09" w:rsidR="00D37598" w:rsidRPr="00805951" w:rsidRDefault="00D37598" w:rsidP="00D37598">
            <w:pPr>
              <w:spacing w:before="60" w:after="60"/>
              <w:rPr>
                <w:rFonts w:cs="Arial"/>
                <w:sz w:val="20"/>
              </w:rPr>
            </w:pPr>
          </w:p>
        </w:tc>
      </w:tr>
      <w:tr w:rsidR="00805951" w14:paraId="3B31B69B" w14:textId="77777777" w:rsidTr="00805951">
        <w:trPr>
          <w:trHeight w:val="567"/>
        </w:trPr>
        <w:tc>
          <w:tcPr>
            <w:tcW w:w="442" w:type="pct"/>
            <w:shd w:val="clear" w:color="auto" w:fill="auto"/>
            <w:noWrap/>
          </w:tcPr>
          <w:p w14:paraId="43920C69" w14:textId="46562227" w:rsidR="00805951" w:rsidRPr="00805951" w:rsidRDefault="00805951" w:rsidP="00805951">
            <w:pPr>
              <w:spacing w:before="60" w:after="60"/>
              <w:rPr>
                <w:rFonts w:cs="Arial"/>
                <w:sz w:val="20"/>
              </w:rPr>
            </w:pPr>
          </w:p>
        </w:tc>
        <w:tc>
          <w:tcPr>
            <w:tcW w:w="817" w:type="pct"/>
            <w:shd w:val="clear" w:color="auto" w:fill="auto"/>
            <w:noWrap/>
            <w:vAlign w:val="center"/>
          </w:tcPr>
          <w:p w14:paraId="54F2FB59" w14:textId="2EC7E983" w:rsidR="00805951" w:rsidRPr="00805951" w:rsidRDefault="00805951" w:rsidP="00805951">
            <w:pPr>
              <w:spacing w:before="60" w:after="60"/>
              <w:rPr>
                <w:rFonts w:cs="Arial"/>
                <w:sz w:val="20"/>
              </w:rPr>
            </w:pPr>
          </w:p>
        </w:tc>
        <w:tc>
          <w:tcPr>
            <w:tcW w:w="956" w:type="pct"/>
            <w:shd w:val="clear" w:color="auto" w:fill="auto"/>
            <w:noWrap/>
            <w:vAlign w:val="center"/>
          </w:tcPr>
          <w:p w14:paraId="08A1720F" w14:textId="0A59B6D6" w:rsidR="00805951" w:rsidRPr="00805951" w:rsidRDefault="00805951" w:rsidP="00805951">
            <w:pPr>
              <w:spacing w:before="60" w:after="60"/>
              <w:rPr>
                <w:rFonts w:cs="Arial"/>
                <w:sz w:val="20"/>
              </w:rPr>
            </w:pPr>
          </w:p>
        </w:tc>
        <w:tc>
          <w:tcPr>
            <w:tcW w:w="296" w:type="pct"/>
            <w:vAlign w:val="center"/>
          </w:tcPr>
          <w:p w14:paraId="34A14C11" w14:textId="77336940" w:rsidR="00805951" w:rsidRPr="00805951" w:rsidRDefault="00805951" w:rsidP="00805951">
            <w:pPr>
              <w:spacing w:before="60" w:after="60"/>
              <w:rPr>
                <w:rFonts w:cs="Arial"/>
                <w:sz w:val="20"/>
              </w:rPr>
            </w:pPr>
          </w:p>
        </w:tc>
        <w:tc>
          <w:tcPr>
            <w:tcW w:w="1986" w:type="pct"/>
            <w:shd w:val="clear" w:color="auto" w:fill="auto"/>
            <w:noWrap/>
            <w:vAlign w:val="center"/>
          </w:tcPr>
          <w:p w14:paraId="2AEFFEDF" w14:textId="1071C230" w:rsidR="00805951" w:rsidRPr="00805951" w:rsidRDefault="00805951" w:rsidP="00805951">
            <w:pPr>
              <w:spacing w:before="60" w:after="60"/>
              <w:rPr>
                <w:rFonts w:cs="Arial"/>
                <w:sz w:val="20"/>
              </w:rPr>
            </w:pPr>
          </w:p>
        </w:tc>
        <w:tc>
          <w:tcPr>
            <w:tcW w:w="503" w:type="pct"/>
            <w:shd w:val="clear" w:color="auto" w:fill="auto"/>
            <w:noWrap/>
            <w:vAlign w:val="center"/>
          </w:tcPr>
          <w:p w14:paraId="54116A8E" w14:textId="20F5CACC" w:rsidR="00805951" w:rsidRPr="00805951" w:rsidRDefault="00805951" w:rsidP="00805951">
            <w:pPr>
              <w:spacing w:before="60" w:after="60"/>
              <w:rPr>
                <w:rFonts w:cs="Arial"/>
                <w:sz w:val="20"/>
              </w:rPr>
            </w:pPr>
          </w:p>
        </w:tc>
      </w:tr>
      <w:tr w:rsidR="00805951" w14:paraId="72591C65" w14:textId="77777777" w:rsidTr="00805951">
        <w:trPr>
          <w:trHeight w:val="567"/>
        </w:trPr>
        <w:tc>
          <w:tcPr>
            <w:tcW w:w="442" w:type="pct"/>
            <w:shd w:val="clear" w:color="auto" w:fill="auto"/>
            <w:noWrap/>
          </w:tcPr>
          <w:p w14:paraId="72591C5F" w14:textId="1498D68B" w:rsidR="00805951" w:rsidRPr="00805951" w:rsidRDefault="00805951" w:rsidP="00805951">
            <w:pPr>
              <w:spacing w:before="60" w:after="60"/>
              <w:rPr>
                <w:rFonts w:cs="Arial"/>
                <w:sz w:val="20"/>
              </w:rPr>
            </w:pPr>
          </w:p>
        </w:tc>
        <w:tc>
          <w:tcPr>
            <w:tcW w:w="817" w:type="pct"/>
            <w:shd w:val="clear" w:color="auto" w:fill="auto"/>
            <w:noWrap/>
            <w:vAlign w:val="center"/>
          </w:tcPr>
          <w:p w14:paraId="72591C60" w14:textId="34DCC5B1" w:rsidR="00805951" w:rsidRPr="00805951" w:rsidRDefault="00805951" w:rsidP="00805951">
            <w:pPr>
              <w:spacing w:before="60" w:after="60"/>
              <w:rPr>
                <w:rFonts w:cs="Arial"/>
                <w:sz w:val="20"/>
              </w:rPr>
            </w:pPr>
          </w:p>
        </w:tc>
        <w:tc>
          <w:tcPr>
            <w:tcW w:w="956" w:type="pct"/>
            <w:shd w:val="clear" w:color="auto" w:fill="auto"/>
            <w:noWrap/>
            <w:vAlign w:val="center"/>
          </w:tcPr>
          <w:p w14:paraId="72591C61" w14:textId="60E463FD" w:rsidR="00805951" w:rsidRPr="00805951" w:rsidRDefault="00805951" w:rsidP="00805951">
            <w:pPr>
              <w:spacing w:before="60" w:after="60"/>
              <w:rPr>
                <w:rFonts w:cs="Arial"/>
                <w:sz w:val="20"/>
              </w:rPr>
            </w:pPr>
          </w:p>
        </w:tc>
        <w:tc>
          <w:tcPr>
            <w:tcW w:w="296" w:type="pct"/>
            <w:vAlign w:val="center"/>
          </w:tcPr>
          <w:p w14:paraId="72591C62" w14:textId="2DB7026A" w:rsidR="00805951" w:rsidRPr="00805951" w:rsidRDefault="00805951" w:rsidP="00805951">
            <w:pPr>
              <w:spacing w:before="60" w:after="60"/>
              <w:rPr>
                <w:rFonts w:cs="Arial"/>
                <w:sz w:val="20"/>
              </w:rPr>
            </w:pPr>
          </w:p>
        </w:tc>
        <w:tc>
          <w:tcPr>
            <w:tcW w:w="1986" w:type="pct"/>
            <w:shd w:val="clear" w:color="auto" w:fill="auto"/>
            <w:noWrap/>
            <w:vAlign w:val="center"/>
          </w:tcPr>
          <w:p w14:paraId="72591C63" w14:textId="65CABCB9" w:rsidR="00805951" w:rsidRPr="00805951" w:rsidRDefault="00805951" w:rsidP="00805951">
            <w:pPr>
              <w:spacing w:before="60" w:after="60"/>
              <w:rPr>
                <w:rFonts w:cs="Arial"/>
                <w:sz w:val="20"/>
              </w:rPr>
            </w:pPr>
          </w:p>
        </w:tc>
        <w:tc>
          <w:tcPr>
            <w:tcW w:w="503" w:type="pct"/>
            <w:shd w:val="clear" w:color="auto" w:fill="auto"/>
            <w:noWrap/>
            <w:vAlign w:val="center"/>
          </w:tcPr>
          <w:p w14:paraId="72591C64" w14:textId="71690AA8" w:rsidR="00805951" w:rsidRPr="00805951" w:rsidRDefault="00805951" w:rsidP="00805951">
            <w:pPr>
              <w:spacing w:before="60" w:after="60"/>
              <w:rPr>
                <w:rFonts w:cs="Arial"/>
                <w:sz w:val="20"/>
              </w:rPr>
            </w:pPr>
          </w:p>
        </w:tc>
      </w:tr>
      <w:tr w:rsidR="00805951" w14:paraId="3932A9B5" w14:textId="77777777" w:rsidTr="00805951">
        <w:trPr>
          <w:trHeight w:val="567"/>
        </w:trPr>
        <w:tc>
          <w:tcPr>
            <w:tcW w:w="442" w:type="pct"/>
            <w:shd w:val="clear" w:color="auto" w:fill="auto"/>
            <w:noWrap/>
          </w:tcPr>
          <w:p w14:paraId="3440780A" w14:textId="3C9D5DEE" w:rsidR="00805951" w:rsidRPr="00805951" w:rsidRDefault="00805951" w:rsidP="00805951">
            <w:pPr>
              <w:spacing w:before="60" w:after="60"/>
              <w:rPr>
                <w:rFonts w:cs="Arial"/>
                <w:sz w:val="20"/>
              </w:rPr>
            </w:pPr>
          </w:p>
        </w:tc>
        <w:tc>
          <w:tcPr>
            <w:tcW w:w="817" w:type="pct"/>
            <w:shd w:val="clear" w:color="auto" w:fill="auto"/>
            <w:noWrap/>
            <w:vAlign w:val="center"/>
          </w:tcPr>
          <w:p w14:paraId="2849F020" w14:textId="64B2DB8B" w:rsidR="00805951" w:rsidRPr="00805951" w:rsidRDefault="00805951" w:rsidP="00805951">
            <w:pPr>
              <w:spacing w:before="60" w:after="60"/>
              <w:rPr>
                <w:rFonts w:cs="Arial"/>
                <w:sz w:val="20"/>
              </w:rPr>
            </w:pPr>
          </w:p>
        </w:tc>
        <w:tc>
          <w:tcPr>
            <w:tcW w:w="956" w:type="pct"/>
            <w:shd w:val="clear" w:color="auto" w:fill="auto"/>
            <w:noWrap/>
            <w:vAlign w:val="center"/>
          </w:tcPr>
          <w:p w14:paraId="378DC2F5" w14:textId="5FAC0118" w:rsidR="00805951" w:rsidRPr="00805951" w:rsidRDefault="00805951" w:rsidP="00805951">
            <w:pPr>
              <w:spacing w:before="60" w:after="60"/>
              <w:rPr>
                <w:rFonts w:cs="Arial"/>
                <w:sz w:val="20"/>
              </w:rPr>
            </w:pPr>
          </w:p>
        </w:tc>
        <w:tc>
          <w:tcPr>
            <w:tcW w:w="296" w:type="pct"/>
            <w:vAlign w:val="center"/>
          </w:tcPr>
          <w:p w14:paraId="547D07D8" w14:textId="1766D953" w:rsidR="00805951" w:rsidRPr="00805951" w:rsidRDefault="00805951" w:rsidP="00805951">
            <w:pPr>
              <w:spacing w:before="60" w:after="60"/>
              <w:rPr>
                <w:rFonts w:cs="Arial"/>
                <w:sz w:val="20"/>
              </w:rPr>
            </w:pPr>
          </w:p>
        </w:tc>
        <w:tc>
          <w:tcPr>
            <w:tcW w:w="1986" w:type="pct"/>
            <w:shd w:val="clear" w:color="auto" w:fill="auto"/>
            <w:noWrap/>
            <w:vAlign w:val="center"/>
          </w:tcPr>
          <w:p w14:paraId="5BA2D750" w14:textId="1E289EF5" w:rsidR="00805951" w:rsidRPr="00805951" w:rsidRDefault="00805951" w:rsidP="00805951">
            <w:pPr>
              <w:spacing w:before="60" w:after="60"/>
              <w:rPr>
                <w:rFonts w:cs="Arial"/>
                <w:sz w:val="20"/>
              </w:rPr>
            </w:pPr>
          </w:p>
        </w:tc>
        <w:tc>
          <w:tcPr>
            <w:tcW w:w="503" w:type="pct"/>
            <w:shd w:val="clear" w:color="auto" w:fill="auto"/>
            <w:noWrap/>
            <w:vAlign w:val="center"/>
          </w:tcPr>
          <w:p w14:paraId="112AFCD8" w14:textId="466B51A9" w:rsidR="00805951" w:rsidRPr="00805951" w:rsidRDefault="00805951" w:rsidP="00805951">
            <w:pPr>
              <w:spacing w:before="60" w:after="60"/>
              <w:rPr>
                <w:rFonts w:cs="Arial"/>
                <w:sz w:val="20"/>
              </w:rPr>
            </w:pPr>
          </w:p>
        </w:tc>
      </w:tr>
      <w:tr w:rsidR="00805951" w14:paraId="72591C6C" w14:textId="77777777" w:rsidTr="00805951">
        <w:trPr>
          <w:trHeight w:val="567"/>
        </w:trPr>
        <w:tc>
          <w:tcPr>
            <w:tcW w:w="442" w:type="pct"/>
            <w:shd w:val="clear" w:color="auto" w:fill="auto"/>
            <w:noWrap/>
          </w:tcPr>
          <w:p w14:paraId="72591C66" w14:textId="3079BDCA" w:rsidR="00805951" w:rsidRPr="00805951" w:rsidRDefault="00805951" w:rsidP="00805951">
            <w:pPr>
              <w:spacing w:before="60" w:after="60"/>
              <w:rPr>
                <w:rFonts w:cs="Arial"/>
                <w:sz w:val="20"/>
              </w:rPr>
            </w:pPr>
          </w:p>
        </w:tc>
        <w:tc>
          <w:tcPr>
            <w:tcW w:w="817" w:type="pct"/>
            <w:shd w:val="clear" w:color="auto" w:fill="auto"/>
            <w:noWrap/>
            <w:vAlign w:val="center"/>
          </w:tcPr>
          <w:p w14:paraId="72591C67" w14:textId="5D26B1A4" w:rsidR="00805951" w:rsidRPr="00805951" w:rsidRDefault="00805951" w:rsidP="00805951">
            <w:pPr>
              <w:spacing w:before="60" w:after="60"/>
              <w:rPr>
                <w:rFonts w:cs="Arial"/>
                <w:sz w:val="20"/>
              </w:rPr>
            </w:pPr>
          </w:p>
        </w:tc>
        <w:tc>
          <w:tcPr>
            <w:tcW w:w="956" w:type="pct"/>
            <w:shd w:val="clear" w:color="auto" w:fill="auto"/>
            <w:noWrap/>
            <w:vAlign w:val="center"/>
          </w:tcPr>
          <w:p w14:paraId="72591C68" w14:textId="5B6F6FF3" w:rsidR="00805951" w:rsidRPr="00805951" w:rsidRDefault="00805951" w:rsidP="00805951">
            <w:pPr>
              <w:spacing w:before="60" w:after="60"/>
              <w:rPr>
                <w:rFonts w:cs="Arial"/>
                <w:sz w:val="20"/>
              </w:rPr>
            </w:pPr>
          </w:p>
        </w:tc>
        <w:tc>
          <w:tcPr>
            <w:tcW w:w="296" w:type="pct"/>
            <w:vAlign w:val="center"/>
          </w:tcPr>
          <w:p w14:paraId="72591C69" w14:textId="0DB8E67D" w:rsidR="00805951" w:rsidRPr="00805951" w:rsidRDefault="00805951" w:rsidP="00805951">
            <w:pPr>
              <w:spacing w:before="60" w:after="60"/>
              <w:rPr>
                <w:rFonts w:cs="Arial"/>
                <w:sz w:val="20"/>
              </w:rPr>
            </w:pPr>
          </w:p>
        </w:tc>
        <w:tc>
          <w:tcPr>
            <w:tcW w:w="1986" w:type="pct"/>
            <w:shd w:val="clear" w:color="auto" w:fill="auto"/>
            <w:noWrap/>
            <w:vAlign w:val="center"/>
          </w:tcPr>
          <w:p w14:paraId="72591C6A" w14:textId="566221D6" w:rsidR="00805951" w:rsidRPr="00805951" w:rsidRDefault="00805951" w:rsidP="00805951">
            <w:pPr>
              <w:spacing w:before="60" w:after="60"/>
              <w:rPr>
                <w:rFonts w:cs="Arial"/>
                <w:sz w:val="20"/>
              </w:rPr>
            </w:pPr>
          </w:p>
        </w:tc>
        <w:tc>
          <w:tcPr>
            <w:tcW w:w="503" w:type="pct"/>
            <w:shd w:val="clear" w:color="auto" w:fill="auto"/>
            <w:noWrap/>
            <w:vAlign w:val="center"/>
          </w:tcPr>
          <w:p w14:paraId="72591C6B" w14:textId="7C2945A7" w:rsidR="00805951" w:rsidRPr="00805951" w:rsidRDefault="00805951" w:rsidP="00805951">
            <w:pPr>
              <w:spacing w:before="60" w:after="60"/>
              <w:rPr>
                <w:rFonts w:cs="Arial"/>
                <w:sz w:val="20"/>
              </w:rPr>
            </w:pPr>
          </w:p>
        </w:tc>
      </w:tr>
      <w:tr w:rsidR="00805951" w14:paraId="606EFE5F" w14:textId="77777777" w:rsidTr="00805951">
        <w:trPr>
          <w:trHeight w:val="567"/>
        </w:trPr>
        <w:tc>
          <w:tcPr>
            <w:tcW w:w="442" w:type="pct"/>
            <w:shd w:val="clear" w:color="auto" w:fill="auto"/>
            <w:noWrap/>
          </w:tcPr>
          <w:p w14:paraId="484F8A7B" w14:textId="2C6AAE9F" w:rsidR="00805951" w:rsidRPr="00805951" w:rsidRDefault="00805951" w:rsidP="00805951">
            <w:pPr>
              <w:spacing w:before="60" w:after="60"/>
              <w:rPr>
                <w:rFonts w:cs="Arial"/>
                <w:sz w:val="20"/>
              </w:rPr>
            </w:pPr>
          </w:p>
        </w:tc>
        <w:tc>
          <w:tcPr>
            <w:tcW w:w="817" w:type="pct"/>
            <w:shd w:val="clear" w:color="auto" w:fill="auto"/>
            <w:noWrap/>
            <w:vAlign w:val="center"/>
          </w:tcPr>
          <w:p w14:paraId="2E805F0F" w14:textId="6EB4E2B8" w:rsidR="00805951" w:rsidRPr="00805951" w:rsidRDefault="00805951" w:rsidP="00805951">
            <w:pPr>
              <w:spacing w:before="60" w:after="60"/>
              <w:rPr>
                <w:rFonts w:cs="Arial"/>
                <w:sz w:val="20"/>
              </w:rPr>
            </w:pPr>
          </w:p>
        </w:tc>
        <w:tc>
          <w:tcPr>
            <w:tcW w:w="956" w:type="pct"/>
            <w:shd w:val="clear" w:color="auto" w:fill="auto"/>
            <w:noWrap/>
            <w:vAlign w:val="center"/>
          </w:tcPr>
          <w:p w14:paraId="0DCB9C24" w14:textId="0F69F3A6" w:rsidR="00805951" w:rsidRPr="00805951" w:rsidRDefault="00805951" w:rsidP="00805951">
            <w:pPr>
              <w:rPr>
                <w:rFonts w:cs="Arial"/>
                <w:sz w:val="20"/>
              </w:rPr>
            </w:pPr>
          </w:p>
        </w:tc>
        <w:tc>
          <w:tcPr>
            <w:tcW w:w="296" w:type="pct"/>
            <w:vAlign w:val="center"/>
          </w:tcPr>
          <w:p w14:paraId="5731D4D0" w14:textId="20CC90D1" w:rsidR="00805951" w:rsidRPr="00805951" w:rsidRDefault="00805951" w:rsidP="00805951">
            <w:pPr>
              <w:spacing w:before="60" w:after="60"/>
              <w:rPr>
                <w:rFonts w:cs="Arial"/>
                <w:sz w:val="20"/>
              </w:rPr>
            </w:pPr>
          </w:p>
        </w:tc>
        <w:tc>
          <w:tcPr>
            <w:tcW w:w="1986" w:type="pct"/>
            <w:shd w:val="clear" w:color="auto" w:fill="auto"/>
            <w:noWrap/>
            <w:vAlign w:val="center"/>
          </w:tcPr>
          <w:p w14:paraId="2DBE1132" w14:textId="533E86F7" w:rsidR="00805951" w:rsidRPr="00805951" w:rsidRDefault="00805951" w:rsidP="00805951">
            <w:pPr>
              <w:spacing w:before="60" w:after="60"/>
              <w:rPr>
                <w:rFonts w:cs="Arial"/>
                <w:sz w:val="20"/>
              </w:rPr>
            </w:pPr>
          </w:p>
        </w:tc>
        <w:tc>
          <w:tcPr>
            <w:tcW w:w="503" w:type="pct"/>
            <w:shd w:val="clear" w:color="auto" w:fill="auto"/>
            <w:noWrap/>
            <w:vAlign w:val="center"/>
          </w:tcPr>
          <w:p w14:paraId="6FA678A3" w14:textId="4972C6B9" w:rsidR="00805951" w:rsidRPr="00805951" w:rsidRDefault="00805951" w:rsidP="00805951">
            <w:pPr>
              <w:spacing w:before="60" w:after="60"/>
              <w:rPr>
                <w:rFonts w:cs="Arial"/>
                <w:sz w:val="20"/>
              </w:rPr>
            </w:pPr>
          </w:p>
        </w:tc>
      </w:tr>
      <w:tr w:rsidR="00805951" w14:paraId="06BFFD3D" w14:textId="77777777" w:rsidTr="00805951">
        <w:trPr>
          <w:trHeight w:val="567"/>
        </w:trPr>
        <w:tc>
          <w:tcPr>
            <w:tcW w:w="442" w:type="pct"/>
            <w:shd w:val="clear" w:color="auto" w:fill="auto"/>
            <w:noWrap/>
          </w:tcPr>
          <w:p w14:paraId="1139A0C1" w14:textId="169CBA66" w:rsidR="00805951" w:rsidRPr="00805951" w:rsidRDefault="00805951" w:rsidP="00805951">
            <w:pPr>
              <w:spacing w:before="60" w:after="60"/>
              <w:rPr>
                <w:rFonts w:cs="Arial"/>
                <w:sz w:val="20"/>
              </w:rPr>
            </w:pPr>
          </w:p>
        </w:tc>
        <w:tc>
          <w:tcPr>
            <w:tcW w:w="817" w:type="pct"/>
            <w:shd w:val="clear" w:color="auto" w:fill="auto"/>
            <w:noWrap/>
            <w:vAlign w:val="center"/>
          </w:tcPr>
          <w:p w14:paraId="6AD8C309" w14:textId="04F06D46" w:rsidR="00805951" w:rsidRPr="00805951" w:rsidRDefault="00805951" w:rsidP="00805951">
            <w:pPr>
              <w:spacing w:before="60" w:after="60"/>
              <w:rPr>
                <w:rFonts w:cs="Arial"/>
                <w:sz w:val="20"/>
              </w:rPr>
            </w:pPr>
          </w:p>
        </w:tc>
        <w:tc>
          <w:tcPr>
            <w:tcW w:w="956" w:type="pct"/>
            <w:shd w:val="clear" w:color="auto" w:fill="auto"/>
            <w:noWrap/>
            <w:vAlign w:val="center"/>
          </w:tcPr>
          <w:p w14:paraId="18BF0F95" w14:textId="14B1D2CB" w:rsidR="00805951" w:rsidRPr="00805951" w:rsidRDefault="00805951" w:rsidP="00805951">
            <w:pPr>
              <w:spacing w:before="60" w:after="60"/>
              <w:rPr>
                <w:rFonts w:cs="Arial"/>
                <w:sz w:val="20"/>
              </w:rPr>
            </w:pPr>
          </w:p>
        </w:tc>
        <w:tc>
          <w:tcPr>
            <w:tcW w:w="296" w:type="pct"/>
            <w:vAlign w:val="center"/>
          </w:tcPr>
          <w:p w14:paraId="74C57C66" w14:textId="019A9119" w:rsidR="00805951" w:rsidRPr="00805951" w:rsidRDefault="00805951" w:rsidP="00805951">
            <w:pPr>
              <w:spacing w:before="60" w:after="60"/>
              <w:rPr>
                <w:rFonts w:cs="Arial"/>
                <w:sz w:val="20"/>
              </w:rPr>
            </w:pPr>
          </w:p>
        </w:tc>
        <w:tc>
          <w:tcPr>
            <w:tcW w:w="1986" w:type="pct"/>
            <w:shd w:val="clear" w:color="auto" w:fill="auto"/>
            <w:noWrap/>
            <w:vAlign w:val="center"/>
          </w:tcPr>
          <w:p w14:paraId="57425AE0" w14:textId="5B12F700" w:rsidR="00805951" w:rsidRPr="00805951" w:rsidRDefault="00805951" w:rsidP="00805951">
            <w:pPr>
              <w:spacing w:before="60" w:after="60"/>
              <w:rPr>
                <w:rFonts w:cs="Arial"/>
                <w:sz w:val="20"/>
              </w:rPr>
            </w:pPr>
          </w:p>
        </w:tc>
        <w:tc>
          <w:tcPr>
            <w:tcW w:w="503" w:type="pct"/>
            <w:shd w:val="clear" w:color="auto" w:fill="auto"/>
            <w:noWrap/>
            <w:vAlign w:val="center"/>
          </w:tcPr>
          <w:p w14:paraId="27A52D1A" w14:textId="13B9D452" w:rsidR="00805951" w:rsidRPr="00805951" w:rsidRDefault="00805951" w:rsidP="00805951">
            <w:pPr>
              <w:spacing w:before="60" w:after="60"/>
              <w:rPr>
                <w:rFonts w:cs="Arial"/>
                <w:sz w:val="20"/>
              </w:rPr>
            </w:pPr>
          </w:p>
        </w:tc>
      </w:tr>
      <w:tr w:rsidR="00805951" w14:paraId="1BBABC27" w14:textId="77777777" w:rsidTr="00805951">
        <w:trPr>
          <w:trHeight w:val="567"/>
        </w:trPr>
        <w:tc>
          <w:tcPr>
            <w:tcW w:w="442" w:type="pct"/>
            <w:shd w:val="clear" w:color="auto" w:fill="auto"/>
            <w:noWrap/>
          </w:tcPr>
          <w:p w14:paraId="4E918C2B" w14:textId="70752F8F" w:rsidR="00805951" w:rsidRPr="00805951" w:rsidRDefault="00805951" w:rsidP="00805951">
            <w:pPr>
              <w:spacing w:before="60" w:after="60"/>
              <w:rPr>
                <w:rFonts w:cs="Arial"/>
                <w:sz w:val="20"/>
              </w:rPr>
            </w:pPr>
          </w:p>
        </w:tc>
        <w:tc>
          <w:tcPr>
            <w:tcW w:w="817" w:type="pct"/>
            <w:shd w:val="clear" w:color="auto" w:fill="auto"/>
            <w:noWrap/>
            <w:vAlign w:val="center"/>
          </w:tcPr>
          <w:p w14:paraId="40BB31F3" w14:textId="1D7A1B47" w:rsidR="00805951" w:rsidRPr="00805951" w:rsidRDefault="00805951" w:rsidP="00805951">
            <w:pPr>
              <w:spacing w:before="60" w:after="60"/>
              <w:rPr>
                <w:rFonts w:cs="Arial"/>
                <w:sz w:val="20"/>
              </w:rPr>
            </w:pPr>
          </w:p>
        </w:tc>
        <w:tc>
          <w:tcPr>
            <w:tcW w:w="956" w:type="pct"/>
            <w:shd w:val="clear" w:color="auto" w:fill="auto"/>
            <w:noWrap/>
            <w:vAlign w:val="center"/>
          </w:tcPr>
          <w:p w14:paraId="6878196E" w14:textId="24C7BBBE" w:rsidR="00805951" w:rsidRPr="00805951" w:rsidRDefault="00805951" w:rsidP="00805951">
            <w:pPr>
              <w:rPr>
                <w:rFonts w:cs="Arial"/>
                <w:sz w:val="20"/>
              </w:rPr>
            </w:pPr>
          </w:p>
        </w:tc>
        <w:tc>
          <w:tcPr>
            <w:tcW w:w="296" w:type="pct"/>
            <w:vAlign w:val="center"/>
          </w:tcPr>
          <w:p w14:paraId="62748F37" w14:textId="51618212" w:rsidR="00805951" w:rsidRPr="00805951" w:rsidRDefault="00805951" w:rsidP="00805951">
            <w:pPr>
              <w:spacing w:before="60" w:after="60"/>
              <w:rPr>
                <w:rFonts w:cs="Arial"/>
                <w:sz w:val="20"/>
              </w:rPr>
            </w:pPr>
          </w:p>
        </w:tc>
        <w:tc>
          <w:tcPr>
            <w:tcW w:w="1986" w:type="pct"/>
            <w:shd w:val="clear" w:color="auto" w:fill="auto"/>
            <w:noWrap/>
            <w:vAlign w:val="center"/>
          </w:tcPr>
          <w:p w14:paraId="2CA70D4B" w14:textId="08B2E0AA" w:rsidR="00805951" w:rsidRPr="00805951" w:rsidRDefault="00805951" w:rsidP="00805951">
            <w:pPr>
              <w:spacing w:before="60" w:after="60"/>
              <w:rPr>
                <w:rFonts w:cs="Arial"/>
                <w:sz w:val="20"/>
              </w:rPr>
            </w:pPr>
          </w:p>
        </w:tc>
        <w:tc>
          <w:tcPr>
            <w:tcW w:w="503" w:type="pct"/>
            <w:shd w:val="clear" w:color="auto" w:fill="auto"/>
            <w:noWrap/>
            <w:vAlign w:val="center"/>
          </w:tcPr>
          <w:p w14:paraId="1FB5C7B2" w14:textId="59CC2BA3" w:rsidR="00805951" w:rsidRPr="00805951" w:rsidRDefault="00805951" w:rsidP="00805951">
            <w:pPr>
              <w:spacing w:before="60" w:after="60"/>
              <w:rPr>
                <w:rFonts w:cs="Arial"/>
                <w:sz w:val="20"/>
              </w:rPr>
            </w:pPr>
          </w:p>
        </w:tc>
      </w:tr>
      <w:tr w:rsidR="00805951" w14:paraId="42121EBD" w14:textId="77777777" w:rsidTr="00805951">
        <w:trPr>
          <w:trHeight w:val="567"/>
        </w:trPr>
        <w:tc>
          <w:tcPr>
            <w:tcW w:w="442" w:type="pct"/>
            <w:shd w:val="clear" w:color="auto" w:fill="auto"/>
            <w:noWrap/>
          </w:tcPr>
          <w:p w14:paraId="0C80546D" w14:textId="3C134A87" w:rsidR="00805951" w:rsidRPr="00805951" w:rsidRDefault="00805951" w:rsidP="00805951">
            <w:pPr>
              <w:spacing w:before="60" w:after="60"/>
              <w:rPr>
                <w:rFonts w:cs="Arial"/>
                <w:sz w:val="20"/>
              </w:rPr>
            </w:pPr>
          </w:p>
        </w:tc>
        <w:tc>
          <w:tcPr>
            <w:tcW w:w="817" w:type="pct"/>
            <w:shd w:val="clear" w:color="auto" w:fill="auto"/>
            <w:noWrap/>
            <w:vAlign w:val="center"/>
          </w:tcPr>
          <w:p w14:paraId="32338F2C" w14:textId="21F7D782" w:rsidR="00805951" w:rsidRPr="00805951" w:rsidRDefault="00805951" w:rsidP="00805951">
            <w:pPr>
              <w:spacing w:before="60" w:after="60"/>
              <w:rPr>
                <w:rFonts w:cs="Arial"/>
                <w:sz w:val="20"/>
              </w:rPr>
            </w:pPr>
          </w:p>
        </w:tc>
        <w:tc>
          <w:tcPr>
            <w:tcW w:w="956" w:type="pct"/>
            <w:shd w:val="clear" w:color="auto" w:fill="auto"/>
            <w:noWrap/>
            <w:vAlign w:val="center"/>
          </w:tcPr>
          <w:p w14:paraId="7F085FF3" w14:textId="07F375B8" w:rsidR="00805951" w:rsidRPr="00805951" w:rsidRDefault="00805951" w:rsidP="00805951">
            <w:pPr>
              <w:rPr>
                <w:rFonts w:cs="Arial"/>
                <w:sz w:val="20"/>
              </w:rPr>
            </w:pPr>
          </w:p>
        </w:tc>
        <w:tc>
          <w:tcPr>
            <w:tcW w:w="296" w:type="pct"/>
            <w:vAlign w:val="center"/>
          </w:tcPr>
          <w:p w14:paraId="7F55ECBA" w14:textId="6E387BD4" w:rsidR="00805951" w:rsidRPr="00805951" w:rsidRDefault="00805951" w:rsidP="00805951">
            <w:pPr>
              <w:spacing w:before="60" w:after="60"/>
              <w:rPr>
                <w:rFonts w:cs="Arial"/>
                <w:sz w:val="20"/>
              </w:rPr>
            </w:pPr>
          </w:p>
        </w:tc>
        <w:tc>
          <w:tcPr>
            <w:tcW w:w="1986" w:type="pct"/>
            <w:shd w:val="clear" w:color="auto" w:fill="auto"/>
            <w:noWrap/>
            <w:vAlign w:val="center"/>
          </w:tcPr>
          <w:p w14:paraId="1E679ABA" w14:textId="6FA6D4A4" w:rsidR="00805951" w:rsidRPr="00805951" w:rsidRDefault="00805951" w:rsidP="00805951">
            <w:pPr>
              <w:spacing w:before="60" w:after="60"/>
              <w:rPr>
                <w:rFonts w:cs="Arial"/>
                <w:sz w:val="20"/>
              </w:rPr>
            </w:pPr>
          </w:p>
        </w:tc>
        <w:tc>
          <w:tcPr>
            <w:tcW w:w="503" w:type="pct"/>
            <w:shd w:val="clear" w:color="auto" w:fill="auto"/>
            <w:noWrap/>
            <w:vAlign w:val="center"/>
          </w:tcPr>
          <w:p w14:paraId="07A78E7E" w14:textId="5AAE66B3" w:rsidR="00805951" w:rsidRPr="00805951" w:rsidRDefault="00805951" w:rsidP="00805951">
            <w:pPr>
              <w:spacing w:before="60" w:after="60"/>
              <w:rPr>
                <w:rFonts w:cs="Arial"/>
                <w:sz w:val="20"/>
              </w:rPr>
            </w:pP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8" w:name="_Toc293912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18"/>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1"/>
        <w:gridCol w:w="5940"/>
        <w:gridCol w:w="2786"/>
        <w:gridCol w:w="1094"/>
        <w:gridCol w:w="1304"/>
        <w:gridCol w:w="2095"/>
      </w:tblGrid>
      <w:tr w:rsidR="00DC1CFD" w14:paraId="72591C8D" w14:textId="77777777" w:rsidTr="00A65E2B">
        <w:trPr>
          <w:trHeight w:val="567"/>
          <w:tblHeader/>
        </w:trPr>
        <w:tc>
          <w:tcPr>
            <w:tcW w:w="407"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2064"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968"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380"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728"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A65E2B" w14:paraId="72591C94" w14:textId="77777777" w:rsidTr="00A65E2B">
        <w:trPr>
          <w:trHeight w:val="567"/>
        </w:trPr>
        <w:tc>
          <w:tcPr>
            <w:tcW w:w="407" w:type="pct"/>
            <w:shd w:val="clear" w:color="auto" w:fill="auto"/>
            <w:noWrap/>
            <w:vAlign w:val="center"/>
          </w:tcPr>
          <w:p w14:paraId="72591C8E" w14:textId="1D36D76C" w:rsidR="00A65E2B" w:rsidRPr="00A65E2B" w:rsidRDefault="00A65E2B" w:rsidP="00A65E2B">
            <w:pPr>
              <w:spacing w:before="60" w:after="60"/>
              <w:jc w:val="center"/>
              <w:rPr>
                <w:rFonts w:cs="Arial"/>
                <w:strike/>
                <w:sz w:val="20"/>
              </w:rPr>
            </w:pPr>
            <w:r w:rsidRPr="00A65E2B">
              <w:rPr>
                <w:rFonts w:cs="Arial"/>
                <w:strike/>
                <w:sz w:val="20"/>
                <w:szCs w:val="16"/>
              </w:rPr>
              <w:t>29/11/2004</w:t>
            </w:r>
          </w:p>
        </w:tc>
        <w:tc>
          <w:tcPr>
            <w:tcW w:w="2064" w:type="pct"/>
            <w:shd w:val="clear" w:color="auto" w:fill="auto"/>
            <w:noWrap/>
            <w:vAlign w:val="center"/>
          </w:tcPr>
          <w:p w14:paraId="72591C8F" w14:textId="038F5CB4" w:rsidR="00A65E2B" w:rsidRPr="00A65E2B" w:rsidRDefault="00A65E2B" w:rsidP="00A65E2B">
            <w:pPr>
              <w:spacing w:before="60" w:after="60"/>
              <w:jc w:val="center"/>
              <w:rPr>
                <w:rFonts w:cs="Arial"/>
                <w:strike/>
                <w:sz w:val="20"/>
              </w:rPr>
            </w:pPr>
            <w:r w:rsidRPr="00A65E2B">
              <w:rPr>
                <w:rFonts w:cs="Arial"/>
                <w:strike/>
                <w:sz w:val="20"/>
              </w:rPr>
              <w:t>Plaque d’égout de type amiante ciment</w:t>
            </w:r>
          </w:p>
        </w:tc>
        <w:tc>
          <w:tcPr>
            <w:tcW w:w="968" w:type="pct"/>
            <w:shd w:val="clear" w:color="auto" w:fill="auto"/>
            <w:noWrap/>
            <w:vAlign w:val="center"/>
          </w:tcPr>
          <w:p w14:paraId="72591C90" w14:textId="2DE4241B" w:rsidR="00A65E2B" w:rsidRPr="00A65E2B" w:rsidRDefault="00A65E2B" w:rsidP="00A65E2B">
            <w:pPr>
              <w:spacing w:before="60" w:after="60"/>
              <w:jc w:val="center"/>
              <w:rPr>
                <w:rFonts w:cs="Arial"/>
                <w:strike/>
                <w:sz w:val="20"/>
              </w:rPr>
            </w:pPr>
            <w:r w:rsidRPr="00A65E2B">
              <w:rPr>
                <w:rFonts w:cs="Arial"/>
                <w:strike/>
                <w:sz w:val="20"/>
              </w:rPr>
              <w:t>R-1 : LT905</w:t>
            </w:r>
          </w:p>
        </w:tc>
        <w:tc>
          <w:tcPr>
            <w:tcW w:w="380" w:type="pct"/>
            <w:vAlign w:val="center"/>
          </w:tcPr>
          <w:p w14:paraId="72591C91" w14:textId="159CCE0A" w:rsidR="00A65E2B" w:rsidRPr="00A65E2B" w:rsidRDefault="00A65E2B" w:rsidP="00A65E2B">
            <w:pPr>
              <w:spacing w:before="60" w:after="60"/>
              <w:jc w:val="center"/>
              <w:rPr>
                <w:rFonts w:cs="Arial"/>
                <w:strike/>
                <w:sz w:val="20"/>
              </w:rPr>
            </w:pPr>
            <w:r w:rsidRPr="00A65E2B">
              <w:rPr>
                <w:rFonts w:cs="Arial"/>
                <w:strike/>
                <w:sz w:val="20"/>
              </w:rPr>
              <w:t>IV</w:t>
            </w:r>
          </w:p>
        </w:tc>
        <w:tc>
          <w:tcPr>
            <w:tcW w:w="453" w:type="pct"/>
            <w:shd w:val="clear" w:color="auto" w:fill="auto"/>
            <w:noWrap/>
            <w:vAlign w:val="center"/>
          </w:tcPr>
          <w:p w14:paraId="72591C92" w14:textId="7B5DCD8D" w:rsidR="00A65E2B" w:rsidRPr="00A65E2B" w:rsidRDefault="00A65E2B" w:rsidP="00A65E2B">
            <w:pPr>
              <w:spacing w:before="60" w:after="60"/>
              <w:jc w:val="center"/>
              <w:rPr>
                <w:rFonts w:cs="Arial"/>
                <w:strike/>
                <w:sz w:val="20"/>
              </w:rPr>
            </w:pPr>
            <w:r w:rsidRPr="00A65E2B">
              <w:rPr>
                <w:rFonts w:cs="Arial"/>
                <w:strike/>
                <w:sz w:val="20"/>
              </w:rPr>
              <w:t>Bon état</w:t>
            </w:r>
          </w:p>
        </w:tc>
        <w:tc>
          <w:tcPr>
            <w:tcW w:w="728" w:type="pct"/>
            <w:shd w:val="clear" w:color="auto" w:fill="auto"/>
            <w:noWrap/>
            <w:vAlign w:val="center"/>
          </w:tcPr>
          <w:p w14:paraId="72591C93" w14:textId="58A3A6C9" w:rsidR="00A65E2B" w:rsidRPr="00A65E2B" w:rsidRDefault="00A65E2B" w:rsidP="00A65E2B">
            <w:pPr>
              <w:spacing w:before="60" w:after="60"/>
              <w:jc w:val="center"/>
              <w:rPr>
                <w:rFonts w:cs="Arial"/>
                <w:strike/>
                <w:sz w:val="20"/>
              </w:rPr>
            </w:pPr>
            <w:r w:rsidRPr="00A65E2B">
              <w:rPr>
                <w:rFonts w:cs="Arial"/>
                <w:strike/>
                <w:sz w:val="20"/>
              </w:rPr>
              <w:t>/</w:t>
            </w:r>
          </w:p>
        </w:tc>
      </w:tr>
      <w:tr w:rsidR="00A65E2B" w14:paraId="604F0E52" w14:textId="77777777" w:rsidTr="00A65E2B">
        <w:trPr>
          <w:trHeight w:val="567"/>
        </w:trPr>
        <w:tc>
          <w:tcPr>
            <w:tcW w:w="407" w:type="pct"/>
            <w:shd w:val="clear" w:color="auto" w:fill="auto"/>
            <w:noWrap/>
            <w:vAlign w:val="center"/>
          </w:tcPr>
          <w:p w14:paraId="0BE42960" w14:textId="5BF30893" w:rsidR="00A65E2B" w:rsidRDefault="00A65E2B" w:rsidP="00A65E2B">
            <w:pPr>
              <w:spacing w:before="60" w:after="60"/>
              <w:jc w:val="center"/>
              <w:rPr>
                <w:rFonts w:cs="Arial"/>
                <w:sz w:val="20"/>
              </w:rPr>
            </w:pPr>
            <w:r>
              <w:rPr>
                <w:rFonts w:cs="Arial"/>
                <w:sz w:val="20"/>
                <w:szCs w:val="16"/>
              </w:rPr>
              <w:t>16/03/2021</w:t>
            </w:r>
          </w:p>
        </w:tc>
        <w:tc>
          <w:tcPr>
            <w:tcW w:w="2064" w:type="pct"/>
            <w:shd w:val="clear" w:color="auto" w:fill="auto"/>
            <w:noWrap/>
            <w:vAlign w:val="center"/>
          </w:tcPr>
          <w:p w14:paraId="4B13EE8A" w14:textId="2449FAEC" w:rsidR="00A65E2B" w:rsidRDefault="00A65E2B" w:rsidP="00A65E2B">
            <w:pPr>
              <w:spacing w:before="60" w:after="60"/>
              <w:jc w:val="center"/>
              <w:rPr>
                <w:rFonts w:cs="Arial"/>
                <w:sz w:val="20"/>
              </w:rPr>
            </w:pPr>
            <w:r>
              <w:rPr>
                <w:rFonts w:cs="Arial"/>
                <w:sz w:val="20"/>
              </w:rPr>
              <w:t>Plaque type amiante ciment fixé au mur extérieur de la chaufferie</w:t>
            </w:r>
          </w:p>
        </w:tc>
        <w:tc>
          <w:tcPr>
            <w:tcW w:w="968" w:type="pct"/>
            <w:shd w:val="clear" w:color="auto" w:fill="auto"/>
            <w:noWrap/>
            <w:vAlign w:val="center"/>
          </w:tcPr>
          <w:p w14:paraId="56B2F37B" w14:textId="452C04C7" w:rsidR="00A65E2B" w:rsidRDefault="00A65E2B" w:rsidP="00A65E2B">
            <w:pPr>
              <w:spacing w:before="60" w:after="60"/>
              <w:jc w:val="center"/>
              <w:rPr>
                <w:rFonts w:cs="Arial"/>
                <w:sz w:val="20"/>
              </w:rPr>
            </w:pPr>
            <w:r w:rsidRPr="00A65E2B">
              <w:rPr>
                <w:rFonts w:cs="Arial"/>
                <w:sz w:val="20"/>
              </w:rPr>
              <w:t xml:space="preserve">R-1 : </w:t>
            </w:r>
            <w:r>
              <w:rPr>
                <w:rFonts w:cs="Arial"/>
                <w:sz w:val="20"/>
              </w:rPr>
              <w:t>chaufferie (Extérieur)</w:t>
            </w:r>
          </w:p>
        </w:tc>
        <w:tc>
          <w:tcPr>
            <w:tcW w:w="380" w:type="pct"/>
            <w:vAlign w:val="center"/>
          </w:tcPr>
          <w:p w14:paraId="2A339D3C" w14:textId="3B9918EB" w:rsidR="00A65E2B" w:rsidRDefault="00A65E2B" w:rsidP="00A65E2B">
            <w:pPr>
              <w:spacing w:before="60" w:after="60"/>
              <w:jc w:val="center"/>
              <w:rPr>
                <w:rFonts w:cs="Arial"/>
                <w:sz w:val="20"/>
              </w:rPr>
            </w:pPr>
            <w:r>
              <w:rPr>
                <w:rFonts w:cs="Arial"/>
                <w:sz w:val="20"/>
              </w:rPr>
              <w:t>IV</w:t>
            </w:r>
          </w:p>
        </w:tc>
        <w:tc>
          <w:tcPr>
            <w:tcW w:w="453" w:type="pct"/>
            <w:shd w:val="clear" w:color="auto" w:fill="auto"/>
            <w:noWrap/>
            <w:vAlign w:val="center"/>
          </w:tcPr>
          <w:p w14:paraId="1923E1B0" w14:textId="6FCB3E57" w:rsidR="00A65E2B" w:rsidRPr="00A65E2B" w:rsidRDefault="00A65E2B" w:rsidP="00A65E2B">
            <w:pPr>
              <w:spacing w:before="60" w:after="60"/>
              <w:jc w:val="center"/>
              <w:rPr>
                <w:rFonts w:cs="Arial"/>
                <w:sz w:val="20"/>
              </w:rPr>
            </w:pPr>
            <w:r w:rsidRPr="00A65E2B">
              <w:rPr>
                <w:rFonts w:cs="Arial"/>
                <w:sz w:val="20"/>
              </w:rPr>
              <w:t>Bon état</w:t>
            </w:r>
          </w:p>
        </w:tc>
        <w:tc>
          <w:tcPr>
            <w:tcW w:w="728" w:type="pct"/>
            <w:shd w:val="clear" w:color="auto" w:fill="auto"/>
            <w:noWrap/>
            <w:vAlign w:val="center"/>
          </w:tcPr>
          <w:p w14:paraId="1095DD14" w14:textId="6323768E" w:rsidR="00A65E2B" w:rsidRPr="00A65E2B" w:rsidRDefault="00A65E2B" w:rsidP="00A65E2B">
            <w:pPr>
              <w:spacing w:before="60" w:after="60"/>
              <w:jc w:val="center"/>
              <w:rPr>
                <w:rFonts w:cs="Arial"/>
                <w:sz w:val="20"/>
              </w:rPr>
            </w:pPr>
            <w:r w:rsidRPr="00A65E2B">
              <w:rPr>
                <w:rFonts w:cs="Arial"/>
                <w:sz w:val="20"/>
              </w:rPr>
              <w:t>/</w:t>
            </w: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19" w:name="_Toc29391243"/>
      <w:r w:rsidRPr="0016663B">
        <w:lastRenderedPageBreak/>
        <w:t xml:space="preserve">6. </w:t>
      </w:r>
      <w:r w:rsidR="00611A33" w:rsidRPr="0016663B">
        <w:t>Travaux de retrait ou de confinement – Mesures conservatoires</w:t>
      </w:r>
      <w:bookmarkEnd w:id="19"/>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0" w:name="_Toc293912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0"/>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1" w:name="_Toc293912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1"/>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2" w:name="_Toc29391246"/>
      <w:r w:rsidRPr="004B29BB">
        <w:rPr>
          <w:rFonts w:cs="Arial"/>
          <w:color w:val="auto"/>
          <w:sz w:val="20"/>
        </w:rPr>
        <w:lastRenderedPageBreak/>
        <w:t xml:space="preserve">6.c. </w:t>
      </w:r>
      <w:r w:rsidRPr="004B29BB">
        <w:rPr>
          <w:rFonts w:cs="Arial"/>
          <w:iCs/>
          <w:color w:val="auto"/>
          <w:sz w:val="20"/>
        </w:rPr>
        <w:t>Matériaux et produits hors liste A et hors liste B de l’annexe 13-9 contenant de l’amiante</w:t>
      </w:r>
      <w:bookmarkEnd w:id="22"/>
      <w:r w:rsidRPr="004B29BB">
        <w:rPr>
          <w:rFonts w:cs="Arial"/>
          <w:iCs/>
          <w:color w:val="auto"/>
          <w:sz w:val="20"/>
        </w:rPr>
        <w:t xml:space="preserve"> </w:t>
      </w:r>
    </w:p>
    <w:p w14:paraId="72591CE8" w14:textId="77777777" w:rsidR="006B60BF" w:rsidRPr="006B60BF" w:rsidRDefault="006B60BF" w:rsidP="006B60BF">
      <w:pPr>
        <w:rPr>
          <w:sz w:val="20"/>
        </w:rPr>
      </w:pPr>
    </w:p>
    <w:tbl>
      <w:tblPr>
        <w:tblpPr w:leftFromText="141" w:rightFromText="141" w:vertAnchor="page" w:horzAnchor="margin" w:tblpY="3082"/>
        <w:tblW w:w="4803" w:type="pct"/>
        <w:tblCellMar>
          <w:top w:w="28" w:type="dxa"/>
          <w:left w:w="85" w:type="dxa"/>
          <w:bottom w:w="28" w:type="dxa"/>
          <w:right w:w="85" w:type="dxa"/>
        </w:tblCellMar>
        <w:tblLook w:val="04A0" w:firstRow="1" w:lastRow="0" w:firstColumn="1" w:lastColumn="0" w:noHBand="0" w:noVBand="1"/>
      </w:tblPr>
      <w:tblGrid>
        <w:gridCol w:w="1413"/>
        <w:gridCol w:w="1562"/>
        <w:gridCol w:w="1556"/>
        <w:gridCol w:w="1471"/>
        <w:gridCol w:w="1371"/>
        <w:gridCol w:w="6450"/>
      </w:tblGrid>
      <w:tr w:rsidR="00AA1321" w14:paraId="2ED6EE36" w14:textId="77777777" w:rsidTr="00AA1321">
        <w:trPr>
          <w:trHeight w:val="792"/>
          <w:tblHeader/>
        </w:trPr>
        <w:tc>
          <w:tcPr>
            <w:tcW w:w="511"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9579F21" w14:textId="77777777" w:rsidR="00AA1321" w:rsidRPr="006B60BF" w:rsidRDefault="00AA1321" w:rsidP="00AA1321">
            <w:pPr>
              <w:jc w:val="center"/>
              <w:rPr>
                <w:rFonts w:cs="Arial"/>
                <w:sz w:val="20"/>
              </w:rPr>
            </w:pPr>
            <w:r w:rsidRPr="006B60BF">
              <w:rPr>
                <w:rFonts w:cs="Arial"/>
                <w:sz w:val="20"/>
              </w:rPr>
              <w:t>Matériau ou produit</w:t>
            </w:r>
          </w:p>
        </w:tc>
        <w:tc>
          <w:tcPr>
            <w:tcW w:w="565" w:type="pct"/>
            <w:tcBorders>
              <w:top w:val="single" w:sz="4" w:space="0" w:color="auto"/>
              <w:left w:val="nil"/>
              <w:bottom w:val="single" w:sz="4" w:space="0" w:color="auto"/>
              <w:right w:val="single" w:sz="4" w:space="0" w:color="auto"/>
            </w:tcBorders>
            <w:shd w:val="clear" w:color="000000" w:fill="F2F2F2"/>
            <w:vAlign w:val="center"/>
            <w:hideMark/>
          </w:tcPr>
          <w:p w14:paraId="418083AA" w14:textId="77777777" w:rsidR="00AA1321" w:rsidRPr="006B60BF" w:rsidRDefault="00AA1321" w:rsidP="00AA1321">
            <w:pPr>
              <w:jc w:val="center"/>
              <w:rPr>
                <w:rFonts w:cs="Arial"/>
                <w:sz w:val="20"/>
              </w:rPr>
            </w:pPr>
            <w:r w:rsidRPr="006B60BF">
              <w:rPr>
                <w:rFonts w:cs="Arial"/>
                <w:sz w:val="20"/>
              </w:rPr>
              <w:t>Localisation précise</w:t>
            </w:r>
          </w:p>
        </w:tc>
        <w:tc>
          <w:tcPr>
            <w:tcW w:w="563" w:type="pct"/>
            <w:tcBorders>
              <w:top w:val="single" w:sz="4" w:space="0" w:color="auto"/>
              <w:left w:val="nil"/>
              <w:bottom w:val="single" w:sz="4" w:space="0" w:color="auto"/>
              <w:right w:val="single" w:sz="4" w:space="0" w:color="auto"/>
            </w:tcBorders>
            <w:shd w:val="clear" w:color="000000" w:fill="F2F2F2"/>
            <w:vAlign w:val="center"/>
            <w:hideMark/>
          </w:tcPr>
          <w:p w14:paraId="7A47DFF4" w14:textId="77777777" w:rsidR="00AA1321" w:rsidRPr="006B60BF" w:rsidRDefault="00AA1321" w:rsidP="00AA1321">
            <w:pPr>
              <w:jc w:val="center"/>
              <w:rPr>
                <w:rFonts w:cs="Arial"/>
                <w:sz w:val="20"/>
              </w:rPr>
            </w:pPr>
            <w:r w:rsidRPr="006B60BF">
              <w:rPr>
                <w:rFonts w:cs="Arial"/>
                <w:sz w:val="20"/>
              </w:rPr>
              <w:t>Nature des travaux ou des mesures conservatoires</w:t>
            </w:r>
          </w:p>
        </w:tc>
        <w:tc>
          <w:tcPr>
            <w:tcW w:w="532" w:type="pct"/>
            <w:tcBorders>
              <w:top w:val="single" w:sz="4" w:space="0" w:color="auto"/>
              <w:left w:val="nil"/>
              <w:bottom w:val="single" w:sz="4" w:space="0" w:color="auto"/>
              <w:right w:val="single" w:sz="4" w:space="0" w:color="auto"/>
            </w:tcBorders>
            <w:shd w:val="clear" w:color="000000" w:fill="F2F2F2"/>
            <w:vAlign w:val="center"/>
            <w:hideMark/>
          </w:tcPr>
          <w:p w14:paraId="3267939F" w14:textId="77777777" w:rsidR="00AA1321" w:rsidRPr="006B60BF" w:rsidRDefault="00AA1321" w:rsidP="00AA1321">
            <w:pPr>
              <w:jc w:val="center"/>
              <w:rPr>
                <w:rFonts w:cs="Arial"/>
                <w:sz w:val="20"/>
              </w:rPr>
            </w:pPr>
            <w:r w:rsidRPr="006B60BF">
              <w:rPr>
                <w:rFonts w:cs="Arial"/>
                <w:sz w:val="20"/>
              </w:rPr>
              <w:t>Dates des travaux ou des mesures conservatoires</w:t>
            </w:r>
          </w:p>
        </w:tc>
        <w:tc>
          <w:tcPr>
            <w:tcW w:w="496" w:type="pct"/>
            <w:tcBorders>
              <w:top w:val="single" w:sz="4" w:space="0" w:color="auto"/>
              <w:left w:val="nil"/>
              <w:bottom w:val="single" w:sz="4" w:space="0" w:color="auto"/>
              <w:right w:val="single" w:sz="4" w:space="0" w:color="auto"/>
            </w:tcBorders>
            <w:shd w:val="clear" w:color="000000" w:fill="F2F2F2"/>
            <w:vAlign w:val="center"/>
            <w:hideMark/>
          </w:tcPr>
          <w:p w14:paraId="4A96F787" w14:textId="77777777" w:rsidR="00AA1321" w:rsidRPr="006B60BF" w:rsidRDefault="00AA1321" w:rsidP="00AA1321">
            <w:pPr>
              <w:jc w:val="center"/>
              <w:rPr>
                <w:rFonts w:cs="Arial"/>
                <w:sz w:val="20"/>
              </w:rPr>
            </w:pPr>
            <w:r w:rsidRPr="006B60BF">
              <w:rPr>
                <w:rFonts w:cs="Arial"/>
                <w:sz w:val="20"/>
              </w:rPr>
              <w:t>Entreprises intervenantes</w:t>
            </w:r>
          </w:p>
        </w:tc>
        <w:tc>
          <w:tcPr>
            <w:tcW w:w="2333" w:type="pct"/>
            <w:tcBorders>
              <w:top w:val="single" w:sz="4" w:space="0" w:color="auto"/>
              <w:left w:val="nil"/>
              <w:bottom w:val="single" w:sz="4" w:space="0" w:color="auto"/>
              <w:right w:val="single" w:sz="4" w:space="0" w:color="auto"/>
            </w:tcBorders>
            <w:shd w:val="clear" w:color="000000" w:fill="F2F2F2"/>
            <w:vAlign w:val="center"/>
            <w:hideMark/>
          </w:tcPr>
          <w:p w14:paraId="1CA2DBCC" w14:textId="77777777" w:rsidR="00AA1321" w:rsidRPr="006B60BF" w:rsidRDefault="00AA1321" w:rsidP="00AA1321">
            <w:pPr>
              <w:ind w:right="135"/>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AA1321" w14:paraId="151AEB6A" w14:textId="77777777" w:rsidTr="00AA1321">
        <w:trPr>
          <w:trHeight w:val="567"/>
        </w:trPr>
        <w:tc>
          <w:tcPr>
            <w:tcW w:w="511" w:type="pct"/>
            <w:tcBorders>
              <w:top w:val="nil"/>
              <w:left w:val="single" w:sz="4" w:space="0" w:color="auto"/>
              <w:bottom w:val="single" w:sz="4" w:space="0" w:color="auto"/>
              <w:right w:val="single" w:sz="4" w:space="0" w:color="auto"/>
            </w:tcBorders>
            <w:shd w:val="clear" w:color="auto" w:fill="auto"/>
            <w:vAlign w:val="center"/>
          </w:tcPr>
          <w:p w14:paraId="067D63F0" w14:textId="5468A156" w:rsidR="00AA1321" w:rsidRPr="00AA1321" w:rsidRDefault="00AA1321" w:rsidP="00AA1321">
            <w:pPr>
              <w:spacing w:before="60" w:after="60"/>
              <w:jc w:val="center"/>
              <w:rPr>
                <w:rFonts w:cs="Arial"/>
                <w:sz w:val="20"/>
              </w:rPr>
            </w:pPr>
            <w:r w:rsidRPr="00AA1321">
              <w:rPr>
                <w:rFonts w:cs="Arial"/>
                <w:sz w:val="20"/>
              </w:rPr>
              <w:t>Plaque d’égout de type amiante ciment</w:t>
            </w:r>
          </w:p>
        </w:tc>
        <w:tc>
          <w:tcPr>
            <w:tcW w:w="565" w:type="pct"/>
            <w:tcBorders>
              <w:top w:val="nil"/>
              <w:left w:val="single" w:sz="4" w:space="0" w:color="auto"/>
              <w:bottom w:val="single" w:sz="4" w:space="0" w:color="auto"/>
              <w:right w:val="single" w:sz="4" w:space="0" w:color="auto"/>
            </w:tcBorders>
            <w:shd w:val="clear" w:color="auto" w:fill="auto"/>
            <w:vAlign w:val="center"/>
          </w:tcPr>
          <w:p w14:paraId="136FAB42" w14:textId="4D025428" w:rsidR="00AA1321" w:rsidRPr="00AA1321" w:rsidRDefault="00AA1321" w:rsidP="00AA1321">
            <w:pPr>
              <w:spacing w:before="60" w:after="60"/>
              <w:jc w:val="center"/>
              <w:rPr>
                <w:rFonts w:cs="Arial"/>
                <w:sz w:val="20"/>
              </w:rPr>
            </w:pPr>
            <w:r w:rsidRPr="00AA1321">
              <w:rPr>
                <w:rFonts w:cs="Arial"/>
                <w:sz w:val="20"/>
              </w:rPr>
              <w:t>R-1 : LT905</w:t>
            </w:r>
          </w:p>
        </w:tc>
        <w:tc>
          <w:tcPr>
            <w:tcW w:w="563" w:type="pct"/>
            <w:tcBorders>
              <w:top w:val="nil"/>
              <w:left w:val="single" w:sz="4" w:space="0" w:color="auto"/>
              <w:bottom w:val="single" w:sz="4" w:space="0" w:color="auto"/>
              <w:right w:val="single" w:sz="4" w:space="0" w:color="auto"/>
            </w:tcBorders>
            <w:shd w:val="clear" w:color="auto" w:fill="auto"/>
            <w:vAlign w:val="center"/>
          </w:tcPr>
          <w:p w14:paraId="3E09B7E0" w14:textId="6D635C4B" w:rsidR="00AA1321" w:rsidRPr="006B60BF" w:rsidRDefault="00AA1321" w:rsidP="00AA1321">
            <w:pPr>
              <w:spacing w:before="60" w:after="60"/>
              <w:jc w:val="center"/>
              <w:rPr>
                <w:rFonts w:cs="Arial"/>
                <w:sz w:val="20"/>
              </w:rPr>
            </w:pPr>
            <w:r>
              <w:rPr>
                <w:rFonts w:cs="Arial"/>
                <w:sz w:val="20"/>
              </w:rPr>
              <w:t>Retrait</w:t>
            </w:r>
          </w:p>
        </w:tc>
        <w:tc>
          <w:tcPr>
            <w:tcW w:w="532" w:type="pct"/>
            <w:tcBorders>
              <w:top w:val="nil"/>
              <w:left w:val="single" w:sz="4" w:space="0" w:color="auto"/>
              <w:bottom w:val="single" w:sz="4" w:space="0" w:color="auto"/>
              <w:right w:val="single" w:sz="4" w:space="0" w:color="auto"/>
            </w:tcBorders>
            <w:shd w:val="clear" w:color="auto" w:fill="auto"/>
            <w:vAlign w:val="center"/>
          </w:tcPr>
          <w:p w14:paraId="15DFEF5C" w14:textId="17D89A51" w:rsidR="00AA1321" w:rsidRPr="006B60BF" w:rsidRDefault="00AA1321" w:rsidP="00AA1321">
            <w:pPr>
              <w:spacing w:before="60" w:after="60"/>
              <w:jc w:val="center"/>
              <w:rPr>
                <w:rFonts w:cs="Arial"/>
                <w:sz w:val="20"/>
              </w:rPr>
            </w:pPr>
            <w:r>
              <w:rPr>
                <w:rFonts w:cs="Arial"/>
                <w:sz w:val="20"/>
              </w:rPr>
              <w:t>Non communiqué</w:t>
            </w:r>
          </w:p>
        </w:tc>
        <w:tc>
          <w:tcPr>
            <w:tcW w:w="496" w:type="pct"/>
            <w:tcBorders>
              <w:top w:val="nil"/>
              <w:left w:val="single" w:sz="4" w:space="0" w:color="auto"/>
              <w:bottom w:val="single" w:sz="4" w:space="0" w:color="auto"/>
              <w:right w:val="single" w:sz="4" w:space="0" w:color="auto"/>
            </w:tcBorders>
            <w:shd w:val="clear" w:color="auto" w:fill="auto"/>
            <w:vAlign w:val="center"/>
          </w:tcPr>
          <w:p w14:paraId="4AEE4DE0" w14:textId="2A9C57EB" w:rsidR="00AA1321" w:rsidRPr="006B60BF" w:rsidRDefault="00AA1321" w:rsidP="00AA1321">
            <w:pPr>
              <w:spacing w:before="60" w:after="60"/>
              <w:jc w:val="center"/>
              <w:rPr>
                <w:rFonts w:cs="Arial"/>
                <w:sz w:val="20"/>
              </w:rPr>
            </w:pPr>
            <w:r>
              <w:rPr>
                <w:rFonts w:cs="Arial"/>
                <w:sz w:val="20"/>
              </w:rPr>
              <w:t>Non communiqué</w:t>
            </w:r>
          </w:p>
        </w:tc>
        <w:tc>
          <w:tcPr>
            <w:tcW w:w="2333" w:type="pct"/>
            <w:tcBorders>
              <w:top w:val="nil"/>
              <w:left w:val="single" w:sz="4" w:space="0" w:color="auto"/>
              <w:bottom w:val="single" w:sz="4" w:space="0" w:color="auto"/>
              <w:right w:val="single" w:sz="4" w:space="0" w:color="auto"/>
            </w:tcBorders>
            <w:shd w:val="clear" w:color="auto" w:fill="auto"/>
            <w:vAlign w:val="center"/>
          </w:tcPr>
          <w:p w14:paraId="332E5FB8" w14:textId="4AE59655" w:rsidR="00AA1321" w:rsidRPr="006B60BF" w:rsidRDefault="00AA1321" w:rsidP="00AA1321">
            <w:pPr>
              <w:spacing w:before="60" w:after="60"/>
              <w:jc w:val="center"/>
              <w:rPr>
                <w:rFonts w:cs="Arial"/>
                <w:sz w:val="20"/>
              </w:rPr>
            </w:pPr>
            <w:r>
              <w:rPr>
                <w:rFonts w:cs="Arial"/>
                <w:sz w:val="20"/>
              </w:rPr>
              <w:t>Non communiqué</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30"/>
          <w:footerReference w:type="default" r:id="rId31"/>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3" w:name="_Toc29391247"/>
      <w:r w:rsidRPr="0016663B">
        <w:lastRenderedPageBreak/>
        <w:t xml:space="preserve">7. </w:t>
      </w:r>
      <w:r w:rsidR="00611A33" w:rsidRPr="0016663B">
        <w:t>Les recommandations générales de sécurité</w:t>
      </w:r>
      <w:bookmarkEnd w:id="23"/>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32"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33"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34"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35"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36"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37"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38"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39"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40"/>
          <w:footerReference w:type="default" r:id="rId41"/>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4" w:name="_Toc29391248"/>
      <w:r w:rsidRPr="0016663B">
        <w:lastRenderedPageBreak/>
        <w:t xml:space="preserve">8. </w:t>
      </w:r>
      <w:r w:rsidR="00611A33" w:rsidRPr="0016663B">
        <w:t>Plans et/ou photos et/ou croquis</w:t>
      </w:r>
      <w:bookmarkEnd w:id="24"/>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0332EC2D" w14:textId="77777777" w:rsidR="00AA1321" w:rsidRDefault="00AA1321" w:rsidP="002D0155">
      <w:pPr>
        <w:jc w:val="center"/>
        <w:rPr>
          <w:rFonts w:cs="Arial"/>
        </w:rPr>
        <w:sectPr w:rsidR="00AA1321" w:rsidSect="00EE4975">
          <w:headerReference w:type="default" r:id="rId42"/>
          <w:footerReference w:type="default" r:id="rId43"/>
          <w:pgSz w:w="23814" w:h="16839" w:orient="landscape" w:code="8"/>
          <w:pgMar w:top="720" w:right="2149" w:bottom="720" w:left="1559" w:header="567" w:footer="567" w:gutter="0"/>
          <w:cols w:space="720"/>
          <w:docGrid w:linePitch="299"/>
        </w:sectPr>
      </w:pPr>
    </w:p>
    <w:p w14:paraId="72591D67" w14:textId="6011A756" w:rsidR="00FE7447" w:rsidRDefault="004B4158" w:rsidP="002D0155">
      <w:pPr>
        <w:jc w:val="center"/>
        <w:rPr>
          <w:rFonts w:cs="Arial"/>
        </w:rPr>
      </w:pPr>
      <w:r>
        <w:rPr>
          <w:rFonts w:cs="Arial"/>
        </w:rPr>
        <w:lastRenderedPageBreak/>
        <w:pict w14:anchorId="7BFA7B9B">
          <v:shape id="_x0000_i1033" type="#_x0000_t75" style="width:1005pt;height:706.5pt">
            <v:imagedata r:id="rId44" o:title="R-&amp; DTA"/>
          </v:shape>
        </w:pict>
      </w:r>
    </w:p>
    <w:p w14:paraId="7FAF604A" w14:textId="77777777" w:rsidR="00AA1321" w:rsidRDefault="00AA1321" w:rsidP="002D0155">
      <w:pPr>
        <w:jc w:val="center"/>
        <w:rPr>
          <w:rFonts w:cs="Arial"/>
        </w:rPr>
        <w:sectPr w:rsidR="00AA1321" w:rsidSect="00EE4975">
          <w:pgSz w:w="23814" w:h="16839" w:orient="landscape" w:code="8"/>
          <w:pgMar w:top="720" w:right="2149" w:bottom="720" w:left="1559" w:header="567" w:footer="567" w:gutter="0"/>
          <w:cols w:space="720"/>
          <w:docGrid w:linePitch="299"/>
        </w:sectPr>
      </w:pPr>
    </w:p>
    <w:p w14:paraId="5DB09CA3" w14:textId="77777777" w:rsidR="00AA1321" w:rsidRDefault="004B4158" w:rsidP="002D0155">
      <w:pPr>
        <w:jc w:val="center"/>
        <w:rPr>
          <w:rFonts w:cs="Arial"/>
        </w:rPr>
        <w:sectPr w:rsidR="00AA1321" w:rsidSect="00EE4975">
          <w:pgSz w:w="23814" w:h="16839" w:orient="landscape" w:code="8"/>
          <w:pgMar w:top="720" w:right="2149" w:bottom="720" w:left="1559" w:header="567" w:footer="567" w:gutter="0"/>
          <w:cols w:space="720"/>
          <w:docGrid w:linePitch="299"/>
        </w:sectPr>
      </w:pPr>
      <w:r>
        <w:rPr>
          <w:rFonts w:cs="Arial"/>
        </w:rPr>
        <w:lastRenderedPageBreak/>
        <w:pict w14:anchorId="5F98DD81">
          <v:shape id="_x0000_i1034" type="#_x0000_t75" style="width:1005pt;height:620pt">
            <v:imagedata r:id="rId45" o:title="RDC DTA"/>
          </v:shape>
        </w:pict>
      </w:r>
    </w:p>
    <w:p w14:paraId="02896A43" w14:textId="77777777" w:rsidR="00AA1321" w:rsidRDefault="004B4158" w:rsidP="002D0155">
      <w:pPr>
        <w:jc w:val="center"/>
        <w:rPr>
          <w:rFonts w:cs="Arial"/>
        </w:rPr>
        <w:sectPr w:rsidR="00AA1321" w:rsidSect="00EE4975">
          <w:pgSz w:w="23814" w:h="16839" w:orient="landscape" w:code="8"/>
          <w:pgMar w:top="720" w:right="2149" w:bottom="720" w:left="1559" w:header="567" w:footer="567" w:gutter="0"/>
          <w:cols w:space="720"/>
          <w:docGrid w:linePitch="299"/>
        </w:sectPr>
      </w:pPr>
      <w:r>
        <w:rPr>
          <w:rFonts w:cs="Arial"/>
        </w:rPr>
        <w:lastRenderedPageBreak/>
        <w:pict w14:anchorId="774D2606">
          <v:shape id="_x0000_i1035" type="#_x0000_t75" style="width:1005pt;height:620pt">
            <v:imagedata r:id="rId46" o:title="R+1"/>
          </v:shape>
        </w:pict>
      </w:r>
    </w:p>
    <w:p w14:paraId="72591D68" w14:textId="25A4F16C" w:rsidR="00D37598" w:rsidRDefault="004B4158" w:rsidP="002D0155">
      <w:pPr>
        <w:jc w:val="center"/>
        <w:rPr>
          <w:rFonts w:cs="Arial"/>
        </w:rPr>
      </w:pPr>
      <w:r>
        <w:rPr>
          <w:rFonts w:cs="Arial"/>
        </w:rPr>
        <w:lastRenderedPageBreak/>
        <w:pict w14:anchorId="2793FE2B">
          <v:shape id="_x0000_i1036" type="#_x0000_t75" style="width:1004.5pt;height:619.5pt">
            <v:imagedata r:id="rId47" o:title="TOITURE"/>
          </v:shape>
        </w:pict>
      </w:r>
    </w:p>
    <w:sectPr w:rsidR="00D37598" w:rsidSect="00EE4975">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89C599" w14:textId="77777777" w:rsidR="007B70A0" w:rsidRDefault="007B70A0">
      <w:r>
        <w:separator/>
      </w:r>
    </w:p>
  </w:endnote>
  <w:endnote w:type="continuationSeparator" w:id="0">
    <w:p w14:paraId="57D05519" w14:textId="77777777" w:rsidR="007B70A0" w:rsidRDefault="007B70A0">
      <w:r>
        <w:continuationSeparator/>
      </w:r>
    </w:p>
  </w:endnote>
  <w:endnote w:type="continuationNotice" w:id="1">
    <w:p w14:paraId="15710982" w14:textId="77777777" w:rsidR="007B70A0" w:rsidRDefault="007B70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E45C57" w:rsidRPr="00785C42" w14:paraId="72591D75" w14:textId="77777777" w:rsidTr="00942EA3">
      <w:trPr>
        <w:trHeight w:val="248"/>
      </w:trPr>
      <w:tc>
        <w:tcPr>
          <w:tcW w:w="5000" w:type="pct"/>
          <w:gridSpan w:val="3"/>
          <w:vAlign w:val="center"/>
        </w:tcPr>
        <w:p w14:paraId="72591D74" w14:textId="17F71B70" w:rsidR="00E45C57" w:rsidRPr="001512A2" w:rsidRDefault="00E45C5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07_19_ STAPS CAMPUS TERTRE</w:t>
              </w:r>
            </w:sdtContent>
          </w:sdt>
        </w:p>
      </w:tc>
    </w:tr>
    <w:tr w:rsidR="00E45C57" w:rsidRPr="00785C42" w14:paraId="72591D79" w14:textId="77777777" w:rsidTr="00942EA3">
      <w:trPr>
        <w:trHeight w:val="269"/>
      </w:trPr>
      <w:tc>
        <w:tcPr>
          <w:tcW w:w="1666" w:type="pct"/>
          <w:vAlign w:val="center"/>
        </w:tcPr>
        <w:p w14:paraId="72591D76" w14:textId="77777777" w:rsidR="00E45C57" w:rsidRPr="001512A2" w:rsidRDefault="00E45C57"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E45C57" w:rsidRPr="001512A2" w:rsidRDefault="00E45C5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B4158">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B4158">
            <w:rPr>
              <w:rFonts w:cs="Arial"/>
              <w:b/>
              <w:bCs/>
              <w:noProof/>
              <w:sz w:val="16"/>
              <w:szCs w:val="16"/>
            </w:rPr>
            <w:t>33</w:t>
          </w:r>
          <w:r w:rsidRPr="00DB76CA">
            <w:rPr>
              <w:rFonts w:cs="Arial"/>
              <w:b/>
              <w:bCs/>
              <w:sz w:val="16"/>
              <w:szCs w:val="16"/>
            </w:rPr>
            <w:fldChar w:fldCharType="end"/>
          </w:r>
        </w:p>
      </w:tc>
      <w:tc>
        <w:tcPr>
          <w:tcW w:w="1667" w:type="pct"/>
          <w:vAlign w:val="center"/>
        </w:tcPr>
        <w:p w14:paraId="72591D78" w14:textId="6221FA0D" w:rsidR="00E45C57" w:rsidRPr="001512A2" w:rsidRDefault="00E45C5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rPr>
                <w:rStyle w:val="Numrodepage"/>
              </w:rPr>
            </w:sdtEndPr>
            <w:sdtContent>
              <w:r>
                <w:rPr>
                  <w:rStyle w:val="Numrodepage"/>
                  <w:sz w:val="16"/>
                  <w:szCs w:val="16"/>
                </w:rPr>
                <w:t>17/06/2021</w:t>
              </w:r>
            </w:sdtContent>
          </w:sdt>
        </w:p>
      </w:tc>
    </w:tr>
  </w:tbl>
  <w:p w14:paraId="72591D7A" w14:textId="77777777" w:rsidR="00E45C57" w:rsidRDefault="00E45C57">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E45C57" w:rsidRPr="00785C42" w14:paraId="72591D82" w14:textId="77777777" w:rsidTr="00942EA3">
      <w:trPr>
        <w:trHeight w:val="248"/>
      </w:trPr>
      <w:tc>
        <w:tcPr>
          <w:tcW w:w="5000" w:type="pct"/>
          <w:gridSpan w:val="3"/>
          <w:vAlign w:val="center"/>
        </w:tcPr>
        <w:p w14:paraId="72591D81" w14:textId="01F6B166" w:rsidR="00E45C57" w:rsidRPr="001512A2" w:rsidRDefault="00E45C57"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07_19_ STAPS CAMPUS TERTRE</w:t>
              </w:r>
            </w:sdtContent>
          </w:sdt>
        </w:p>
      </w:tc>
    </w:tr>
    <w:tr w:rsidR="00E45C57" w:rsidRPr="00785C42" w14:paraId="72591D86" w14:textId="77777777" w:rsidTr="00942EA3">
      <w:trPr>
        <w:trHeight w:val="269"/>
      </w:trPr>
      <w:tc>
        <w:tcPr>
          <w:tcW w:w="1666" w:type="pct"/>
          <w:vAlign w:val="center"/>
        </w:tcPr>
        <w:p w14:paraId="72591D83" w14:textId="77777777" w:rsidR="00E45C57" w:rsidRPr="001512A2" w:rsidRDefault="00E45C57"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E45C57" w:rsidRPr="001512A2" w:rsidRDefault="00E45C57"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B4158">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B4158">
            <w:rPr>
              <w:rFonts w:cs="Arial"/>
              <w:b/>
              <w:bCs/>
              <w:noProof/>
              <w:sz w:val="16"/>
              <w:szCs w:val="16"/>
            </w:rPr>
            <w:t>33</w:t>
          </w:r>
          <w:r w:rsidRPr="00DB76CA">
            <w:rPr>
              <w:rFonts w:cs="Arial"/>
              <w:b/>
              <w:bCs/>
              <w:sz w:val="16"/>
              <w:szCs w:val="16"/>
            </w:rPr>
            <w:fldChar w:fldCharType="end"/>
          </w:r>
        </w:p>
      </w:tc>
      <w:tc>
        <w:tcPr>
          <w:tcW w:w="1667" w:type="pct"/>
          <w:vAlign w:val="center"/>
        </w:tcPr>
        <w:p w14:paraId="72591D85" w14:textId="357CAA50" w:rsidR="00E45C57" w:rsidRPr="001512A2" w:rsidRDefault="00E45C57"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rPr>
                <w:rStyle w:val="Numrodepage"/>
              </w:rPr>
            </w:sdtEndPr>
            <w:sdtContent>
              <w:r>
                <w:rPr>
                  <w:rStyle w:val="Numrodepage"/>
                  <w:sz w:val="16"/>
                  <w:szCs w:val="16"/>
                </w:rPr>
                <w:t>17/06/2021</w:t>
              </w:r>
            </w:sdtContent>
          </w:sdt>
        </w:p>
      </w:tc>
    </w:tr>
  </w:tbl>
  <w:p w14:paraId="72591D87" w14:textId="77777777" w:rsidR="00E45C57" w:rsidRDefault="00E45C57"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E45C57" w:rsidRPr="00785C42" w14:paraId="72591D95" w14:textId="77777777" w:rsidTr="00942EA3">
      <w:trPr>
        <w:trHeight w:val="248"/>
      </w:trPr>
      <w:tc>
        <w:tcPr>
          <w:tcW w:w="5000" w:type="pct"/>
          <w:gridSpan w:val="3"/>
          <w:vAlign w:val="center"/>
        </w:tcPr>
        <w:p w14:paraId="72591D94" w14:textId="5E142E4C" w:rsidR="00E45C57" w:rsidRPr="001512A2" w:rsidRDefault="00E45C5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07_19_ STAPS CAMPUS TERTRE</w:t>
              </w:r>
            </w:sdtContent>
          </w:sdt>
        </w:p>
      </w:tc>
    </w:tr>
    <w:tr w:rsidR="00E45C57" w:rsidRPr="00785C42" w14:paraId="72591D99" w14:textId="77777777" w:rsidTr="00942EA3">
      <w:trPr>
        <w:trHeight w:val="269"/>
      </w:trPr>
      <w:tc>
        <w:tcPr>
          <w:tcW w:w="1658" w:type="pct"/>
          <w:vAlign w:val="center"/>
        </w:tcPr>
        <w:p w14:paraId="72591D96" w14:textId="77777777" w:rsidR="00E45C57" w:rsidRPr="001512A2" w:rsidRDefault="00E45C57"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E45C57" w:rsidRPr="001512A2" w:rsidRDefault="00E45C5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B4158">
            <w:rPr>
              <w:rFonts w:cs="Arial"/>
              <w:b/>
              <w:bCs/>
              <w:noProof/>
              <w:sz w:val="16"/>
              <w:szCs w:val="16"/>
            </w:rPr>
            <w:t>20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B4158">
            <w:rPr>
              <w:rFonts w:cs="Arial"/>
              <w:b/>
              <w:bCs/>
              <w:noProof/>
              <w:sz w:val="16"/>
              <w:szCs w:val="16"/>
            </w:rPr>
            <w:t>33</w:t>
          </w:r>
          <w:r w:rsidRPr="00DB76CA">
            <w:rPr>
              <w:rFonts w:cs="Arial"/>
              <w:b/>
              <w:bCs/>
              <w:sz w:val="16"/>
              <w:szCs w:val="16"/>
            </w:rPr>
            <w:fldChar w:fldCharType="end"/>
          </w:r>
        </w:p>
      </w:tc>
      <w:tc>
        <w:tcPr>
          <w:tcW w:w="1683" w:type="pct"/>
          <w:vAlign w:val="center"/>
        </w:tcPr>
        <w:p w14:paraId="72591D98" w14:textId="723292FC" w:rsidR="00E45C57" w:rsidRPr="001512A2" w:rsidRDefault="00E45C5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rPr>
                <w:rStyle w:val="Numrodepage"/>
              </w:rPr>
            </w:sdtEndPr>
            <w:sdtContent>
              <w:r>
                <w:rPr>
                  <w:rStyle w:val="Numrodepage"/>
                  <w:sz w:val="16"/>
                  <w:szCs w:val="16"/>
                </w:rPr>
                <w:t>17/06/2021</w:t>
              </w:r>
            </w:sdtContent>
          </w:sdt>
        </w:p>
      </w:tc>
    </w:tr>
  </w:tbl>
  <w:p w14:paraId="72591D9A" w14:textId="77777777" w:rsidR="00E45C57" w:rsidRDefault="00E45C57">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E45C57" w:rsidRPr="00785C42" w14:paraId="72591DA2" w14:textId="77777777" w:rsidTr="00942EA3">
      <w:trPr>
        <w:trHeight w:val="248"/>
      </w:trPr>
      <w:tc>
        <w:tcPr>
          <w:tcW w:w="5000" w:type="pct"/>
          <w:gridSpan w:val="3"/>
          <w:vAlign w:val="center"/>
        </w:tcPr>
        <w:p w14:paraId="72591DA1" w14:textId="75A4B2E4" w:rsidR="00E45C57" w:rsidRPr="001512A2" w:rsidRDefault="00E45C5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07_19_ STAPS CAMPUS TERTRE</w:t>
              </w:r>
            </w:sdtContent>
          </w:sdt>
        </w:p>
      </w:tc>
    </w:tr>
    <w:tr w:rsidR="00E45C57" w:rsidRPr="00785C42" w14:paraId="72591DA6" w14:textId="77777777" w:rsidTr="00942EA3">
      <w:trPr>
        <w:trHeight w:val="269"/>
      </w:trPr>
      <w:tc>
        <w:tcPr>
          <w:tcW w:w="1666" w:type="pct"/>
          <w:vAlign w:val="center"/>
        </w:tcPr>
        <w:p w14:paraId="72591DA3" w14:textId="77777777" w:rsidR="00E45C57" w:rsidRPr="001512A2" w:rsidRDefault="00E45C57"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E45C57" w:rsidRPr="001512A2" w:rsidRDefault="00E45C5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B4158">
            <w:rPr>
              <w:rFonts w:cs="Arial"/>
              <w:b/>
              <w:bCs/>
              <w:noProof/>
              <w:sz w:val="16"/>
              <w:szCs w:val="16"/>
            </w:rPr>
            <w:t>28</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B4158">
            <w:rPr>
              <w:rFonts w:cs="Arial"/>
              <w:b/>
              <w:bCs/>
              <w:noProof/>
              <w:sz w:val="16"/>
              <w:szCs w:val="16"/>
            </w:rPr>
            <w:t>29</w:t>
          </w:r>
          <w:r w:rsidRPr="00DB76CA">
            <w:rPr>
              <w:rFonts w:cs="Arial"/>
              <w:b/>
              <w:bCs/>
              <w:sz w:val="16"/>
              <w:szCs w:val="16"/>
            </w:rPr>
            <w:fldChar w:fldCharType="end"/>
          </w:r>
        </w:p>
      </w:tc>
      <w:tc>
        <w:tcPr>
          <w:tcW w:w="1667" w:type="pct"/>
          <w:vAlign w:val="center"/>
        </w:tcPr>
        <w:p w14:paraId="72591DA5" w14:textId="6A7193F2" w:rsidR="00E45C57" w:rsidRPr="001512A2" w:rsidRDefault="00E45C57"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rPr>
                <w:rStyle w:val="Numrodepage"/>
              </w:rPr>
            </w:sdtEndPr>
            <w:sdtContent>
              <w:r>
                <w:rPr>
                  <w:rStyle w:val="Numrodepage"/>
                  <w:sz w:val="16"/>
                  <w:szCs w:val="16"/>
                </w:rPr>
                <w:t>17/06/2021</w:t>
              </w:r>
            </w:sdtContent>
          </w:sdt>
        </w:p>
      </w:tc>
    </w:tr>
  </w:tbl>
  <w:p w14:paraId="72591DA7" w14:textId="77777777" w:rsidR="00E45C57" w:rsidRDefault="00E45C57">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E45C57" w:rsidRPr="00785C42" w14:paraId="72591DAF" w14:textId="77777777" w:rsidTr="00942EA3">
      <w:trPr>
        <w:trHeight w:val="248"/>
      </w:trPr>
      <w:tc>
        <w:tcPr>
          <w:tcW w:w="5000" w:type="pct"/>
          <w:gridSpan w:val="3"/>
          <w:vAlign w:val="center"/>
        </w:tcPr>
        <w:p w14:paraId="72591DAE" w14:textId="0F805F9C" w:rsidR="00E45C57" w:rsidRPr="001512A2" w:rsidRDefault="00E45C57"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Pr>
                  <w:rFonts w:cs="Arial"/>
                  <w:sz w:val="16"/>
                </w:rPr>
                <w:t>07_19_ STAPS CAMPUS TERTRE</w:t>
              </w:r>
            </w:sdtContent>
          </w:sdt>
        </w:p>
      </w:tc>
    </w:tr>
    <w:tr w:rsidR="00E45C57" w:rsidRPr="00785C42" w14:paraId="72591DB3" w14:textId="77777777" w:rsidTr="006A3CDD">
      <w:trPr>
        <w:trHeight w:val="269"/>
      </w:trPr>
      <w:tc>
        <w:tcPr>
          <w:tcW w:w="1693" w:type="pct"/>
          <w:vAlign w:val="center"/>
        </w:tcPr>
        <w:p w14:paraId="72591DB0" w14:textId="77777777" w:rsidR="00E45C57" w:rsidRPr="001512A2" w:rsidRDefault="00E45C57"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E45C57" w:rsidRPr="001512A2" w:rsidRDefault="00E45C57"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4B4158">
            <w:rPr>
              <w:rFonts w:cs="Arial"/>
              <w:b/>
              <w:bCs/>
              <w:noProof/>
              <w:sz w:val="16"/>
              <w:szCs w:val="16"/>
            </w:rPr>
            <w:t>33</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4B4158">
            <w:rPr>
              <w:rFonts w:cs="Arial"/>
              <w:b/>
              <w:bCs/>
              <w:noProof/>
              <w:sz w:val="16"/>
              <w:szCs w:val="16"/>
            </w:rPr>
            <w:t>33</w:t>
          </w:r>
          <w:r w:rsidRPr="00DB76CA">
            <w:rPr>
              <w:rFonts w:cs="Arial"/>
              <w:b/>
              <w:bCs/>
              <w:sz w:val="16"/>
              <w:szCs w:val="16"/>
            </w:rPr>
            <w:fldChar w:fldCharType="end"/>
          </w:r>
        </w:p>
      </w:tc>
      <w:tc>
        <w:tcPr>
          <w:tcW w:w="1717" w:type="pct"/>
          <w:vAlign w:val="center"/>
        </w:tcPr>
        <w:p w14:paraId="72591DB2" w14:textId="27CC7897" w:rsidR="00E45C57" w:rsidRPr="001512A2" w:rsidRDefault="00E45C57"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6-17T00:00:00Z">
                <w:dateFormat w:val="dd/MM/yyyy"/>
                <w:lid w:val="fr-FR"/>
                <w:storeMappedDataAs w:val="dateTime"/>
                <w:calendar w:val="gregorian"/>
              </w:date>
            </w:sdtPr>
            <w:sdtEndPr>
              <w:rPr>
                <w:rStyle w:val="Numrodepage"/>
              </w:rPr>
            </w:sdtEndPr>
            <w:sdtContent>
              <w:r>
                <w:rPr>
                  <w:rStyle w:val="Numrodepage"/>
                  <w:sz w:val="16"/>
                  <w:szCs w:val="16"/>
                </w:rPr>
                <w:t>17/06/2021</w:t>
              </w:r>
            </w:sdtContent>
          </w:sdt>
        </w:p>
      </w:tc>
    </w:tr>
  </w:tbl>
  <w:p w14:paraId="72591DB4" w14:textId="77777777" w:rsidR="00E45C57" w:rsidRDefault="00E45C57">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EADB9D" w14:textId="77777777" w:rsidR="007B70A0" w:rsidRDefault="007B70A0">
      <w:r>
        <w:separator/>
      </w:r>
    </w:p>
  </w:footnote>
  <w:footnote w:type="continuationSeparator" w:id="0">
    <w:p w14:paraId="79515EB2" w14:textId="77777777" w:rsidR="007B70A0" w:rsidRDefault="007B70A0">
      <w:r>
        <w:continuationSeparator/>
      </w:r>
    </w:p>
  </w:footnote>
  <w:footnote w:type="continuationNotice" w:id="1">
    <w:p w14:paraId="4ED8FDE2" w14:textId="77777777" w:rsidR="007B70A0" w:rsidRDefault="007B70A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E45C57" w14:paraId="72591D72" w14:textId="77777777" w:rsidTr="002B04B2">
      <w:trPr>
        <w:trHeight w:val="848"/>
      </w:trPr>
      <w:tc>
        <w:tcPr>
          <w:tcW w:w="9487" w:type="dxa"/>
        </w:tcPr>
        <w:p w14:paraId="72591D71" w14:textId="77777777" w:rsidR="00E45C57" w:rsidRDefault="00E45C57"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E45C57" w:rsidRDefault="00E45C57"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E45C57" w:rsidRDefault="00E45C57">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E45C57" w:rsidRDefault="00E45C57">
    <w:pPr>
      <w:pStyle w:val="En-tte"/>
    </w:pPr>
  </w:p>
  <w:p w14:paraId="72591D7D" w14:textId="77777777" w:rsidR="00E45C57" w:rsidRDefault="00E45C57">
    <w:pPr>
      <w:pStyle w:val="En-tte"/>
    </w:pPr>
  </w:p>
  <w:p w14:paraId="72591D7E" w14:textId="77777777" w:rsidR="00E45C57" w:rsidRDefault="00E45C57">
    <w:pPr>
      <w:pStyle w:val="En-tte"/>
    </w:pPr>
  </w:p>
  <w:p w14:paraId="72591D7F" w14:textId="77777777" w:rsidR="00E45C57" w:rsidRDefault="00E45C57">
    <w:pPr>
      <w:pStyle w:val="En-tte"/>
    </w:pPr>
  </w:p>
  <w:p w14:paraId="72591D80" w14:textId="77777777" w:rsidR="00E45C57" w:rsidRDefault="00E45C5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E45C57" w14:paraId="72591D8C" w14:textId="77777777" w:rsidTr="008F6479">
      <w:trPr>
        <w:trHeight w:val="990"/>
      </w:trPr>
      <w:tc>
        <w:tcPr>
          <w:tcW w:w="1413" w:type="dxa"/>
        </w:tcPr>
        <w:p w14:paraId="72591D88" w14:textId="77777777" w:rsidR="00E45C57" w:rsidRDefault="00E45C57"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E45C57" w:rsidRPr="00F65788" w:rsidRDefault="00E45C57" w:rsidP="00F65788">
          <w:pPr>
            <w:jc w:val="center"/>
            <w:rPr>
              <w:b/>
              <w:sz w:val="24"/>
              <w:szCs w:val="24"/>
            </w:rPr>
          </w:pPr>
          <w:r w:rsidRPr="00F65788">
            <w:rPr>
              <w:b/>
              <w:sz w:val="24"/>
              <w:szCs w:val="24"/>
            </w:rPr>
            <w:t>FICHE RECAPITULATIVE DU DOSSIER TECHNIQUE AMIANTE</w:t>
          </w:r>
        </w:p>
        <w:p w14:paraId="72591D8A" w14:textId="77777777" w:rsidR="00E45C57" w:rsidRDefault="00E45C57" w:rsidP="007C5807">
          <w:pPr>
            <w:jc w:val="center"/>
            <w:rPr>
              <w:b/>
              <w:sz w:val="24"/>
              <w:szCs w:val="24"/>
            </w:rPr>
          </w:pPr>
          <w:r w:rsidRPr="00F6528A">
            <w:rPr>
              <w:b/>
              <w:sz w:val="24"/>
              <w:szCs w:val="24"/>
            </w:rPr>
            <w:t xml:space="preserve">Article R 1334-29-5 du Code de la Santé Publique </w:t>
          </w:r>
        </w:p>
        <w:p w14:paraId="72591D8B" w14:textId="77777777" w:rsidR="00E45C57" w:rsidRPr="007C5807" w:rsidRDefault="00E45C57" w:rsidP="007C5807">
          <w:pPr>
            <w:jc w:val="center"/>
            <w:rPr>
              <w:b/>
              <w:sz w:val="36"/>
            </w:rPr>
          </w:pPr>
          <w:r w:rsidRPr="00F6528A">
            <w:rPr>
              <w:b/>
              <w:sz w:val="24"/>
              <w:szCs w:val="24"/>
            </w:rPr>
            <w:t>Arrêté du 21.12.2012</w:t>
          </w:r>
        </w:p>
      </w:tc>
    </w:tr>
  </w:tbl>
  <w:p w14:paraId="72591D8D" w14:textId="77777777" w:rsidR="00E45C57" w:rsidRPr="00F65788" w:rsidRDefault="00E45C57"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E45C57" w14:paraId="72591D92" w14:textId="77777777" w:rsidTr="008F6479">
      <w:trPr>
        <w:trHeight w:val="990"/>
      </w:trPr>
      <w:tc>
        <w:tcPr>
          <w:tcW w:w="1418" w:type="dxa"/>
        </w:tcPr>
        <w:p w14:paraId="72591D8E" w14:textId="77777777" w:rsidR="00E45C57" w:rsidRDefault="00E45C57"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E45C57" w:rsidRDefault="00E45C57" w:rsidP="008F6479">
          <w:pPr>
            <w:jc w:val="center"/>
            <w:rPr>
              <w:b/>
              <w:sz w:val="24"/>
              <w:szCs w:val="24"/>
            </w:rPr>
          </w:pPr>
          <w:r w:rsidRPr="00BB1F8E">
            <w:rPr>
              <w:b/>
              <w:sz w:val="24"/>
              <w:szCs w:val="24"/>
            </w:rPr>
            <w:t xml:space="preserve">FICHE RECAPITULATIVE DU DOSSIER TECHNIQUE AMIANTE </w:t>
          </w:r>
        </w:p>
        <w:p w14:paraId="72591D90" w14:textId="77777777" w:rsidR="00E45C57" w:rsidRDefault="00E45C57" w:rsidP="008F6479">
          <w:pPr>
            <w:jc w:val="center"/>
            <w:rPr>
              <w:b/>
              <w:sz w:val="24"/>
              <w:szCs w:val="24"/>
            </w:rPr>
          </w:pPr>
          <w:r w:rsidRPr="00F6528A">
            <w:rPr>
              <w:b/>
              <w:sz w:val="24"/>
              <w:szCs w:val="24"/>
            </w:rPr>
            <w:t xml:space="preserve">Article R 1334-29-5 du Code de la Santé Publique </w:t>
          </w:r>
        </w:p>
        <w:p w14:paraId="72591D91" w14:textId="77777777" w:rsidR="00E45C57" w:rsidRPr="007C5807" w:rsidRDefault="00E45C57" w:rsidP="008F6479">
          <w:pPr>
            <w:jc w:val="center"/>
            <w:rPr>
              <w:b/>
              <w:sz w:val="36"/>
            </w:rPr>
          </w:pPr>
          <w:r w:rsidRPr="00F6528A">
            <w:rPr>
              <w:b/>
              <w:sz w:val="24"/>
              <w:szCs w:val="24"/>
            </w:rPr>
            <w:t>Arrêté du 21.12.2012</w:t>
          </w:r>
        </w:p>
      </w:tc>
    </w:tr>
  </w:tbl>
  <w:p w14:paraId="72591D93" w14:textId="77777777" w:rsidR="00E45C57" w:rsidRDefault="00E45C57"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E45C57" w14:paraId="72591D9F" w14:textId="77777777" w:rsidTr="008F6479">
      <w:trPr>
        <w:trHeight w:val="990"/>
      </w:trPr>
      <w:tc>
        <w:tcPr>
          <w:tcW w:w="1413" w:type="dxa"/>
        </w:tcPr>
        <w:p w14:paraId="72591D9B" w14:textId="77777777" w:rsidR="00E45C57" w:rsidRDefault="00E45C57"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E45C57" w:rsidRDefault="00E45C57" w:rsidP="007C5807">
          <w:pPr>
            <w:jc w:val="center"/>
            <w:rPr>
              <w:b/>
              <w:sz w:val="24"/>
              <w:szCs w:val="24"/>
            </w:rPr>
          </w:pPr>
          <w:r w:rsidRPr="00BB1F8E">
            <w:rPr>
              <w:b/>
              <w:sz w:val="24"/>
              <w:szCs w:val="24"/>
            </w:rPr>
            <w:t xml:space="preserve">FICHE RECAPITULATIVE DU DOSSIER TECHNIQUE AMIANTE </w:t>
          </w:r>
        </w:p>
        <w:p w14:paraId="72591D9D" w14:textId="77777777" w:rsidR="00E45C57" w:rsidRDefault="00E45C57" w:rsidP="007C5807">
          <w:pPr>
            <w:jc w:val="center"/>
            <w:rPr>
              <w:b/>
              <w:sz w:val="24"/>
              <w:szCs w:val="24"/>
            </w:rPr>
          </w:pPr>
          <w:r w:rsidRPr="00F6528A">
            <w:rPr>
              <w:b/>
              <w:sz w:val="24"/>
              <w:szCs w:val="24"/>
            </w:rPr>
            <w:t xml:space="preserve">Article R 1334-29-5 du Code de la Santé Publique </w:t>
          </w:r>
        </w:p>
        <w:p w14:paraId="72591D9E" w14:textId="77777777" w:rsidR="00E45C57" w:rsidRPr="007C5807" w:rsidRDefault="00E45C57" w:rsidP="007C5807">
          <w:pPr>
            <w:jc w:val="center"/>
            <w:rPr>
              <w:b/>
              <w:sz w:val="36"/>
            </w:rPr>
          </w:pPr>
          <w:r w:rsidRPr="00F6528A">
            <w:rPr>
              <w:b/>
              <w:sz w:val="24"/>
              <w:szCs w:val="24"/>
            </w:rPr>
            <w:t>Arrêté du 21.12.2012</w:t>
          </w:r>
        </w:p>
      </w:tc>
    </w:tr>
  </w:tbl>
  <w:p w14:paraId="72591DA0" w14:textId="77777777" w:rsidR="00E45C57" w:rsidRDefault="00E45C57"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E45C57" w14:paraId="72591DAC" w14:textId="77777777" w:rsidTr="008F6479">
      <w:trPr>
        <w:trHeight w:val="990"/>
      </w:trPr>
      <w:tc>
        <w:tcPr>
          <w:tcW w:w="1418" w:type="dxa"/>
        </w:tcPr>
        <w:p w14:paraId="72591DA8" w14:textId="77777777" w:rsidR="00E45C57" w:rsidRDefault="00E45C57"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E45C57" w:rsidRDefault="00E45C57" w:rsidP="007C5807">
          <w:pPr>
            <w:jc w:val="center"/>
            <w:rPr>
              <w:b/>
              <w:sz w:val="24"/>
              <w:szCs w:val="24"/>
            </w:rPr>
          </w:pPr>
          <w:r w:rsidRPr="00BB1F8E">
            <w:rPr>
              <w:b/>
              <w:sz w:val="24"/>
              <w:szCs w:val="24"/>
            </w:rPr>
            <w:t xml:space="preserve">FICHE RECAPITULATIVE DU DOSSIER TECHNIQUE AMIANTE </w:t>
          </w:r>
        </w:p>
        <w:p w14:paraId="72591DAA" w14:textId="77777777" w:rsidR="00E45C57" w:rsidRDefault="00E45C57" w:rsidP="007C5807">
          <w:pPr>
            <w:jc w:val="center"/>
            <w:rPr>
              <w:b/>
              <w:sz w:val="24"/>
              <w:szCs w:val="24"/>
            </w:rPr>
          </w:pPr>
          <w:r w:rsidRPr="00F6528A">
            <w:rPr>
              <w:b/>
              <w:sz w:val="24"/>
              <w:szCs w:val="24"/>
            </w:rPr>
            <w:t xml:space="preserve">Article R 1334-29-5 du Code de la Santé Publique </w:t>
          </w:r>
        </w:p>
        <w:p w14:paraId="72591DAB" w14:textId="77777777" w:rsidR="00E45C57" w:rsidRPr="007C5807" w:rsidRDefault="00E45C57" w:rsidP="007C5807">
          <w:pPr>
            <w:jc w:val="center"/>
            <w:rPr>
              <w:b/>
              <w:sz w:val="36"/>
            </w:rPr>
          </w:pPr>
          <w:r w:rsidRPr="00F6528A">
            <w:rPr>
              <w:b/>
              <w:sz w:val="24"/>
              <w:szCs w:val="24"/>
            </w:rPr>
            <w:t>Arrêté du 21.12.2012</w:t>
          </w:r>
        </w:p>
      </w:tc>
    </w:tr>
  </w:tbl>
  <w:p w14:paraId="72591DAD" w14:textId="77777777" w:rsidR="00E45C57" w:rsidRDefault="00E45C57"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36916"/>
    <w:rsid w:val="000467D7"/>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D1C89"/>
    <w:rsid w:val="000E2500"/>
    <w:rsid w:val="000E3B7F"/>
    <w:rsid w:val="000E6478"/>
    <w:rsid w:val="001016EC"/>
    <w:rsid w:val="001156CE"/>
    <w:rsid w:val="00130B00"/>
    <w:rsid w:val="00131C68"/>
    <w:rsid w:val="001429EA"/>
    <w:rsid w:val="00143640"/>
    <w:rsid w:val="00145CF6"/>
    <w:rsid w:val="001512A2"/>
    <w:rsid w:val="00151685"/>
    <w:rsid w:val="00157AEA"/>
    <w:rsid w:val="0016247A"/>
    <w:rsid w:val="00162C22"/>
    <w:rsid w:val="00164512"/>
    <w:rsid w:val="00164A9D"/>
    <w:rsid w:val="0016617F"/>
    <w:rsid w:val="0016663B"/>
    <w:rsid w:val="00166FB4"/>
    <w:rsid w:val="00173005"/>
    <w:rsid w:val="0017667B"/>
    <w:rsid w:val="00182F77"/>
    <w:rsid w:val="0018507C"/>
    <w:rsid w:val="00186D78"/>
    <w:rsid w:val="001A09CF"/>
    <w:rsid w:val="001A3FB4"/>
    <w:rsid w:val="001B1514"/>
    <w:rsid w:val="001B5900"/>
    <w:rsid w:val="001B5BBC"/>
    <w:rsid w:val="001B753A"/>
    <w:rsid w:val="001C2E2E"/>
    <w:rsid w:val="001C6322"/>
    <w:rsid w:val="001D1F20"/>
    <w:rsid w:val="001D253F"/>
    <w:rsid w:val="001D2F06"/>
    <w:rsid w:val="001D5454"/>
    <w:rsid w:val="001D643C"/>
    <w:rsid w:val="001F13E5"/>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6687D"/>
    <w:rsid w:val="002862B5"/>
    <w:rsid w:val="00291809"/>
    <w:rsid w:val="00297259"/>
    <w:rsid w:val="002A5B8C"/>
    <w:rsid w:val="002B04B2"/>
    <w:rsid w:val="002B6C35"/>
    <w:rsid w:val="002D0155"/>
    <w:rsid w:val="002D1360"/>
    <w:rsid w:val="002D475B"/>
    <w:rsid w:val="002E0064"/>
    <w:rsid w:val="002E7C1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F41"/>
    <w:rsid w:val="00354D4F"/>
    <w:rsid w:val="0038169D"/>
    <w:rsid w:val="003837A2"/>
    <w:rsid w:val="00386978"/>
    <w:rsid w:val="00390038"/>
    <w:rsid w:val="003900EC"/>
    <w:rsid w:val="003A014C"/>
    <w:rsid w:val="003A31BD"/>
    <w:rsid w:val="003A43C6"/>
    <w:rsid w:val="003A625F"/>
    <w:rsid w:val="003A7284"/>
    <w:rsid w:val="003B1C2C"/>
    <w:rsid w:val="003D06C6"/>
    <w:rsid w:val="003F7B75"/>
    <w:rsid w:val="004014CC"/>
    <w:rsid w:val="00407C7D"/>
    <w:rsid w:val="00412FC5"/>
    <w:rsid w:val="004147A0"/>
    <w:rsid w:val="00420F1E"/>
    <w:rsid w:val="00434F17"/>
    <w:rsid w:val="00435278"/>
    <w:rsid w:val="00445017"/>
    <w:rsid w:val="004617E4"/>
    <w:rsid w:val="0046345B"/>
    <w:rsid w:val="00466D53"/>
    <w:rsid w:val="00474176"/>
    <w:rsid w:val="004838FA"/>
    <w:rsid w:val="004851A4"/>
    <w:rsid w:val="00494E1E"/>
    <w:rsid w:val="00495ECE"/>
    <w:rsid w:val="00496F75"/>
    <w:rsid w:val="00497FF2"/>
    <w:rsid w:val="004B1E7A"/>
    <w:rsid w:val="004B29BB"/>
    <w:rsid w:val="004B4158"/>
    <w:rsid w:val="0050403A"/>
    <w:rsid w:val="00504082"/>
    <w:rsid w:val="00514213"/>
    <w:rsid w:val="005173FA"/>
    <w:rsid w:val="005255E1"/>
    <w:rsid w:val="0053181C"/>
    <w:rsid w:val="00532D3F"/>
    <w:rsid w:val="0054088D"/>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65E6"/>
    <w:rsid w:val="00636B61"/>
    <w:rsid w:val="00644432"/>
    <w:rsid w:val="0065256A"/>
    <w:rsid w:val="00653BBC"/>
    <w:rsid w:val="00672BAE"/>
    <w:rsid w:val="006767EE"/>
    <w:rsid w:val="00676B77"/>
    <w:rsid w:val="00691277"/>
    <w:rsid w:val="006A3CDD"/>
    <w:rsid w:val="006A7934"/>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373A"/>
    <w:rsid w:val="00766D8E"/>
    <w:rsid w:val="00773EC1"/>
    <w:rsid w:val="00774446"/>
    <w:rsid w:val="00785C42"/>
    <w:rsid w:val="00786DA2"/>
    <w:rsid w:val="00790A31"/>
    <w:rsid w:val="00792B66"/>
    <w:rsid w:val="007B2E26"/>
    <w:rsid w:val="007B70A0"/>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5907"/>
    <w:rsid w:val="0082683B"/>
    <w:rsid w:val="00831714"/>
    <w:rsid w:val="00837A47"/>
    <w:rsid w:val="00864214"/>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E2550"/>
    <w:rsid w:val="009E475B"/>
    <w:rsid w:val="009F0BE8"/>
    <w:rsid w:val="009F5D57"/>
    <w:rsid w:val="00A34EB6"/>
    <w:rsid w:val="00A4278D"/>
    <w:rsid w:val="00A42D42"/>
    <w:rsid w:val="00A44685"/>
    <w:rsid w:val="00A47588"/>
    <w:rsid w:val="00A56006"/>
    <w:rsid w:val="00A56573"/>
    <w:rsid w:val="00A61A36"/>
    <w:rsid w:val="00A645E0"/>
    <w:rsid w:val="00A65E2B"/>
    <w:rsid w:val="00A71B9B"/>
    <w:rsid w:val="00A7544A"/>
    <w:rsid w:val="00A75821"/>
    <w:rsid w:val="00A85F24"/>
    <w:rsid w:val="00A90F46"/>
    <w:rsid w:val="00A90F6C"/>
    <w:rsid w:val="00A94574"/>
    <w:rsid w:val="00AA00B8"/>
    <w:rsid w:val="00AA1321"/>
    <w:rsid w:val="00AA50CD"/>
    <w:rsid w:val="00AC1FBE"/>
    <w:rsid w:val="00AD094E"/>
    <w:rsid w:val="00AD1A2F"/>
    <w:rsid w:val="00AD7DFD"/>
    <w:rsid w:val="00AF10D9"/>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0B5C"/>
    <w:rsid w:val="00B96F85"/>
    <w:rsid w:val="00BA5A0E"/>
    <w:rsid w:val="00BB0172"/>
    <w:rsid w:val="00BB0336"/>
    <w:rsid w:val="00BB2F24"/>
    <w:rsid w:val="00BE3CAE"/>
    <w:rsid w:val="00BE3F7D"/>
    <w:rsid w:val="00BF1A9E"/>
    <w:rsid w:val="00BF2022"/>
    <w:rsid w:val="00C07D9E"/>
    <w:rsid w:val="00C1276E"/>
    <w:rsid w:val="00C21FE8"/>
    <w:rsid w:val="00C25601"/>
    <w:rsid w:val="00C2717F"/>
    <w:rsid w:val="00C31C6E"/>
    <w:rsid w:val="00C37BF5"/>
    <w:rsid w:val="00C402D9"/>
    <w:rsid w:val="00C53395"/>
    <w:rsid w:val="00C612BE"/>
    <w:rsid w:val="00C61D15"/>
    <w:rsid w:val="00C761FF"/>
    <w:rsid w:val="00C91259"/>
    <w:rsid w:val="00CA2BEE"/>
    <w:rsid w:val="00CC3655"/>
    <w:rsid w:val="00CD1159"/>
    <w:rsid w:val="00CD24FD"/>
    <w:rsid w:val="00CD49C1"/>
    <w:rsid w:val="00CD4EE6"/>
    <w:rsid w:val="00CD7610"/>
    <w:rsid w:val="00CE2C4C"/>
    <w:rsid w:val="00CE73BB"/>
    <w:rsid w:val="00CF107B"/>
    <w:rsid w:val="00CF3D97"/>
    <w:rsid w:val="00CF78FB"/>
    <w:rsid w:val="00D01267"/>
    <w:rsid w:val="00D02928"/>
    <w:rsid w:val="00D02A64"/>
    <w:rsid w:val="00D0382A"/>
    <w:rsid w:val="00D04E2F"/>
    <w:rsid w:val="00D06406"/>
    <w:rsid w:val="00D11598"/>
    <w:rsid w:val="00D15BE2"/>
    <w:rsid w:val="00D344E0"/>
    <w:rsid w:val="00D35F16"/>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15F66"/>
    <w:rsid w:val="00E15F80"/>
    <w:rsid w:val="00E169CA"/>
    <w:rsid w:val="00E22EBD"/>
    <w:rsid w:val="00E263A2"/>
    <w:rsid w:val="00E368B9"/>
    <w:rsid w:val="00E45C57"/>
    <w:rsid w:val="00E50E80"/>
    <w:rsid w:val="00E533A0"/>
    <w:rsid w:val="00E75BA3"/>
    <w:rsid w:val="00E84EDA"/>
    <w:rsid w:val="00E957C9"/>
    <w:rsid w:val="00E972BB"/>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hyperlink" Target="http://www.sinoe.org" TargetMode="External"/><Relationship Id="rId3" Type="http://schemas.openxmlformats.org/officeDocument/2006/relationships/customXml" Target="../customXml/item3.xml"/><Relationship Id="rId21" Type="http://schemas.openxmlformats.org/officeDocument/2006/relationships/header" Target="header1.xml"/><Relationship Id="rId34" Type="http://schemas.openxmlformats.org/officeDocument/2006/relationships/hyperlink" Target="https://www.legifrance.gouv.fr/affichCode.do?cidTexte=LEGITEXT000006072050&amp;dateTexte=&amp;categorieLien=cid" TargetMode="External"/><Relationship Id="rId42" Type="http://schemas.openxmlformats.org/officeDocument/2006/relationships/header" Target="header6.xml"/><Relationship Id="rId47" Type="http://schemas.openxmlformats.org/officeDocument/2006/relationships/image" Target="media/image11.jpeg"/><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header" Target="header3.xml"/><Relationship Id="rId33" Type="http://schemas.openxmlformats.org/officeDocument/2006/relationships/hyperlink" Target="https://www.legifrance.gouv.fr/affichCode.do?cidTexte=LEGITEXT000006072050&amp;dateTexte=&amp;categorieLien=cid" TargetMode="External"/><Relationship Id="rId38" Type="http://schemas.openxmlformats.org/officeDocument/2006/relationships/hyperlink" Target="https://www.legifrance.gouv.fr/affichCode.do?cidTexte=LEGITEXT000006072050&amp;dateTexte=&amp;categorieLien=cid" TargetMode="External"/><Relationship Id="rId46" Type="http://schemas.openxmlformats.org/officeDocument/2006/relationships/image" Target="media/image10.jpe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32" Type="http://schemas.openxmlformats.org/officeDocument/2006/relationships/hyperlink" Target="https://www.legifrance.gouv.fr/affichCodeArticle.do?cidTexte=LEGITEXT000006072665&amp;idArticle=LEGIARTI000024117151&amp;dateTexte=&amp;categorieLien=cid" TargetMode="External"/><Relationship Id="rId37" Type="http://schemas.openxmlformats.org/officeDocument/2006/relationships/hyperlink" Target="https://www.legifrance.gouv.fr/affichTexte.do?cidTexte=JORFTEXT000000316211&amp;categorieLien=cid" TargetMode="External"/><Relationship Id="rId40" Type="http://schemas.openxmlformats.org/officeDocument/2006/relationships/header" Target="header5.xml"/><Relationship Id="rId45" Type="http://schemas.openxmlformats.org/officeDocument/2006/relationships/image" Target="media/image9.jpe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2.xml"/><Relationship Id="rId28" Type="http://schemas.openxmlformats.org/officeDocument/2006/relationships/oleObject" Target="embeddings/oleObject7.bin"/><Relationship Id="rId36" Type="http://schemas.openxmlformats.org/officeDocument/2006/relationships/hyperlink" Target="http://www.amiante.inrs.fr" TargetMode="External"/><Relationship Id="rId49"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footer" Target="footer3.xml"/><Relationship Id="rId44"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footer" Target="footer1.xml"/><Relationship Id="rId27" Type="http://schemas.openxmlformats.org/officeDocument/2006/relationships/oleObject" Target="embeddings/oleObject6.bin"/><Relationship Id="rId30" Type="http://schemas.openxmlformats.org/officeDocument/2006/relationships/header" Target="header4.xml"/><Relationship Id="rId35" Type="http://schemas.openxmlformats.org/officeDocument/2006/relationships/hyperlink" Target="https://www.legifrance.gouv.fr/affichCodeArticle.do?cidTexte=LEGITEXT000006072050&amp;idArticle=LEGIARTI000018490571&amp;dateTexte=&amp;categorieLien=cid" TargetMode="External"/><Relationship Id="rId43" Type="http://schemas.openxmlformats.org/officeDocument/2006/relationships/footer" Target="footer5.xml"/><Relationship Id="rId48" Type="http://schemas.openxmlformats.org/officeDocument/2006/relationships/fontTable" Target="fontTable.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F4223"/>
    <w:rsid w:val="003F6BAD"/>
    <w:rsid w:val="006E2A88"/>
    <w:rsid w:val="008263FB"/>
    <w:rsid w:val="008640CB"/>
    <w:rsid w:val="00893F6C"/>
    <w:rsid w:val="009F637C"/>
    <w:rsid w:val="00A40DE4"/>
    <w:rsid w:val="00B43DFF"/>
    <w:rsid w:val="00B55132"/>
    <w:rsid w:val="00D13A0A"/>
    <w:rsid w:val="00D618F6"/>
    <w:rsid w:val="00DC0BEA"/>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2021-06-17T00:00:00</PublishDate>
  <Abstract/>
  <CompanyAddress>25Bis Boulevard Guy Mollet– 44000 NANTES</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14E0527-1086-484A-8E18-4380AF34DF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4.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2DF3C190-B139-47D2-8E56-B930261FA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33</Pages>
  <Words>6372</Words>
  <Characters>35046</Characters>
  <Application>Microsoft Office Word</Application>
  <DocSecurity>0</DocSecurity>
  <Lines>292</Lines>
  <Paragraphs>82</Paragraphs>
  <ScaleCrop>false</ScaleCrop>
  <HeadingPairs>
    <vt:vector size="2" baseType="variant">
      <vt:variant>
        <vt:lpstr>Titre</vt:lpstr>
      </vt:variant>
      <vt:variant>
        <vt:i4>1</vt:i4>
      </vt:variant>
    </vt:vector>
  </HeadingPairs>
  <TitlesOfParts>
    <vt:vector size="1" baseType="lpstr">
      <vt:lpstr>07_19_ STAPS CAMPUS TERTRE</vt:lpstr>
    </vt:vector>
  </TitlesOfParts>
  <Company>Bv</Company>
  <LinksUpToDate>false</LinksUpToDate>
  <CharactersWithSpaces>41336</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07_19_ STAPS CAMPUS TERTRE</dc:title>
  <dc:subject/>
  <dc:creator>BUREAU VERITAS EXPLOITATION</dc:creator>
  <cp:keywords/>
  <cp:lastModifiedBy>Gabin FACQUET</cp:lastModifiedBy>
  <cp:revision>3</cp:revision>
  <cp:lastPrinted>2020-01-08T15:07:00Z</cp:lastPrinted>
  <dcterms:created xsi:type="dcterms:W3CDTF">2021-10-04T13:58:00Z</dcterms:created>
  <dcterms:modified xsi:type="dcterms:W3CDTF">2021-10-04T14:14:00Z</dcterms:modified>
  <cp:category>07_19_20210617_DTA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