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6A39B" w14:textId="77777777" w:rsidR="00CB17EC" w:rsidRDefault="00CB17EC" w:rsidP="00CB17EC">
      <w:pPr>
        <w:jc w:val="center"/>
      </w:pPr>
      <w:r>
        <w:rPr>
          <w:b/>
          <w:noProof/>
          <w:color w:val="FFFFFF"/>
          <w:sz w:val="28"/>
        </w:rPr>
        <w:drawing>
          <wp:inline distT="0" distB="0" distL="0" distR="0" wp14:anchorId="76D83C47" wp14:editId="608D7623">
            <wp:extent cx="1248032" cy="1267086"/>
            <wp:effectExtent l="0" t="0" r="0" b="3175"/>
            <wp:docPr id="1496670975" name="Image 1" descr="Une image contenant texte, logo, Police, symbo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670975" name="Image 1" descr="Une image contenant texte, logo, Police, symbole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598" cy="1272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CF4BE6" w14:textId="77777777" w:rsidR="00CB17EC" w:rsidRDefault="00CB17EC" w:rsidP="00CB17EC">
      <w:pPr>
        <w:jc w:val="center"/>
      </w:pPr>
    </w:p>
    <w:p w14:paraId="612CBD1B" w14:textId="77777777" w:rsidR="005916B9" w:rsidRPr="003321D6" w:rsidRDefault="005916B9" w:rsidP="005916B9">
      <w:pPr>
        <w:spacing w:before="20"/>
        <w:jc w:val="center"/>
        <w:rPr>
          <w:b/>
          <w:color w:val="000000"/>
          <w:sz w:val="32"/>
          <w:szCs w:val="28"/>
        </w:rPr>
      </w:pPr>
      <w:r w:rsidRPr="003321D6">
        <w:rPr>
          <w:b/>
          <w:color w:val="000000"/>
          <w:sz w:val="32"/>
          <w:szCs w:val="28"/>
        </w:rPr>
        <w:t>MARCHÉ PUBLIC DE TRAVAUX</w:t>
      </w:r>
    </w:p>
    <w:p w14:paraId="47B9E2AB" w14:textId="77777777" w:rsidR="009D16C5" w:rsidRPr="005371ED" w:rsidRDefault="009D16C5" w:rsidP="009D16C5">
      <w:pPr>
        <w:spacing w:line="240" w:lineRule="exact"/>
        <w:jc w:val="center"/>
        <w:rPr>
          <w:szCs w:val="20"/>
        </w:rPr>
      </w:pPr>
      <w:r w:rsidRPr="005371ED">
        <w:rPr>
          <w:szCs w:val="20"/>
        </w:rPr>
        <w:t>Pour la rénovation et l’aménagement paysager de la terrasse extérieure</w:t>
      </w:r>
    </w:p>
    <w:p w14:paraId="4139A365" w14:textId="77777777" w:rsidR="009D16C5" w:rsidRPr="005371ED" w:rsidRDefault="009D16C5" w:rsidP="009D16C5">
      <w:pPr>
        <w:spacing w:line="240" w:lineRule="exact"/>
        <w:jc w:val="center"/>
        <w:rPr>
          <w:szCs w:val="20"/>
        </w:rPr>
      </w:pPr>
      <w:r w:rsidRPr="005371ED">
        <w:rPr>
          <w:szCs w:val="20"/>
        </w:rPr>
        <w:t>de l’Institut Régional d’Administration de Lille</w:t>
      </w:r>
    </w:p>
    <w:p w14:paraId="5B3E3B66" w14:textId="77777777" w:rsidR="009D16C5" w:rsidRDefault="009D16C5" w:rsidP="009D16C5">
      <w:pPr>
        <w:spacing w:line="240" w:lineRule="exact"/>
        <w:jc w:val="center"/>
        <w:rPr>
          <w:szCs w:val="20"/>
        </w:rPr>
      </w:pPr>
      <w:r w:rsidRPr="005371ED">
        <w:rPr>
          <w:szCs w:val="20"/>
        </w:rPr>
        <w:t>49 Rue Jean Jaurès, 59000, Lille</w:t>
      </w:r>
    </w:p>
    <w:p w14:paraId="785C8283" w14:textId="29E8DFF9" w:rsidR="00DF6516" w:rsidRDefault="00DF6516" w:rsidP="00CB17EC"/>
    <w:p w14:paraId="194843F3" w14:textId="77777777" w:rsidR="00CB17EC" w:rsidRPr="00535160" w:rsidRDefault="00CB17EC" w:rsidP="00CB17EC">
      <w:pPr>
        <w:spacing w:line="276" w:lineRule="exact"/>
        <w:jc w:val="center"/>
        <w:rPr>
          <w:b/>
          <w:color w:val="000000"/>
        </w:rPr>
      </w:pPr>
      <w:r w:rsidRPr="00535160">
        <w:rPr>
          <w:b/>
          <w:color w:val="000000"/>
        </w:rPr>
        <w:t>Maitre d’ouvrage</w:t>
      </w:r>
    </w:p>
    <w:p w14:paraId="0463761B" w14:textId="77777777" w:rsidR="00CB17EC" w:rsidRPr="000A554F" w:rsidRDefault="00CB17EC" w:rsidP="00CB17EC">
      <w:pPr>
        <w:pStyle w:val="Normal2"/>
        <w:jc w:val="center"/>
        <w:rPr>
          <w:szCs w:val="22"/>
        </w:rPr>
      </w:pPr>
      <w:r w:rsidRPr="000A554F">
        <w:rPr>
          <w:szCs w:val="22"/>
        </w:rPr>
        <w:t>Institut Régional d’Administration de Lille</w:t>
      </w:r>
    </w:p>
    <w:p w14:paraId="76B69F74" w14:textId="77777777" w:rsidR="00CB17EC" w:rsidRPr="000A554F" w:rsidRDefault="00CB17EC" w:rsidP="00CB17EC">
      <w:pPr>
        <w:pStyle w:val="Normal2"/>
        <w:jc w:val="center"/>
        <w:rPr>
          <w:szCs w:val="22"/>
        </w:rPr>
      </w:pPr>
      <w:r w:rsidRPr="000A554F">
        <w:rPr>
          <w:szCs w:val="22"/>
        </w:rPr>
        <w:t>49 rue Jean Jaurès</w:t>
      </w:r>
    </w:p>
    <w:p w14:paraId="57102771" w14:textId="77777777" w:rsidR="00CB17EC" w:rsidRPr="000A554F" w:rsidRDefault="00CB17EC" w:rsidP="00CB17EC">
      <w:pPr>
        <w:pStyle w:val="Normal2"/>
        <w:jc w:val="center"/>
        <w:rPr>
          <w:szCs w:val="22"/>
        </w:rPr>
      </w:pPr>
      <w:r w:rsidRPr="000A554F">
        <w:rPr>
          <w:szCs w:val="22"/>
        </w:rPr>
        <w:t>CS 80008</w:t>
      </w:r>
    </w:p>
    <w:p w14:paraId="21C5EF19" w14:textId="77777777" w:rsidR="00CB17EC" w:rsidRPr="000A554F" w:rsidRDefault="00CB17EC" w:rsidP="00CB17EC">
      <w:pPr>
        <w:pStyle w:val="Normal2"/>
        <w:jc w:val="center"/>
        <w:rPr>
          <w:szCs w:val="22"/>
        </w:rPr>
      </w:pPr>
      <w:r w:rsidRPr="000A554F">
        <w:rPr>
          <w:szCs w:val="22"/>
        </w:rPr>
        <w:t>59040 Lille Cedex</w:t>
      </w:r>
    </w:p>
    <w:p w14:paraId="41724BC7" w14:textId="77777777" w:rsidR="00CB17EC" w:rsidRPr="000A554F" w:rsidRDefault="00CB17EC" w:rsidP="00CB17EC">
      <w:pPr>
        <w:pStyle w:val="Normal2"/>
        <w:jc w:val="center"/>
        <w:rPr>
          <w:szCs w:val="22"/>
        </w:rPr>
      </w:pPr>
      <w:hyperlink r:id="rId9" w:history="1">
        <w:r w:rsidRPr="000A554F">
          <w:rPr>
            <w:rStyle w:val="Lienhypertexte"/>
            <w:szCs w:val="22"/>
          </w:rPr>
          <w:t>https://www.ira-lille.gouv.fr</w:t>
        </w:r>
      </w:hyperlink>
    </w:p>
    <w:p w14:paraId="6AD57076" w14:textId="77777777" w:rsidR="00CB17EC" w:rsidRDefault="00CB17EC" w:rsidP="00CB17EC"/>
    <w:p w14:paraId="65E515B1" w14:textId="207E1705" w:rsidR="000934E6" w:rsidRDefault="000934E6" w:rsidP="00CB17EC"/>
    <w:p w14:paraId="2045EDFD" w14:textId="05B6ACBB" w:rsidR="000934E6" w:rsidRDefault="000934E6" w:rsidP="00CB17EC"/>
    <w:p w14:paraId="4C0D2500" w14:textId="4C1F81C4" w:rsidR="00FF2937" w:rsidRDefault="00FF2937" w:rsidP="00FF2937"/>
    <w:p w14:paraId="6FC228B2" w14:textId="6D31ADA4" w:rsidR="00FF2937" w:rsidRDefault="00FF2937" w:rsidP="00FF2937"/>
    <w:p w14:paraId="25DF50D6" w14:textId="7E8BF189" w:rsidR="00FF2937" w:rsidRDefault="00FF2937" w:rsidP="00FF2937"/>
    <w:p w14:paraId="59BE0DDA" w14:textId="648AF9F6" w:rsidR="00FF2937" w:rsidRDefault="00FF2937" w:rsidP="00FF2937"/>
    <w:p w14:paraId="42A450FF" w14:textId="2AE2A5E7" w:rsidR="00FF2937" w:rsidRDefault="00FF2937" w:rsidP="00FF2937"/>
    <w:p w14:paraId="5EA4B7DE" w14:textId="77777777" w:rsidR="00CB17EC" w:rsidRDefault="00CB17EC" w:rsidP="00FF2937"/>
    <w:p w14:paraId="52944644" w14:textId="77777777" w:rsidR="00CB17EC" w:rsidRDefault="00CB17EC" w:rsidP="00FF2937"/>
    <w:p w14:paraId="57084506" w14:textId="77777777" w:rsidR="00CB17EC" w:rsidRDefault="00CB17EC" w:rsidP="00FF2937"/>
    <w:p w14:paraId="39E0D116" w14:textId="77777777" w:rsidR="00FF2937" w:rsidRPr="00FF2937" w:rsidRDefault="00FF2937" w:rsidP="00FF2937"/>
    <w:p w14:paraId="1ADC9078" w14:textId="47911C12" w:rsidR="00CB17EC" w:rsidRPr="009D16C5" w:rsidRDefault="00CB17EC" w:rsidP="00CB17EC">
      <w:pPr>
        <w:jc w:val="center"/>
        <w:rPr>
          <w:b/>
          <w:color w:val="000000" w:themeColor="text1"/>
          <w:sz w:val="144"/>
          <w:szCs w:val="32"/>
          <w14:textOutline w14:w="57150" w14:cap="rnd" w14:cmpd="sng" w14:algn="ctr">
            <w14:noFill/>
            <w14:prstDash w14:val="solid"/>
            <w14:bevel/>
          </w14:textOutline>
        </w:rPr>
      </w:pPr>
      <w:r w:rsidRPr="009D16C5">
        <w:rPr>
          <w:b/>
          <w:color w:val="000000" w:themeColor="text1"/>
          <w:sz w:val="144"/>
          <w:szCs w:val="32"/>
          <w14:textOutline w14:w="57150" w14:cap="rnd" w14:cmpd="sng" w14:algn="ctr">
            <w14:noFill/>
            <w14:prstDash w14:val="solid"/>
            <w14:bevel/>
          </w14:textOutline>
        </w:rPr>
        <w:t>AE</w:t>
      </w:r>
    </w:p>
    <w:p w14:paraId="36316FE0" w14:textId="6C89DCD6" w:rsidR="00FE1878" w:rsidRDefault="00CB17EC" w:rsidP="00CB17EC">
      <w:pPr>
        <w:jc w:val="center"/>
      </w:pPr>
      <w:r>
        <w:t>Acte d’Engagement</w:t>
      </w:r>
    </w:p>
    <w:p w14:paraId="4A08B4FA" w14:textId="77777777" w:rsidR="00CB17EC" w:rsidRDefault="00CB17EC" w:rsidP="00CB17EC"/>
    <w:p w14:paraId="26BA08A1" w14:textId="13A45425" w:rsidR="00362624" w:rsidRDefault="00362624" w:rsidP="00415F24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551"/>
      </w:tblGrid>
      <w:tr w:rsidR="00415F24" w14:paraId="4819EFAD" w14:textId="77777777" w:rsidTr="00415F24">
        <w:trPr>
          <w:jc w:val="center"/>
        </w:trPr>
        <w:tc>
          <w:tcPr>
            <w:tcW w:w="2551" w:type="dxa"/>
          </w:tcPr>
          <w:p w14:paraId="509D92EA" w14:textId="223CDC8B" w:rsidR="00415F24" w:rsidRDefault="00415F24" w:rsidP="00415F24">
            <w:pPr>
              <w:ind w:right="-108"/>
              <w:jc w:val="center"/>
              <w:rPr>
                <w:sz w:val="24"/>
                <w:szCs w:val="24"/>
              </w:rPr>
            </w:pPr>
            <w:r w:rsidRPr="00415F24">
              <w:rPr>
                <w:sz w:val="24"/>
                <w:szCs w:val="24"/>
              </w:rPr>
              <w:t>Lot</w:t>
            </w:r>
            <w:r>
              <w:t xml:space="preserve"> </w:t>
            </w:r>
            <w:r w:rsidRPr="00CB17EC">
              <w:rPr>
                <w:b/>
                <w:bCs/>
                <w:sz w:val="48"/>
                <w:szCs w:val="48"/>
              </w:rPr>
              <w:t>n° …</w:t>
            </w:r>
          </w:p>
        </w:tc>
      </w:tr>
    </w:tbl>
    <w:p w14:paraId="3F099721" w14:textId="77777777" w:rsidR="00415F24" w:rsidRPr="00415F24" w:rsidRDefault="00415F24" w:rsidP="00415F24"/>
    <w:p w14:paraId="7E885014" w14:textId="77777777" w:rsidR="00362624" w:rsidRPr="00362624" w:rsidRDefault="00362624" w:rsidP="00362624"/>
    <w:p w14:paraId="24CC1F43" w14:textId="34CBFFCA" w:rsidR="00F87378" w:rsidRDefault="00FE1878" w:rsidP="001D3F82">
      <w:pPr>
        <w:jc w:val="center"/>
      </w:pPr>
      <w:r>
        <w:fldChar w:fldCharType="begin"/>
      </w:r>
      <w:r>
        <w:instrText xml:space="preserve"> TIME \@ "dd/MM/yyyy" </w:instrText>
      </w:r>
      <w:r>
        <w:fldChar w:fldCharType="separate"/>
      </w:r>
      <w:r w:rsidR="00490FBC">
        <w:rPr>
          <w:noProof/>
        </w:rPr>
        <w:t>25/09/2025</w:t>
      </w:r>
      <w:r>
        <w:fldChar w:fldCharType="end"/>
      </w:r>
    </w:p>
    <w:p w14:paraId="2F62BB23" w14:textId="36D8EC06" w:rsidR="00FF2937" w:rsidRDefault="00FF2937" w:rsidP="001D3F82">
      <w:pPr>
        <w:jc w:val="center"/>
      </w:pPr>
    </w:p>
    <w:p w14:paraId="2402865B" w14:textId="6ADF0958" w:rsidR="00CB17EC" w:rsidRDefault="00CB17EC" w:rsidP="005916B9">
      <w:pPr>
        <w:jc w:val="center"/>
      </w:pPr>
      <w:r>
        <w:t>Procédure adaptée</w:t>
      </w:r>
    </w:p>
    <w:p w14:paraId="52280423" w14:textId="3DC24DE9" w:rsidR="00FF2937" w:rsidRPr="00415F24" w:rsidRDefault="007B6BAC" w:rsidP="005916B9">
      <w:pPr>
        <w:jc w:val="center"/>
        <w:rPr>
          <w:sz w:val="20"/>
          <w:szCs w:val="20"/>
        </w:rPr>
        <w:sectPr w:rsidR="00FF2937" w:rsidRPr="00415F24" w:rsidSect="00B93EFC">
          <w:headerReference w:type="default" r:id="rId10"/>
          <w:footerReference w:type="default" r:id="rId11"/>
          <w:footerReference w:type="first" r:id="rId12"/>
          <w:pgSz w:w="11906" w:h="16838" w:code="9"/>
          <w:pgMar w:top="1021" w:right="851" w:bottom="851" w:left="1021" w:header="709" w:footer="709" w:gutter="0"/>
          <w:cols w:space="708"/>
          <w:titlePg/>
          <w:docGrid w:linePitch="360"/>
        </w:sectPr>
      </w:pPr>
      <w:r w:rsidRPr="00415F24">
        <w:rPr>
          <w:sz w:val="20"/>
          <w:szCs w:val="20"/>
        </w:rPr>
        <w:t xml:space="preserve">Conditions économiques : </w:t>
      </w:r>
      <w:r w:rsidRPr="00415F24">
        <w:rPr>
          <w:b/>
          <w:bCs/>
          <w:sz w:val="20"/>
          <w:szCs w:val="20"/>
        </w:rPr>
        <w:t xml:space="preserve">mois </w:t>
      </w:r>
      <w:r w:rsidRPr="00490FBC">
        <w:rPr>
          <w:b/>
          <w:bCs/>
          <w:sz w:val="20"/>
          <w:szCs w:val="20"/>
        </w:rPr>
        <w:t>M0</w:t>
      </w:r>
      <w:r w:rsidRPr="00490FBC">
        <w:rPr>
          <w:sz w:val="20"/>
          <w:szCs w:val="20"/>
        </w:rPr>
        <w:t xml:space="preserve"> = </w:t>
      </w:r>
      <w:r w:rsidR="00490FBC" w:rsidRPr="00490FBC">
        <w:rPr>
          <w:sz w:val="20"/>
          <w:szCs w:val="20"/>
        </w:rPr>
        <w:t>novembre</w:t>
      </w:r>
      <w:r w:rsidRPr="00490FBC">
        <w:rPr>
          <w:sz w:val="20"/>
          <w:szCs w:val="20"/>
        </w:rPr>
        <w:t xml:space="preserve"> 202</w:t>
      </w:r>
      <w:r w:rsidR="009D16C5" w:rsidRPr="00490FBC">
        <w:rPr>
          <w:sz w:val="20"/>
          <w:szCs w:val="20"/>
        </w:rPr>
        <w:t>5</w:t>
      </w:r>
    </w:p>
    <w:p w14:paraId="46E01C49" w14:textId="1C886624" w:rsidR="00E75EAE" w:rsidRPr="00E75EAE" w:rsidRDefault="00E75EAE" w:rsidP="00246A76">
      <w:pPr>
        <w:pStyle w:val="Sous-titre"/>
        <w:rPr>
          <w:rStyle w:val="Titredulivre"/>
          <w:b w:val="0"/>
          <w:sz w:val="40"/>
          <w:szCs w:val="40"/>
        </w:rPr>
      </w:pPr>
      <w:r w:rsidRPr="00E75EAE">
        <w:rPr>
          <w:rStyle w:val="Titredulivre"/>
          <w:b w:val="0"/>
          <w:sz w:val="40"/>
          <w:szCs w:val="40"/>
        </w:rPr>
        <w:lastRenderedPageBreak/>
        <w:t>Sommaire</w:t>
      </w:r>
    </w:p>
    <w:p w14:paraId="1EA9EBF2" w14:textId="77777777" w:rsidR="00E75EAE" w:rsidRDefault="00E75EAE" w:rsidP="00246A76">
      <w:pPr>
        <w:rPr>
          <w:rStyle w:val="Titredulivre"/>
          <w:b w:val="0"/>
          <w:sz w:val="18"/>
          <w:szCs w:val="18"/>
        </w:rPr>
      </w:pPr>
    </w:p>
    <w:p w14:paraId="77CD6B11" w14:textId="77777777" w:rsidR="00E75EAE" w:rsidRDefault="00E75EAE" w:rsidP="00246A76">
      <w:pPr>
        <w:rPr>
          <w:rStyle w:val="Titredulivre"/>
          <w:b w:val="0"/>
          <w:sz w:val="18"/>
          <w:szCs w:val="18"/>
        </w:rPr>
      </w:pPr>
    </w:p>
    <w:p w14:paraId="463C38F1" w14:textId="0C41D546" w:rsidR="006700DF" w:rsidRDefault="00415F24">
      <w:pPr>
        <w:pStyle w:val="TM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:lang w:eastAsia="fr-FR"/>
          <w14:ligatures w14:val="standardContextual"/>
        </w:rPr>
      </w:pPr>
      <w:r>
        <w:rPr>
          <w:rStyle w:val="Titredulivre"/>
          <w:bCs w:val="0"/>
          <w:caps w:val="0"/>
          <w:sz w:val="18"/>
          <w:szCs w:val="18"/>
        </w:rPr>
        <w:fldChar w:fldCharType="begin"/>
      </w:r>
      <w:r>
        <w:rPr>
          <w:rStyle w:val="Titredulivre"/>
          <w:bCs w:val="0"/>
          <w:caps w:val="0"/>
          <w:sz w:val="18"/>
          <w:szCs w:val="18"/>
        </w:rPr>
        <w:instrText xml:space="preserve"> TOC \o "1-2" \h \z \u </w:instrText>
      </w:r>
      <w:r>
        <w:rPr>
          <w:rStyle w:val="Titredulivre"/>
          <w:bCs w:val="0"/>
          <w:caps w:val="0"/>
          <w:sz w:val="18"/>
          <w:szCs w:val="18"/>
        </w:rPr>
        <w:fldChar w:fldCharType="separate"/>
      </w:r>
      <w:hyperlink w:anchor="_Toc164326875" w:history="1">
        <w:r w:rsidR="006700DF" w:rsidRPr="003C4C70">
          <w:rPr>
            <w:rStyle w:val="Lienhypertexte"/>
            <w:noProof/>
          </w:rPr>
          <w:t>Article I.</w:t>
        </w:r>
        <w:r w:rsidR="006700DF"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="006700DF" w:rsidRPr="003C4C70">
          <w:rPr>
            <w:rStyle w:val="Lienhypertexte"/>
            <w:noProof/>
          </w:rPr>
          <w:t>Objet du marché</w:t>
        </w:r>
        <w:r w:rsidR="006700DF">
          <w:rPr>
            <w:noProof/>
            <w:webHidden/>
          </w:rPr>
          <w:tab/>
        </w:r>
        <w:r w:rsidR="006700DF">
          <w:rPr>
            <w:noProof/>
            <w:webHidden/>
          </w:rPr>
          <w:fldChar w:fldCharType="begin"/>
        </w:r>
        <w:r w:rsidR="006700DF">
          <w:rPr>
            <w:noProof/>
            <w:webHidden/>
          </w:rPr>
          <w:instrText xml:space="preserve"> PAGEREF _Toc164326875 \h </w:instrText>
        </w:r>
        <w:r w:rsidR="006700DF">
          <w:rPr>
            <w:noProof/>
            <w:webHidden/>
          </w:rPr>
        </w:r>
        <w:r w:rsidR="006700DF">
          <w:rPr>
            <w:noProof/>
            <w:webHidden/>
          </w:rPr>
          <w:fldChar w:fldCharType="separate"/>
        </w:r>
        <w:r w:rsidR="006700DF">
          <w:rPr>
            <w:noProof/>
            <w:webHidden/>
          </w:rPr>
          <w:t>3</w:t>
        </w:r>
        <w:r w:rsidR="006700DF">
          <w:rPr>
            <w:noProof/>
            <w:webHidden/>
          </w:rPr>
          <w:fldChar w:fldCharType="end"/>
        </w:r>
      </w:hyperlink>
    </w:p>
    <w:p w14:paraId="0F615C81" w14:textId="6C02960C" w:rsidR="006700DF" w:rsidRDefault="006700DF">
      <w:pPr>
        <w:pStyle w:val="TM2"/>
        <w:tabs>
          <w:tab w:val="left" w:pos="720"/>
          <w:tab w:val="right" w:leader="dot" w:pos="10138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164326876" w:history="1">
        <w:r w:rsidRPr="003C4C70">
          <w:rPr>
            <w:rStyle w:val="Lienhypertexte"/>
            <w:b/>
            <w:noProof/>
          </w:rPr>
          <w:t>1.1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3C4C70">
          <w:rPr>
            <w:rStyle w:val="Lienhypertexte"/>
            <w:noProof/>
          </w:rPr>
          <w:t>Identification du maitre d’ouvrage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_Toc164326876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5268A5F" w14:textId="1D185CD4" w:rsidR="006700DF" w:rsidRDefault="006700DF">
      <w:pPr>
        <w:pStyle w:val="TM2"/>
        <w:tabs>
          <w:tab w:val="left" w:pos="720"/>
          <w:tab w:val="right" w:leader="dot" w:pos="10138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164326877" w:history="1">
        <w:r w:rsidRPr="003C4C70">
          <w:rPr>
            <w:rStyle w:val="Lienhypertexte"/>
            <w:b/>
            <w:noProof/>
          </w:rPr>
          <w:t>1.2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3C4C70">
          <w:rPr>
            <w:rStyle w:val="Lienhypertexte"/>
            <w:noProof/>
          </w:rPr>
          <w:t>Identification de la maitrise d’œuvre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_Toc164326877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2971941" w14:textId="1447A5F2" w:rsidR="006700DF" w:rsidRDefault="006700DF">
      <w:pPr>
        <w:pStyle w:val="TM2"/>
        <w:tabs>
          <w:tab w:val="left" w:pos="720"/>
          <w:tab w:val="right" w:leader="dot" w:pos="10138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164326878" w:history="1">
        <w:r w:rsidRPr="003C4C70">
          <w:rPr>
            <w:rStyle w:val="Lienhypertexte"/>
            <w:b/>
            <w:noProof/>
          </w:rPr>
          <w:t>1.3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3C4C70">
          <w:rPr>
            <w:rStyle w:val="Lienhypertexte"/>
            <w:noProof/>
          </w:rPr>
          <w:t>Identification du bureau de contrôle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_Toc164326878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9B0BC0B" w14:textId="42CEBEF7" w:rsidR="006700DF" w:rsidRDefault="006700DF">
      <w:pPr>
        <w:pStyle w:val="TM2"/>
        <w:tabs>
          <w:tab w:val="left" w:pos="720"/>
          <w:tab w:val="right" w:leader="dot" w:pos="10138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164326879" w:history="1">
        <w:r w:rsidRPr="003C4C70">
          <w:rPr>
            <w:rStyle w:val="Lienhypertexte"/>
            <w:b/>
            <w:noProof/>
          </w:rPr>
          <w:t>1.4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3C4C70">
          <w:rPr>
            <w:rStyle w:val="Lienhypertexte"/>
            <w:noProof/>
          </w:rPr>
          <w:t>Identification du coordonnateur en matière de sécurité et de protection de la santé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_Toc164326879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C2A94E9" w14:textId="0706355C" w:rsidR="006700DF" w:rsidRDefault="006700DF">
      <w:pPr>
        <w:pStyle w:val="TM2"/>
        <w:tabs>
          <w:tab w:val="left" w:pos="720"/>
          <w:tab w:val="right" w:leader="dot" w:pos="10138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164326880" w:history="1">
        <w:r w:rsidRPr="003C4C70">
          <w:rPr>
            <w:rStyle w:val="Lienhypertexte"/>
            <w:b/>
            <w:noProof/>
          </w:rPr>
          <w:t>1.5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3C4C70">
          <w:rPr>
            <w:rStyle w:val="Lienhypertexte"/>
            <w:noProof/>
          </w:rPr>
          <w:t>Identification de l’OPC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_Toc164326880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89FA135" w14:textId="63C883A0" w:rsidR="006700DF" w:rsidRDefault="006700DF">
      <w:pPr>
        <w:pStyle w:val="TM2"/>
        <w:tabs>
          <w:tab w:val="left" w:pos="720"/>
          <w:tab w:val="right" w:leader="dot" w:pos="10138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164326881" w:history="1">
        <w:r w:rsidRPr="003C4C70">
          <w:rPr>
            <w:rStyle w:val="Lienhypertexte"/>
            <w:b/>
            <w:noProof/>
          </w:rPr>
          <w:t>1.6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3C4C70">
          <w:rPr>
            <w:rStyle w:val="Lienhypertexte"/>
            <w:noProof/>
          </w:rPr>
          <w:t>Désignation de l’opération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_Toc164326881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EF8640A" w14:textId="0FE2A2A0" w:rsidR="006700DF" w:rsidRDefault="006700DF">
      <w:pPr>
        <w:pStyle w:val="TM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164326882" w:history="1">
        <w:r w:rsidRPr="003C4C70">
          <w:rPr>
            <w:rStyle w:val="Lienhypertexte"/>
            <w:noProof/>
          </w:rPr>
          <w:t>Article II.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3C4C70">
          <w:rPr>
            <w:rStyle w:val="Lienhypertexte"/>
            <w:noProof/>
          </w:rPr>
          <w:t>Contractant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_Toc164326882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A22C227" w14:textId="4C9253D0" w:rsidR="006700DF" w:rsidRDefault="006700DF">
      <w:pPr>
        <w:pStyle w:val="TM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164326883" w:history="1">
        <w:r w:rsidRPr="003C4C70">
          <w:rPr>
            <w:rStyle w:val="Lienhypertexte"/>
            <w:noProof/>
          </w:rPr>
          <w:t>Article III.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3C4C70">
          <w:rPr>
            <w:rStyle w:val="Lienhypertexte"/>
            <w:noProof/>
          </w:rPr>
          <w:t>Prix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_Toc164326883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27F28F0" w14:textId="5316D8C8" w:rsidR="006700DF" w:rsidRDefault="006700DF">
      <w:pPr>
        <w:pStyle w:val="TM2"/>
        <w:tabs>
          <w:tab w:val="left" w:pos="720"/>
          <w:tab w:val="right" w:leader="dot" w:pos="10138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164326884" w:history="1">
        <w:r w:rsidRPr="003C4C70">
          <w:rPr>
            <w:rStyle w:val="Lienhypertexte"/>
            <w:b/>
            <w:noProof/>
          </w:rPr>
          <w:t>3.1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3C4C70">
          <w:rPr>
            <w:rStyle w:val="Lienhypertexte"/>
            <w:noProof/>
          </w:rPr>
          <w:t>Prix du marché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_Toc164326884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3523FB4" w14:textId="7322DCB3" w:rsidR="006700DF" w:rsidRDefault="006700DF">
      <w:pPr>
        <w:pStyle w:val="TM2"/>
        <w:tabs>
          <w:tab w:val="left" w:pos="720"/>
          <w:tab w:val="right" w:leader="dot" w:pos="10138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164326885" w:history="1">
        <w:r w:rsidRPr="003C4C70">
          <w:rPr>
            <w:rStyle w:val="Lienhypertexte"/>
            <w:b/>
            <w:noProof/>
          </w:rPr>
          <w:t>3.2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3C4C70">
          <w:rPr>
            <w:rStyle w:val="Lienhypertexte"/>
            <w:noProof/>
          </w:rPr>
          <w:t>Sous-traitance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_Toc164326885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5629EED" w14:textId="7DD0878D" w:rsidR="006700DF" w:rsidRDefault="006700DF">
      <w:pPr>
        <w:pStyle w:val="TM2"/>
        <w:tabs>
          <w:tab w:val="left" w:pos="720"/>
          <w:tab w:val="right" w:leader="dot" w:pos="10138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164326886" w:history="1">
        <w:r w:rsidRPr="003C4C70">
          <w:rPr>
            <w:rStyle w:val="Lienhypertexte"/>
            <w:b/>
            <w:noProof/>
          </w:rPr>
          <w:t>3.3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3C4C70">
          <w:rPr>
            <w:rStyle w:val="Lienhypertexte"/>
            <w:noProof/>
          </w:rPr>
          <w:t>Nantissement ou cession de créance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_Toc164326886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377CF53" w14:textId="24A30ACD" w:rsidR="006700DF" w:rsidRDefault="006700DF">
      <w:pPr>
        <w:pStyle w:val="TM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164326887" w:history="1">
        <w:r w:rsidRPr="003C4C70">
          <w:rPr>
            <w:rStyle w:val="Lienhypertexte"/>
            <w:noProof/>
          </w:rPr>
          <w:t>Article IV.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3C4C70">
          <w:rPr>
            <w:rStyle w:val="Lienhypertexte"/>
            <w:noProof/>
          </w:rPr>
          <w:t>Délais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_Toc164326887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6598C48" w14:textId="616D5BFC" w:rsidR="006700DF" w:rsidRDefault="006700DF">
      <w:pPr>
        <w:pStyle w:val="TM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164326888" w:history="1">
        <w:r w:rsidRPr="003C4C70">
          <w:rPr>
            <w:rStyle w:val="Lienhypertexte"/>
            <w:noProof/>
          </w:rPr>
          <w:t>Article V.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3C4C70">
          <w:rPr>
            <w:rStyle w:val="Lienhypertexte"/>
            <w:noProof/>
          </w:rPr>
          <w:t>Paiement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_Toc164326888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4675390" w14:textId="1FF25E22" w:rsidR="006700DF" w:rsidRDefault="006700DF">
      <w:pPr>
        <w:pStyle w:val="TM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164326889" w:history="1">
        <w:r w:rsidRPr="003C4C70">
          <w:rPr>
            <w:rStyle w:val="Lienhypertexte"/>
            <w:noProof/>
          </w:rPr>
          <w:t>Article VI.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3C4C70">
          <w:rPr>
            <w:rStyle w:val="Lienhypertexte"/>
            <w:noProof/>
          </w:rPr>
          <w:t>Avance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_Toc164326889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AFD97FF" w14:textId="5CC725DB" w:rsidR="006700DF" w:rsidRDefault="006700DF">
      <w:pPr>
        <w:pStyle w:val="TM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164326890" w:history="1">
        <w:r w:rsidRPr="003C4C70">
          <w:rPr>
            <w:rStyle w:val="Lienhypertexte"/>
            <w:noProof/>
          </w:rPr>
          <w:t>Article VII.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3C4C70">
          <w:rPr>
            <w:rStyle w:val="Lienhypertexte"/>
            <w:noProof/>
          </w:rPr>
          <w:t>Insertion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_Toc164326890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DBD05EC" w14:textId="4810DD94" w:rsidR="006700DF" w:rsidRDefault="006700DF">
      <w:pPr>
        <w:pStyle w:val="TM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164326891" w:history="1">
        <w:r w:rsidRPr="003C4C70">
          <w:rPr>
            <w:rStyle w:val="Lienhypertexte"/>
            <w:noProof/>
          </w:rPr>
          <w:t>Article VIII.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3C4C70">
          <w:rPr>
            <w:rStyle w:val="Lienhypertexte"/>
            <w:noProof/>
          </w:rPr>
          <w:t>Décision du pouvoir adjudicateur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_Toc164326891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1DB7D02" w14:textId="07992B58" w:rsidR="007D7507" w:rsidRDefault="00415F24" w:rsidP="007D7507">
      <w:r>
        <w:rPr>
          <w:rStyle w:val="Titredulivre"/>
          <w:rFonts w:cstheme="minorHAnsi"/>
          <w:bCs/>
          <w:caps/>
          <w:sz w:val="18"/>
          <w:szCs w:val="18"/>
        </w:rPr>
        <w:fldChar w:fldCharType="end"/>
      </w:r>
      <w:r w:rsidR="007D7507">
        <w:br w:type="page"/>
      </w:r>
    </w:p>
    <w:p w14:paraId="3BA7089A" w14:textId="71AA4236" w:rsidR="007432E9" w:rsidRPr="007432E9" w:rsidRDefault="007432E9" w:rsidP="007432E9">
      <w:pPr>
        <w:pStyle w:val="Titre1"/>
      </w:pPr>
      <w:bookmarkStart w:id="0" w:name="_Toc164326875"/>
      <w:r>
        <w:lastRenderedPageBreak/>
        <w:t>Objet du marché</w:t>
      </w:r>
      <w:bookmarkEnd w:id="0"/>
    </w:p>
    <w:p w14:paraId="7F7AD73A" w14:textId="4B5E8148" w:rsidR="00FF2937" w:rsidRPr="00547622" w:rsidRDefault="00FF2937" w:rsidP="007432E9">
      <w:pPr>
        <w:pStyle w:val="Titre2"/>
      </w:pPr>
      <w:bookmarkStart w:id="1" w:name="_Toc164326876"/>
      <w:r w:rsidRPr="00547622">
        <w:t xml:space="preserve">Identification du </w:t>
      </w:r>
      <w:r w:rsidR="00362624" w:rsidRPr="00547622">
        <w:t>maitre d’ouvrage</w:t>
      </w:r>
      <w:bookmarkEnd w:id="1"/>
    </w:p>
    <w:p w14:paraId="616AA809" w14:textId="77777777" w:rsidR="00547622" w:rsidRPr="005916B9" w:rsidRDefault="00547622" w:rsidP="00547622">
      <w:pPr>
        <w:pStyle w:val="Normal2"/>
        <w:rPr>
          <w:b/>
          <w:bCs/>
        </w:rPr>
      </w:pPr>
      <w:r w:rsidRPr="005916B9">
        <w:rPr>
          <w:b/>
          <w:bCs/>
        </w:rPr>
        <w:t>Institut Régional d’Administration de Lille</w:t>
      </w:r>
    </w:p>
    <w:p w14:paraId="53BD3CFB" w14:textId="77777777" w:rsidR="00547622" w:rsidRPr="005916B9" w:rsidRDefault="00547622" w:rsidP="00547622">
      <w:pPr>
        <w:pStyle w:val="Normal2"/>
      </w:pPr>
      <w:r w:rsidRPr="005916B9">
        <w:t>49 rue Jean Jaurès</w:t>
      </w:r>
    </w:p>
    <w:p w14:paraId="1DD94F9D" w14:textId="77777777" w:rsidR="00547622" w:rsidRPr="000A554F" w:rsidRDefault="00547622" w:rsidP="00547622">
      <w:pPr>
        <w:pStyle w:val="Normal2"/>
      </w:pPr>
      <w:r w:rsidRPr="000A554F">
        <w:t>CS 80008</w:t>
      </w:r>
    </w:p>
    <w:p w14:paraId="34CFF920" w14:textId="77777777" w:rsidR="00547622" w:rsidRPr="000A554F" w:rsidRDefault="00547622" w:rsidP="00547622">
      <w:pPr>
        <w:pStyle w:val="Normal2"/>
      </w:pPr>
      <w:r w:rsidRPr="000A554F">
        <w:t>59040 Lille Cedex</w:t>
      </w:r>
    </w:p>
    <w:p w14:paraId="1DA099E6" w14:textId="29951838" w:rsidR="00547622" w:rsidRPr="008639CF" w:rsidRDefault="00547622" w:rsidP="00547622">
      <w:pPr>
        <w:pStyle w:val="Normal2"/>
        <w:rPr>
          <w:szCs w:val="18"/>
        </w:rPr>
      </w:pPr>
      <w:hyperlink r:id="rId13" w:history="1">
        <w:r w:rsidRPr="008639CF">
          <w:rPr>
            <w:rStyle w:val="Lienhypertexte"/>
            <w:szCs w:val="18"/>
          </w:rPr>
          <w:t>https://www.ira-lille.gouv.fr</w:t>
        </w:r>
      </w:hyperlink>
    </w:p>
    <w:p w14:paraId="17D8450D" w14:textId="0AF6D1A4" w:rsidR="0097615F" w:rsidRDefault="0097615F" w:rsidP="007432E9">
      <w:pPr>
        <w:pStyle w:val="Titre2"/>
      </w:pPr>
      <w:bookmarkStart w:id="2" w:name="_Toc164326877"/>
      <w:r>
        <w:t>Identification de la maitrise d’œuvre</w:t>
      </w:r>
      <w:bookmarkEnd w:id="2"/>
    </w:p>
    <w:p w14:paraId="1E70DA3D" w14:textId="627F2BCD" w:rsidR="00547622" w:rsidRDefault="00A30103" w:rsidP="00A30103">
      <w:r>
        <w:t xml:space="preserve">Groupement conjoint </w:t>
      </w:r>
      <w:r w:rsidR="002907B7">
        <w:t xml:space="preserve">avec mandataire </w:t>
      </w:r>
      <w:r>
        <w:t>solidaire</w:t>
      </w:r>
      <w:r w:rsidR="002907B7">
        <w:t xml:space="preserve"> </w:t>
      </w:r>
      <w:r>
        <w:t>:</w:t>
      </w:r>
    </w:p>
    <w:p w14:paraId="066970F8" w14:textId="794ED14A" w:rsidR="008639CF" w:rsidRPr="005916B9" w:rsidRDefault="008639CF" w:rsidP="005916B9">
      <w:pPr>
        <w:rPr>
          <w:u w:val="single"/>
        </w:rPr>
      </w:pPr>
      <w:r w:rsidRPr="005916B9">
        <w:rPr>
          <w:u w:val="single"/>
        </w:rPr>
        <w:t>Mandataire :</w:t>
      </w:r>
    </w:p>
    <w:p w14:paraId="102E295B" w14:textId="77777777" w:rsidR="009D16C5" w:rsidRPr="009D16C5" w:rsidRDefault="009D16C5" w:rsidP="009D16C5">
      <w:pPr>
        <w:pStyle w:val="Normal2"/>
        <w:rPr>
          <w:b/>
          <w:bCs/>
          <w:lang w:eastAsia="fr-FR"/>
        </w:rPr>
      </w:pPr>
      <w:r w:rsidRPr="009D16C5">
        <w:rPr>
          <w:b/>
          <w:bCs/>
          <w:lang w:eastAsia="fr-FR"/>
        </w:rPr>
        <w:t>ATELIER FADA</w:t>
      </w:r>
    </w:p>
    <w:p w14:paraId="55F54845" w14:textId="77777777" w:rsidR="009D16C5" w:rsidRPr="009D16C5" w:rsidRDefault="009D16C5" w:rsidP="009D16C5">
      <w:pPr>
        <w:pStyle w:val="Normal2"/>
        <w:rPr>
          <w:bCs/>
          <w:lang w:eastAsia="fr-FR"/>
        </w:rPr>
      </w:pPr>
      <w:r w:rsidRPr="009D16C5">
        <w:rPr>
          <w:bCs/>
          <w:lang w:eastAsia="fr-FR"/>
        </w:rPr>
        <w:t xml:space="preserve">7 rue Barthélémy Delespaul, </w:t>
      </w:r>
    </w:p>
    <w:p w14:paraId="3CBB818E" w14:textId="77777777" w:rsidR="009D16C5" w:rsidRPr="009D16C5" w:rsidRDefault="009D16C5" w:rsidP="009D16C5">
      <w:pPr>
        <w:pStyle w:val="Normal2"/>
        <w:rPr>
          <w:bCs/>
          <w:u w:val="single"/>
          <w:lang w:eastAsia="fr-FR"/>
        </w:rPr>
      </w:pPr>
      <w:r w:rsidRPr="009D16C5">
        <w:rPr>
          <w:bCs/>
          <w:lang w:eastAsia="fr-FR"/>
        </w:rPr>
        <w:t>59000 Lille</w:t>
      </w:r>
      <w:r w:rsidRPr="009D16C5">
        <w:rPr>
          <w:bCs/>
          <w:u w:val="single"/>
          <w:lang w:eastAsia="fr-FR"/>
        </w:rPr>
        <w:t xml:space="preserve"> </w:t>
      </w:r>
    </w:p>
    <w:p w14:paraId="4CBB778D" w14:textId="331EB967" w:rsidR="008639CF" w:rsidRPr="005916B9" w:rsidRDefault="00547622" w:rsidP="009D16C5">
      <w:pPr>
        <w:rPr>
          <w:u w:val="single"/>
        </w:rPr>
      </w:pPr>
      <w:r w:rsidRPr="005916B9">
        <w:rPr>
          <w:u w:val="single"/>
        </w:rPr>
        <w:t>Groupé avec</w:t>
      </w:r>
      <w:r w:rsidR="008639CF" w:rsidRPr="005916B9">
        <w:rPr>
          <w:u w:val="single"/>
        </w:rPr>
        <w:t> :</w:t>
      </w:r>
      <w:r w:rsidRPr="005916B9">
        <w:rPr>
          <w:u w:val="single"/>
        </w:rPr>
        <w:t xml:space="preserve"> </w:t>
      </w:r>
    </w:p>
    <w:p w14:paraId="38A8A56B" w14:textId="77777777" w:rsidR="009D16C5" w:rsidRPr="009D16C5" w:rsidRDefault="009D16C5" w:rsidP="009D16C5">
      <w:pPr>
        <w:pStyle w:val="Normal2"/>
        <w:rPr>
          <w:b/>
          <w:bCs/>
        </w:rPr>
      </w:pPr>
      <w:r w:rsidRPr="009D16C5">
        <w:rPr>
          <w:b/>
          <w:bCs/>
        </w:rPr>
        <w:t>LOKUS LANDSCAPE</w:t>
      </w:r>
    </w:p>
    <w:p w14:paraId="38DEC5A0" w14:textId="05DB8136" w:rsidR="009D16C5" w:rsidRDefault="009D16C5" w:rsidP="009D16C5">
      <w:pPr>
        <w:pStyle w:val="Normal2"/>
      </w:pPr>
      <w:r w:rsidRPr="009D16C5">
        <w:t xml:space="preserve">Boulevard Léopold II, 150, 1080 Bruxelles / </w:t>
      </w:r>
      <w:r>
        <w:t>Belgique</w:t>
      </w:r>
    </w:p>
    <w:p w14:paraId="0C3BD87E" w14:textId="77777777" w:rsidR="009D16C5" w:rsidRPr="009D16C5" w:rsidRDefault="009D16C5" w:rsidP="009D16C5">
      <w:pPr>
        <w:pStyle w:val="Normal2"/>
      </w:pPr>
    </w:p>
    <w:p w14:paraId="5550571A" w14:textId="77777777" w:rsidR="009D16C5" w:rsidRPr="009D16C5" w:rsidRDefault="009D16C5" w:rsidP="009D16C5">
      <w:pPr>
        <w:pStyle w:val="Normal2"/>
        <w:rPr>
          <w:b/>
          <w:bCs/>
        </w:rPr>
      </w:pPr>
      <w:r w:rsidRPr="009D16C5">
        <w:rPr>
          <w:b/>
          <w:bCs/>
        </w:rPr>
        <w:t>SIRETEC Ingénierie Agence Nord</w:t>
      </w:r>
    </w:p>
    <w:p w14:paraId="062A6155" w14:textId="77777777" w:rsidR="009D16C5" w:rsidRPr="009D16C5" w:rsidRDefault="009D16C5" w:rsidP="009D16C5">
      <w:pPr>
        <w:pStyle w:val="Normal2"/>
      </w:pPr>
      <w:r w:rsidRPr="009D16C5">
        <w:t>68 rue de Wambrechies - Bâtiment C / 1er étage</w:t>
      </w:r>
    </w:p>
    <w:p w14:paraId="6E744B63" w14:textId="22E4A809" w:rsidR="009D16C5" w:rsidRPr="009D16C5" w:rsidRDefault="009D16C5" w:rsidP="009D16C5">
      <w:pPr>
        <w:pStyle w:val="Normal2"/>
      </w:pPr>
      <w:r w:rsidRPr="009D16C5">
        <w:t>59520 Marquette Lez Lille</w:t>
      </w:r>
    </w:p>
    <w:p w14:paraId="187ABA2C" w14:textId="699E96FC" w:rsidR="0097615F" w:rsidRDefault="0097615F" w:rsidP="007432E9">
      <w:pPr>
        <w:pStyle w:val="Titre2"/>
      </w:pPr>
      <w:bookmarkStart w:id="3" w:name="_Toc164326878"/>
      <w:r>
        <w:t>Identification du bureau de contrôle</w:t>
      </w:r>
      <w:bookmarkEnd w:id="3"/>
    </w:p>
    <w:p w14:paraId="1549F8E8" w14:textId="77777777" w:rsidR="003B3943" w:rsidRPr="003B3943" w:rsidRDefault="003B3943" w:rsidP="003B3943">
      <w:pPr>
        <w:pStyle w:val="Normal2"/>
        <w:rPr>
          <w:b/>
          <w:bCs/>
        </w:rPr>
      </w:pPr>
      <w:r w:rsidRPr="003B3943">
        <w:rPr>
          <w:b/>
          <w:bCs/>
        </w:rPr>
        <w:t>DEKRA</w:t>
      </w:r>
    </w:p>
    <w:p w14:paraId="51DE9C7E" w14:textId="77777777" w:rsidR="003B3943" w:rsidRPr="002D22CF" w:rsidRDefault="003B3943" w:rsidP="003B3943">
      <w:pPr>
        <w:pStyle w:val="Normal2"/>
      </w:pPr>
      <w:r w:rsidRPr="002D22CF">
        <w:t>Agence Hauts-De-France</w:t>
      </w:r>
    </w:p>
    <w:p w14:paraId="64268129" w14:textId="77777777" w:rsidR="003B3943" w:rsidRPr="002D22CF" w:rsidRDefault="003B3943" w:rsidP="003B3943">
      <w:pPr>
        <w:pStyle w:val="Normal2"/>
      </w:pPr>
      <w:r w:rsidRPr="002D22CF">
        <w:t>Parc Telmat – Bâtiment B</w:t>
      </w:r>
    </w:p>
    <w:p w14:paraId="3435F79C" w14:textId="77777777" w:rsidR="003B3943" w:rsidRPr="002D22CF" w:rsidRDefault="003B3943" w:rsidP="003B3943">
      <w:pPr>
        <w:pStyle w:val="Normal2"/>
      </w:pPr>
      <w:r w:rsidRPr="002D22CF">
        <w:t>78 rue Gustave Delory</w:t>
      </w:r>
    </w:p>
    <w:p w14:paraId="7043B41D" w14:textId="03ACC19B" w:rsidR="003B3943" w:rsidRPr="003B3943" w:rsidRDefault="003B3943" w:rsidP="003B3943">
      <w:pPr>
        <w:pStyle w:val="Normal2"/>
      </w:pPr>
      <w:r w:rsidRPr="002D22CF">
        <w:t>59810 LESQUIN</w:t>
      </w:r>
    </w:p>
    <w:p w14:paraId="1335E902" w14:textId="5A9E0EB1" w:rsidR="0097615F" w:rsidRDefault="0097615F" w:rsidP="007432E9">
      <w:pPr>
        <w:pStyle w:val="Titre2"/>
      </w:pPr>
      <w:bookmarkStart w:id="4" w:name="_Toc164326879"/>
      <w:r>
        <w:t>Identification du coordonnateur en matière de sécurité et de protection de la santé</w:t>
      </w:r>
      <w:bookmarkEnd w:id="4"/>
    </w:p>
    <w:p w14:paraId="394AC603" w14:textId="77777777" w:rsidR="003B3943" w:rsidRPr="003B3943" w:rsidRDefault="003B3943" w:rsidP="003B3943">
      <w:pPr>
        <w:pStyle w:val="Normal2"/>
        <w:rPr>
          <w:b/>
          <w:bCs/>
        </w:rPr>
      </w:pPr>
      <w:r w:rsidRPr="003B3943">
        <w:rPr>
          <w:b/>
          <w:bCs/>
        </w:rPr>
        <w:t>DEKRA</w:t>
      </w:r>
    </w:p>
    <w:p w14:paraId="049B4666" w14:textId="77777777" w:rsidR="003B3943" w:rsidRPr="002D22CF" w:rsidRDefault="003B3943" w:rsidP="003B3943">
      <w:pPr>
        <w:pStyle w:val="Normal2"/>
      </w:pPr>
      <w:r w:rsidRPr="002D22CF">
        <w:t>Agence Hauts-De-France</w:t>
      </w:r>
    </w:p>
    <w:p w14:paraId="53E85A58" w14:textId="77777777" w:rsidR="003B3943" w:rsidRPr="002D22CF" w:rsidRDefault="003B3943" w:rsidP="003B3943">
      <w:pPr>
        <w:pStyle w:val="Normal2"/>
      </w:pPr>
      <w:r w:rsidRPr="002D22CF">
        <w:t>Parc Telmat – Bâtiment B</w:t>
      </w:r>
    </w:p>
    <w:p w14:paraId="13DED104" w14:textId="77777777" w:rsidR="003B3943" w:rsidRPr="002D22CF" w:rsidRDefault="003B3943" w:rsidP="003B3943">
      <w:pPr>
        <w:pStyle w:val="Normal2"/>
      </w:pPr>
      <w:r w:rsidRPr="002D22CF">
        <w:t>78 rue Gustave Delory</w:t>
      </w:r>
    </w:p>
    <w:p w14:paraId="53333F4E" w14:textId="33DA6845" w:rsidR="003B3943" w:rsidRPr="003B3943" w:rsidRDefault="003B3943" w:rsidP="003B3943">
      <w:pPr>
        <w:pStyle w:val="Normal2"/>
      </w:pPr>
      <w:r w:rsidRPr="002D22CF">
        <w:t>59810 LESQUIN</w:t>
      </w:r>
    </w:p>
    <w:p w14:paraId="06D8917A" w14:textId="52BEDD61" w:rsidR="0097615F" w:rsidRDefault="0097615F" w:rsidP="007432E9">
      <w:pPr>
        <w:pStyle w:val="Titre2"/>
      </w:pPr>
      <w:bookmarkStart w:id="5" w:name="_Toc164326880"/>
      <w:r>
        <w:t xml:space="preserve">Identification </w:t>
      </w:r>
      <w:r w:rsidR="00A30103">
        <w:t>de l’OPC</w:t>
      </w:r>
      <w:bookmarkEnd w:id="5"/>
    </w:p>
    <w:p w14:paraId="5B8103F3" w14:textId="5EF1A736" w:rsidR="003B3943" w:rsidRDefault="003B3943" w:rsidP="003B3943">
      <w:r>
        <w:t>La mission OPC est assurée par la maitrise d’œuvre.</w:t>
      </w:r>
    </w:p>
    <w:p w14:paraId="397A5745" w14:textId="77777777" w:rsidR="009D16C5" w:rsidRPr="009D16C5" w:rsidRDefault="009D16C5" w:rsidP="009D16C5">
      <w:pPr>
        <w:pStyle w:val="Normal2"/>
        <w:rPr>
          <w:b/>
          <w:bCs/>
          <w:lang w:eastAsia="fr-FR"/>
        </w:rPr>
      </w:pPr>
      <w:bookmarkStart w:id="6" w:name="_Toc164326881"/>
      <w:r w:rsidRPr="009D16C5">
        <w:rPr>
          <w:b/>
          <w:bCs/>
          <w:lang w:eastAsia="fr-FR"/>
        </w:rPr>
        <w:t>ATELIER FADA</w:t>
      </w:r>
    </w:p>
    <w:p w14:paraId="2572D0B4" w14:textId="77777777" w:rsidR="009D16C5" w:rsidRPr="009D16C5" w:rsidRDefault="009D16C5" w:rsidP="009D16C5">
      <w:pPr>
        <w:pStyle w:val="Normal2"/>
        <w:rPr>
          <w:bCs/>
          <w:lang w:eastAsia="fr-FR"/>
        </w:rPr>
      </w:pPr>
      <w:r w:rsidRPr="009D16C5">
        <w:rPr>
          <w:bCs/>
          <w:lang w:eastAsia="fr-FR"/>
        </w:rPr>
        <w:t xml:space="preserve">7 rue Barthélémy Delespaul, </w:t>
      </w:r>
    </w:p>
    <w:p w14:paraId="40BD4CAD" w14:textId="77777777" w:rsidR="009D16C5" w:rsidRPr="009D16C5" w:rsidRDefault="009D16C5" w:rsidP="009D16C5">
      <w:pPr>
        <w:pStyle w:val="Normal2"/>
        <w:rPr>
          <w:bCs/>
          <w:u w:val="single"/>
          <w:lang w:eastAsia="fr-FR"/>
        </w:rPr>
      </w:pPr>
      <w:r w:rsidRPr="009D16C5">
        <w:rPr>
          <w:bCs/>
          <w:lang w:eastAsia="fr-FR"/>
        </w:rPr>
        <w:t>59000 Lille</w:t>
      </w:r>
      <w:r w:rsidRPr="009D16C5">
        <w:rPr>
          <w:bCs/>
          <w:u w:val="single"/>
          <w:lang w:eastAsia="fr-FR"/>
        </w:rPr>
        <w:t xml:space="preserve"> </w:t>
      </w:r>
    </w:p>
    <w:p w14:paraId="3420E750" w14:textId="34160B62" w:rsidR="00E835EB" w:rsidRDefault="007B6BAC" w:rsidP="007432E9">
      <w:pPr>
        <w:pStyle w:val="Titre2"/>
      </w:pPr>
      <w:r>
        <w:t>Désignation de l’opération</w:t>
      </w:r>
      <w:bookmarkEnd w:id="6"/>
    </w:p>
    <w:p w14:paraId="7200BC40" w14:textId="77777777" w:rsidR="009F459B" w:rsidRDefault="002907B7" w:rsidP="002907B7">
      <w:r w:rsidRPr="002907B7">
        <w:t>MARCHÉ PUBLIC DE TRAVAUX</w:t>
      </w:r>
      <w:r>
        <w:t> :</w:t>
      </w:r>
    </w:p>
    <w:p w14:paraId="09341F8D" w14:textId="6FB6A100" w:rsidR="007B6BAC" w:rsidRPr="009D16C5" w:rsidRDefault="009D16C5" w:rsidP="009D16C5">
      <w:pPr>
        <w:rPr>
          <w:szCs w:val="20"/>
        </w:rPr>
      </w:pPr>
      <w:r w:rsidRPr="009D16C5">
        <w:rPr>
          <w:szCs w:val="20"/>
        </w:rPr>
        <w:t>Pour la rénovation et l’aménagement paysager de la terrasse extérieure</w:t>
      </w:r>
      <w:r>
        <w:rPr>
          <w:szCs w:val="20"/>
        </w:rPr>
        <w:t xml:space="preserve"> </w:t>
      </w:r>
      <w:r w:rsidRPr="009D16C5">
        <w:rPr>
          <w:szCs w:val="20"/>
        </w:rPr>
        <w:t>de l’Institut Régional d’Administration de Lille</w:t>
      </w:r>
      <w:r w:rsidR="007B6BAC" w:rsidRPr="002907B7">
        <w:br w:type="page"/>
      </w:r>
    </w:p>
    <w:p w14:paraId="02638CEA" w14:textId="2755140A" w:rsidR="00810BA2" w:rsidRDefault="007B6BAC" w:rsidP="00547622">
      <w:pPr>
        <w:pStyle w:val="Titre1"/>
      </w:pPr>
      <w:bookmarkStart w:id="7" w:name="_Toc164326882"/>
      <w:r>
        <w:lastRenderedPageBreak/>
        <w:t>Contractant</w:t>
      </w:r>
      <w:bookmarkEnd w:id="7"/>
    </w:p>
    <w:p w14:paraId="06FDFB3F" w14:textId="12169993" w:rsidR="007B6BAC" w:rsidRPr="007B6BAC" w:rsidRDefault="007B6BAC" w:rsidP="007B6BAC">
      <w:r w:rsidRPr="007B6BAC">
        <w:t>Nous soussignés, engageant ainsi les personnes (physiques ou morales) ci-après :</w:t>
      </w:r>
    </w:p>
    <w:p w14:paraId="601AF4BC" w14:textId="35FA42D9" w:rsidR="007B6BAC" w:rsidRDefault="007B6BAC" w:rsidP="007B6BAC">
      <w:pPr>
        <w:pStyle w:val="Titre3"/>
      </w:pPr>
      <w:r w:rsidRPr="007B6BAC">
        <w:t>Mandataire</w:t>
      </w:r>
      <w:r w:rsidR="008328F3">
        <w:t xml:space="preserve"> / candidat individuel </w:t>
      </w:r>
    </w:p>
    <w:p w14:paraId="4D401EAE" w14:textId="77777777" w:rsidR="00BD40B9" w:rsidRPr="00004A21" w:rsidRDefault="00BD40B9" w:rsidP="00BD40B9">
      <w:pPr>
        <w:rPr>
          <w:i/>
          <w:iCs/>
          <w:color w:val="FF0000"/>
          <w:sz w:val="16"/>
          <w:szCs w:val="16"/>
        </w:rPr>
      </w:pPr>
      <w:r w:rsidRPr="00004A21">
        <w:rPr>
          <w:i/>
          <w:iCs/>
          <w:color w:val="FF0000"/>
          <w:sz w:val="16"/>
          <w:szCs w:val="16"/>
        </w:rPr>
        <w:t>*Rayer la mention inutile</w:t>
      </w:r>
    </w:p>
    <w:p w14:paraId="2794E186" w14:textId="77777777" w:rsidR="00BD40B9" w:rsidRPr="00BD40B9" w:rsidRDefault="00BD40B9" w:rsidP="00BD40B9">
      <w:pPr>
        <w:rPr>
          <w:i/>
          <w:iCs/>
          <w:color w:val="FF0000"/>
          <w:sz w:val="16"/>
          <w:szCs w:val="16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207"/>
        <w:gridCol w:w="3879"/>
        <w:gridCol w:w="3052"/>
      </w:tblGrid>
      <w:tr w:rsidR="00A504CC" w:rsidRPr="00E155F7" w14:paraId="6E87312F" w14:textId="77777777" w:rsidTr="009A064C">
        <w:tc>
          <w:tcPr>
            <w:tcW w:w="1582" w:type="pct"/>
          </w:tcPr>
          <w:p w14:paraId="5F4BA63A" w14:textId="77777777" w:rsidR="00A504CC" w:rsidRPr="00F804FD" w:rsidRDefault="00A504CC" w:rsidP="009A064C">
            <w:r w:rsidRPr="00F804FD">
              <w:t xml:space="preserve">Je, soussigné      </w:t>
            </w:r>
            <w:r w:rsidRPr="00F804FD">
              <w:rPr>
                <w:i/>
              </w:rPr>
              <w:t xml:space="preserve">                   Nom</w:t>
            </w:r>
          </w:p>
        </w:tc>
        <w:tc>
          <w:tcPr>
            <w:tcW w:w="1913" w:type="pct"/>
          </w:tcPr>
          <w:p w14:paraId="7434D755" w14:textId="77777777" w:rsidR="00A504CC" w:rsidRPr="00F804FD" w:rsidRDefault="00A504CC" w:rsidP="009A064C">
            <w:pPr>
              <w:jc w:val="right"/>
            </w:pPr>
            <w:r w:rsidRPr="00F804FD">
              <w:rPr>
                <w:i/>
              </w:rPr>
              <w:t>Prénom</w:t>
            </w:r>
          </w:p>
        </w:tc>
        <w:tc>
          <w:tcPr>
            <w:tcW w:w="1505" w:type="pct"/>
          </w:tcPr>
          <w:p w14:paraId="2A35D709" w14:textId="77777777" w:rsidR="00A504CC" w:rsidRPr="00F804FD" w:rsidRDefault="00A504CC" w:rsidP="009A064C"/>
        </w:tc>
      </w:tr>
      <w:tr w:rsidR="00A504CC" w:rsidRPr="00E155F7" w14:paraId="6BDAB3E0" w14:textId="77777777" w:rsidTr="009A064C">
        <w:trPr>
          <w:trHeight w:val="309"/>
        </w:trPr>
        <w:tc>
          <w:tcPr>
            <w:tcW w:w="1582" w:type="pct"/>
          </w:tcPr>
          <w:p w14:paraId="5376CBC3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>Qualité</w:t>
            </w:r>
          </w:p>
        </w:tc>
        <w:tc>
          <w:tcPr>
            <w:tcW w:w="3418" w:type="pct"/>
            <w:gridSpan w:val="2"/>
          </w:tcPr>
          <w:p w14:paraId="0F73E311" w14:textId="77777777" w:rsidR="00A504CC" w:rsidRPr="00F804FD" w:rsidRDefault="00A504CC" w:rsidP="009A064C"/>
        </w:tc>
      </w:tr>
      <w:tr w:rsidR="00A504CC" w:rsidRPr="00E155F7" w14:paraId="16D2F31E" w14:textId="77777777" w:rsidTr="009A064C">
        <w:trPr>
          <w:trHeight w:val="461"/>
        </w:trPr>
        <w:tc>
          <w:tcPr>
            <w:tcW w:w="5000" w:type="pct"/>
            <w:gridSpan w:val="3"/>
          </w:tcPr>
          <w:p w14:paraId="40339B20" w14:textId="77777777" w:rsidR="00A504CC" w:rsidRPr="00F804FD" w:rsidRDefault="00A504CC" w:rsidP="009A064C">
            <w:r w:rsidRPr="00F804FD">
              <w:t xml:space="preserve">Forme juridique </w:t>
            </w:r>
            <w:r w:rsidRPr="00F804FD">
              <w:rPr>
                <w:i/>
              </w:rPr>
              <w:t>(entreprise individuelle, SA, SARL, association, personne publique...)</w:t>
            </w:r>
          </w:p>
        </w:tc>
      </w:tr>
      <w:tr w:rsidR="00A504CC" w:rsidRPr="00E155F7" w14:paraId="6E005646" w14:textId="77777777" w:rsidTr="009A064C">
        <w:tc>
          <w:tcPr>
            <w:tcW w:w="1582" w:type="pct"/>
          </w:tcPr>
          <w:p w14:paraId="35C58D3B" w14:textId="77777777" w:rsidR="00A504CC" w:rsidRPr="00F804FD" w:rsidRDefault="00A504CC" w:rsidP="009A064C">
            <w:r w:rsidRPr="00F804FD"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04FD">
              <w:instrText xml:space="preserve"> FORMCHECKBOX </w:instrText>
            </w:r>
            <w:r w:rsidRPr="00F804FD">
              <w:fldChar w:fldCharType="separate"/>
            </w:r>
            <w:r w:rsidRPr="00F804FD">
              <w:fldChar w:fldCharType="end"/>
            </w:r>
            <w:r w:rsidRPr="00F804FD">
              <w:t xml:space="preserve"> Agissant en nom propre</w:t>
            </w:r>
          </w:p>
        </w:tc>
        <w:tc>
          <w:tcPr>
            <w:tcW w:w="3418" w:type="pct"/>
            <w:gridSpan w:val="2"/>
          </w:tcPr>
          <w:p w14:paraId="76C7E746" w14:textId="77777777" w:rsidR="00A504CC" w:rsidRPr="00F804FD" w:rsidRDefault="00A504CC" w:rsidP="009A064C">
            <w:r w:rsidRPr="00F804FD"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04FD">
              <w:instrText xml:space="preserve"> FORMCHECKBOX </w:instrText>
            </w:r>
            <w:r w:rsidRPr="00F804FD">
              <w:fldChar w:fldCharType="separate"/>
            </w:r>
            <w:r w:rsidRPr="00F804FD">
              <w:fldChar w:fldCharType="end"/>
            </w:r>
            <w:r w:rsidRPr="00F804FD">
              <w:t xml:space="preserve"> Agissant au nom et pour le compte de la société</w:t>
            </w:r>
          </w:p>
        </w:tc>
      </w:tr>
      <w:tr w:rsidR="00A504CC" w:rsidRPr="00E155F7" w14:paraId="57FAC8BD" w14:textId="77777777" w:rsidTr="009A064C">
        <w:tc>
          <w:tcPr>
            <w:tcW w:w="1582" w:type="pct"/>
          </w:tcPr>
          <w:p w14:paraId="1DFAA05C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>dénomination complète</w:t>
            </w:r>
          </w:p>
        </w:tc>
        <w:tc>
          <w:tcPr>
            <w:tcW w:w="3418" w:type="pct"/>
            <w:gridSpan w:val="2"/>
          </w:tcPr>
          <w:p w14:paraId="32E6B6AD" w14:textId="77777777" w:rsidR="00A504CC" w:rsidRPr="00F804FD" w:rsidRDefault="00A504CC" w:rsidP="009A064C"/>
        </w:tc>
      </w:tr>
      <w:tr w:rsidR="00A504CC" w:rsidRPr="00E155F7" w14:paraId="2BD205C0" w14:textId="77777777" w:rsidTr="009A064C">
        <w:trPr>
          <w:trHeight w:val="64"/>
        </w:trPr>
        <w:tc>
          <w:tcPr>
            <w:tcW w:w="1582" w:type="pct"/>
            <w:vAlign w:val="center"/>
          </w:tcPr>
          <w:p w14:paraId="4AF3D5D9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 xml:space="preserve">Code APE-NAF </w:t>
            </w:r>
          </w:p>
        </w:tc>
        <w:tc>
          <w:tcPr>
            <w:tcW w:w="1913" w:type="pct"/>
            <w:vAlign w:val="center"/>
          </w:tcPr>
          <w:p w14:paraId="075FC1D9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>SIRET</w:t>
            </w:r>
          </w:p>
        </w:tc>
        <w:tc>
          <w:tcPr>
            <w:tcW w:w="1505" w:type="pct"/>
            <w:vAlign w:val="center"/>
          </w:tcPr>
          <w:p w14:paraId="7F9C5767" w14:textId="77777777" w:rsidR="00A504CC" w:rsidRPr="00F804FD" w:rsidRDefault="00A504CC" w:rsidP="009A064C">
            <w:pPr>
              <w:jc w:val="center"/>
              <w:rPr>
                <w:i/>
              </w:rPr>
            </w:pPr>
          </w:p>
        </w:tc>
      </w:tr>
      <w:tr w:rsidR="00A504CC" w:rsidRPr="00E155F7" w14:paraId="04CD1F50" w14:textId="77777777" w:rsidTr="009A064C">
        <w:trPr>
          <w:trHeight w:val="428"/>
        </w:trPr>
        <w:tc>
          <w:tcPr>
            <w:tcW w:w="1582" w:type="pct"/>
          </w:tcPr>
          <w:p w14:paraId="33336FFE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04FD">
              <w:rPr>
                <w:i/>
              </w:rPr>
              <w:instrText xml:space="preserve"> FORMCHECKBOX </w:instrText>
            </w:r>
            <w:r w:rsidRPr="00F804FD">
              <w:rPr>
                <w:i/>
              </w:rPr>
            </w:r>
            <w:r w:rsidRPr="00F804FD">
              <w:rPr>
                <w:i/>
              </w:rPr>
              <w:fldChar w:fldCharType="separate"/>
            </w:r>
            <w:r w:rsidRPr="00F804FD">
              <w:rPr>
                <w:i/>
              </w:rPr>
              <w:fldChar w:fldCharType="end"/>
            </w:r>
            <w:r w:rsidRPr="00F804FD">
              <w:rPr>
                <w:i/>
              </w:rPr>
              <w:t xml:space="preserve">RCS </w:t>
            </w:r>
            <w:r w:rsidRPr="00F804FD">
              <w:rPr>
                <w:i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04FD">
              <w:rPr>
                <w:i/>
              </w:rPr>
              <w:instrText xml:space="preserve"> FORMCHECKBOX </w:instrText>
            </w:r>
            <w:r w:rsidRPr="00F804FD">
              <w:rPr>
                <w:i/>
              </w:rPr>
            </w:r>
            <w:r w:rsidRPr="00F804FD">
              <w:rPr>
                <w:i/>
              </w:rPr>
              <w:fldChar w:fldCharType="separate"/>
            </w:r>
            <w:r w:rsidRPr="00F804FD">
              <w:rPr>
                <w:i/>
              </w:rPr>
              <w:fldChar w:fldCharType="end"/>
            </w:r>
            <w:r w:rsidRPr="00F804FD">
              <w:rPr>
                <w:i/>
              </w:rPr>
              <w:t>RM (Numéro et ville d’enregistrement)</w:t>
            </w:r>
          </w:p>
        </w:tc>
        <w:tc>
          <w:tcPr>
            <w:tcW w:w="3418" w:type="pct"/>
            <w:gridSpan w:val="2"/>
          </w:tcPr>
          <w:p w14:paraId="575C2390" w14:textId="77777777" w:rsidR="00A504CC" w:rsidRPr="00F804FD" w:rsidRDefault="00A504CC" w:rsidP="009A064C"/>
        </w:tc>
      </w:tr>
      <w:tr w:rsidR="00A504CC" w:rsidRPr="00E155F7" w14:paraId="2519FD8C" w14:textId="77777777" w:rsidTr="009A064C">
        <w:tc>
          <w:tcPr>
            <w:tcW w:w="1582" w:type="pct"/>
          </w:tcPr>
          <w:p w14:paraId="4C36E4ED" w14:textId="77777777" w:rsidR="00A504CC" w:rsidRPr="00F804FD" w:rsidRDefault="00A504CC" w:rsidP="009A064C">
            <w:pPr>
              <w:jc w:val="right"/>
            </w:pPr>
            <w:r w:rsidRPr="00F804FD">
              <w:t>Immatriculée à l’I.N.S.E.E.</w:t>
            </w:r>
          </w:p>
        </w:tc>
        <w:tc>
          <w:tcPr>
            <w:tcW w:w="3418" w:type="pct"/>
            <w:gridSpan w:val="2"/>
          </w:tcPr>
          <w:p w14:paraId="70F94005" w14:textId="77777777" w:rsidR="00A504CC" w:rsidRPr="00F804FD" w:rsidRDefault="00A504CC" w:rsidP="009A064C"/>
        </w:tc>
      </w:tr>
      <w:tr w:rsidR="00A504CC" w:rsidRPr="00E155F7" w14:paraId="0F88A0F1" w14:textId="77777777" w:rsidTr="009A064C">
        <w:tc>
          <w:tcPr>
            <w:tcW w:w="1582" w:type="pct"/>
          </w:tcPr>
          <w:p w14:paraId="7120B5E7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t>Ayant son siège social à</w:t>
            </w:r>
            <w:r w:rsidRPr="00F804FD">
              <w:rPr>
                <w:i/>
              </w:rPr>
              <w:t xml:space="preserve">                  Adresse</w:t>
            </w:r>
          </w:p>
        </w:tc>
        <w:tc>
          <w:tcPr>
            <w:tcW w:w="3418" w:type="pct"/>
            <w:gridSpan w:val="2"/>
          </w:tcPr>
          <w:p w14:paraId="0EEF5B27" w14:textId="77777777" w:rsidR="00A504CC" w:rsidRPr="00F804FD" w:rsidRDefault="00A504CC" w:rsidP="009A064C"/>
        </w:tc>
      </w:tr>
      <w:tr w:rsidR="00A504CC" w:rsidRPr="00E155F7" w14:paraId="10F99D67" w14:textId="77777777" w:rsidTr="009A064C">
        <w:tc>
          <w:tcPr>
            <w:tcW w:w="1582" w:type="pct"/>
          </w:tcPr>
          <w:p w14:paraId="0792F2C1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>Code postal</w:t>
            </w:r>
          </w:p>
        </w:tc>
        <w:tc>
          <w:tcPr>
            <w:tcW w:w="1913" w:type="pct"/>
          </w:tcPr>
          <w:p w14:paraId="2B77883E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>Ville</w:t>
            </w:r>
          </w:p>
        </w:tc>
        <w:tc>
          <w:tcPr>
            <w:tcW w:w="1505" w:type="pct"/>
          </w:tcPr>
          <w:p w14:paraId="23B279DB" w14:textId="77777777" w:rsidR="00A504CC" w:rsidRPr="00F804FD" w:rsidRDefault="00A504CC" w:rsidP="009A064C">
            <w:pPr>
              <w:jc w:val="center"/>
              <w:rPr>
                <w:i/>
              </w:rPr>
            </w:pPr>
          </w:p>
        </w:tc>
      </w:tr>
      <w:tr w:rsidR="00A504CC" w:rsidRPr="00E155F7" w14:paraId="3247A536" w14:textId="77777777" w:rsidTr="009A064C">
        <w:tc>
          <w:tcPr>
            <w:tcW w:w="1582" w:type="pct"/>
          </w:tcPr>
          <w:p w14:paraId="53183FE6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>Téléphone</w:t>
            </w:r>
          </w:p>
        </w:tc>
        <w:tc>
          <w:tcPr>
            <w:tcW w:w="1913" w:type="pct"/>
          </w:tcPr>
          <w:p w14:paraId="64583F55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>Télécopie</w:t>
            </w:r>
          </w:p>
        </w:tc>
        <w:tc>
          <w:tcPr>
            <w:tcW w:w="1505" w:type="pct"/>
          </w:tcPr>
          <w:p w14:paraId="2882857C" w14:textId="77777777" w:rsidR="00A504CC" w:rsidRPr="00F804FD" w:rsidRDefault="00A504CC" w:rsidP="009A064C">
            <w:pPr>
              <w:jc w:val="center"/>
              <w:rPr>
                <w:i/>
              </w:rPr>
            </w:pPr>
          </w:p>
        </w:tc>
      </w:tr>
      <w:tr w:rsidR="00A504CC" w:rsidRPr="00E155F7" w14:paraId="1576CADA" w14:textId="77777777" w:rsidTr="009A064C">
        <w:tc>
          <w:tcPr>
            <w:tcW w:w="1582" w:type="pct"/>
          </w:tcPr>
          <w:p w14:paraId="0199E72E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>Courriel</w:t>
            </w:r>
          </w:p>
        </w:tc>
        <w:tc>
          <w:tcPr>
            <w:tcW w:w="3418" w:type="pct"/>
            <w:gridSpan w:val="2"/>
          </w:tcPr>
          <w:p w14:paraId="08468C08" w14:textId="77777777" w:rsidR="00A504CC" w:rsidRPr="00F804FD" w:rsidRDefault="00A504CC" w:rsidP="009A064C"/>
        </w:tc>
      </w:tr>
    </w:tbl>
    <w:p w14:paraId="4AB1203B" w14:textId="4BBEDFDD" w:rsidR="007B6BAC" w:rsidRDefault="007B6BAC" w:rsidP="007B6BAC">
      <w:pPr>
        <w:pStyle w:val="Titre3"/>
      </w:pPr>
      <w:r>
        <w:t>Cotraitant 02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207"/>
        <w:gridCol w:w="3879"/>
        <w:gridCol w:w="3052"/>
      </w:tblGrid>
      <w:tr w:rsidR="00A504CC" w:rsidRPr="00E155F7" w14:paraId="19C99C86" w14:textId="77777777" w:rsidTr="009A064C">
        <w:tc>
          <w:tcPr>
            <w:tcW w:w="1582" w:type="pct"/>
          </w:tcPr>
          <w:p w14:paraId="79A72F81" w14:textId="77777777" w:rsidR="00A504CC" w:rsidRPr="00F804FD" w:rsidRDefault="00A504CC" w:rsidP="009A064C">
            <w:r w:rsidRPr="00F804FD">
              <w:t xml:space="preserve">Je, soussigné      </w:t>
            </w:r>
            <w:r w:rsidRPr="00F804FD">
              <w:rPr>
                <w:i/>
              </w:rPr>
              <w:t xml:space="preserve">                   Nom</w:t>
            </w:r>
          </w:p>
        </w:tc>
        <w:tc>
          <w:tcPr>
            <w:tcW w:w="1913" w:type="pct"/>
          </w:tcPr>
          <w:p w14:paraId="1DD65962" w14:textId="77777777" w:rsidR="00A504CC" w:rsidRPr="00F804FD" w:rsidRDefault="00A504CC" w:rsidP="009A064C">
            <w:pPr>
              <w:jc w:val="right"/>
            </w:pPr>
            <w:r w:rsidRPr="00F804FD">
              <w:rPr>
                <w:i/>
              </w:rPr>
              <w:t>Prénom</w:t>
            </w:r>
          </w:p>
        </w:tc>
        <w:tc>
          <w:tcPr>
            <w:tcW w:w="1505" w:type="pct"/>
          </w:tcPr>
          <w:p w14:paraId="432FBF45" w14:textId="77777777" w:rsidR="00A504CC" w:rsidRPr="00F804FD" w:rsidRDefault="00A504CC" w:rsidP="009A064C"/>
        </w:tc>
      </w:tr>
      <w:tr w:rsidR="00A504CC" w:rsidRPr="00E155F7" w14:paraId="162A6674" w14:textId="77777777" w:rsidTr="009A064C">
        <w:trPr>
          <w:trHeight w:val="309"/>
        </w:trPr>
        <w:tc>
          <w:tcPr>
            <w:tcW w:w="1582" w:type="pct"/>
          </w:tcPr>
          <w:p w14:paraId="66868E14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>Qualité</w:t>
            </w:r>
          </w:p>
        </w:tc>
        <w:tc>
          <w:tcPr>
            <w:tcW w:w="3418" w:type="pct"/>
            <w:gridSpan w:val="2"/>
          </w:tcPr>
          <w:p w14:paraId="53058775" w14:textId="77777777" w:rsidR="00A504CC" w:rsidRPr="00F804FD" w:rsidRDefault="00A504CC" w:rsidP="009A064C"/>
        </w:tc>
      </w:tr>
      <w:tr w:rsidR="00A504CC" w:rsidRPr="00E155F7" w14:paraId="3B385107" w14:textId="77777777" w:rsidTr="009A064C">
        <w:trPr>
          <w:trHeight w:val="461"/>
        </w:trPr>
        <w:tc>
          <w:tcPr>
            <w:tcW w:w="5000" w:type="pct"/>
            <w:gridSpan w:val="3"/>
          </w:tcPr>
          <w:p w14:paraId="73A92689" w14:textId="77777777" w:rsidR="00A504CC" w:rsidRPr="00F804FD" w:rsidRDefault="00A504CC" w:rsidP="009A064C">
            <w:r w:rsidRPr="00F804FD">
              <w:t xml:space="preserve">Forme juridique </w:t>
            </w:r>
            <w:r w:rsidRPr="00F804FD">
              <w:rPr>
                <w:i/>
              </w:rPr>
              <w:t>(entreprise individuelle, SA, SARL, association, personne publique...)</w:t>
            </w:r>
          </w:p>
        </w:tc>
      </w:tr>
      <w:tr w:rsidR="00A504CC" w:rsidRPr="00E155F7" w14:paraId="1E462DF9" w14:textId="77777777" w:rsidTr="009A064C">
        <w:tc>
          <w:tcPr>
            <w:tcW w:w="1582" w:type="pct"/>
          </w:tcPr>
          <w:p w14:paraId="7A894BBC" w14:textId="77777777" w:rsidR="00A504CC" w:rsidRPr="00F804FD" w:rsidRDefault="00A504CC" w:rsidP="009A064C">
            <w:r w:rsidRPr="00F804FD"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04FD">
              <w:instrText xml:space="preserve"> FORMCHECKBOX </w:instrText>
            </w:r>
            <w:r w:rsidRPr="00F804FD">
              <w:fldChar w:fldCharType="separate"/>
            </w:r>
            <w:r w:rsidRPr="00F804FD">
              <w:fldChar w:fldCharType="end"/>
            </w:r>
            <w:r w:rsidRPr="00F804FD">
              <w:t xml:space="preserve"> Agissant en nom propre</w:t>
            </w:r>
          </w:p>
        </w:tc>
        <w:tc>
          <w:tcPr>
            <w:tcW w:w="3418" w:type="pct"/>
            <w:gridSpan w:val="2"/>
          </w:tcPr>
          <w:p w14:paraId="002B7578" w14:textId="77777777" w:rsidR="00A504CC" w:rsidRPr="00F804FD" w:rsidRDefault="00A504CC" w:rsidP="009A064C">
            <w:r w:rsidRPr="00F804FD"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04FD">
              <w:instrText xml:space="preserve"> FORMCHECKBOX </w:instrText>
            </w:r>
            <w:r w:rsidRPr="00F804FD">
              <w:fldChar w:fldCharType="separate"/>
            </w:r>
            <w:r w:rsidRPr="00F804FD">
              <w:fldChar w:fldCharType="end"/>
            </w:r>
            <w:r w:rsidRPr="00F804FD">
              <w:t xml:space="preserve"> Agissant au nom et pour le compte de la société</w:t>
            </w:r>
          </w:p>
        </w:tc>
      </w:tr>
      <w:tr w:rsidR="00A504CC" w:rsidRPr="00E155F7" w14:paraId="5FBF5D71" w14:textId="77777777" w:rsidTr="009A064C">
        <w:tc>
          <w:tcPr>
            <w:tcW w:w="1582" w:type="pct"/>
          </w:tcPr>
          <w:p w14:paraId="055E77D6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>dénomination complète</w:t>
            </w:r>
          </w:p>
        </w:tc>
        <w:tc>
          <w:tcPr>
            <w:tcW w:w="3418" w:type="pct"/>
            <w:gridSpan w:val="2"/>
          </w:tcPr>
          <w:p w14:paraId="14280E75" w14:textId="77777777" w:rsidR="00A504CC" w:rsidRPr="00F804FD" w:rsidRDefault="00A504CC" w:rsidP="009A064C"/>
        </w:tc>
      </w:tr>
      <w:tr w:rsidR="00A504CC" w:rsidRPr="00E155F7" w14:paraId="0082F114" w14:textId="77777777" w:rsidTr="009A064C">
        <w:trPr>
          <w:trHeight w:val="64"/>
        </w:trPr>
        <w:tc>
          <w:tcPr>
            <w:tcW w:w="1582" w:type="pct"/>
            <w:vAlign w:val="center"/>
          </w:tcPr>
          <w:p w14:paraId="4B70A811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 xml:space="preserve">Code APE-NAF </w:t>
            </w:r>
          </w:p>
        </w:tc>
        <w:tc>
          <w:tcPr>
            <w:tcW w:w="1913" w:type="pct"/>
            <w:vAlign w:val="center"/>
          </w:tcPr>
          <w:p w14:paraId="3BEC8338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>SIRET</w:t>
            </w:r>
          </w:p>
        </w:tc>
        <w:tc>
          <w:tcPr>
            <w:tcW w:w="1505" w:type="pct"/>
            <w:vAlign w:val="center"/>
          </w:tcPr>
          <w:p w14:paraId="7B72DC86" w14:textId="77777777" w:rsidR="00A504CC" w:rsidRPr="00F804FD" w:rsidRDefault="00A504CC" w:rsidP="009A064C">
            <w:pPr>
              <w:jc w:val="center"/>
              <w:rPr>
                <w:i/>
              </w:rPr>
            </w:pPr>
          </w:p>
        </w:tc>
      </w:tr>
      <w:tr w:rsidR="00A504CC" w:rsidRPr="00E155F7" w14:paraId="4BCCC0B2" w14:textId="77777777" w:rsidTr="009A064C">
        <w:trPr>
          <w:trHeight w:val="428"/>
        </w:trPr>
        <w:tc>
          <w:tcPr>
            <w:tcW w:w="1582" w:type="pct"/>
          </w:tcPr>
          <w:p w14:paraId="3A672B10" w14:textId="5F6CCF3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04FD">
              <w:rPr>
                <w:i/>
              </w:rPr>
              <w:instrText xml:space="preserve"> FORMCHECKBOX </w:instrText>
            </w:r>
            <w:r w:rsidRPr="00F804FD">
              <w:rPr>
                <w:i/>
              </w:rPr>
            </w:r>
            <w:r w:rsidRPr="00F804FD">
              <w:rPr>
                <w:i/>
              </w:rPr>
              <w:fldChar w:fldCharType="separate"/>
            </w:r>
            <w:r w:rsidRPr="00F804FD">
              <w:rPr>
                <w:i/>
              </w:rPr>
              <w:fldChar w:fldCharType="end"/>
            </w:r>
            <w:r w:rsidRPr="00F804FD">
              <w:rPr>
                <w:i/>
              </w:rPr>
              <w:t xml:space="preserve">RCS </w:t>
            </w:r>
            <w:r w:rsidRPr="00F804FD">
              <w:rPr>
                <w:i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04FD">
              <w:rPr>
                <w:i/>
              </w:rPr>
              <w:instrText xml:space="preserve"> FORMCHECKBOX </w:instrText>
            </w:r>
            <w:r w:rsidRPr="00F804FD">
              <w:rPr>
                <w:i/>
              </w:rPr>
            </w:r>
            <w:r w:rsidRPr="00F804FD">
              <w:rPr>
                <w:i/>
              </w:rPr>
              <w:fldChar w:fldCharType="separate"/>
            </w:r>
            <w:r w:rsidRPr="00F804FD">
              <w:rPr>
                <w:i/>
              </w:rPr>
              <w:fldChar w:fldCharType="end"/>
            </w:r>
            <w:r>
              <w:rPr>
                <w:i/>
              </w:rPr>
              <w:t xml:space="preserve"> </w:t>
            </w:r>
            <w:r w:rsidRPr="00F804FD">
              <w:rPr>
                <w:i/>
              </w:rPr>
              <w:t>RM (Numéro et ville d’enregistrement)</w:t>
            </w:r>
          </w:p>
        </w:tc>
        <w:tc>
          <w:tcPr>
            <w:tcW w:w="3418" w:type="pct"/>
            <w:gridSpan w:val="2"/>
          </w:tcPr>
          <w:p w14:paraId="22EBD164" w14:textId="77777777" w:rsidR="00A504CC" w:rsidRPr="00F804FD" w:rsidRDefault="00A504CC" w:rsidP="009A064C"/>
        </w:tc>
      </w:tr>
      <w:tr w:rsidR="00A504CC" w:rsidRPr="00E155F7" w14:paraId="3D414CC0" w14:textId="77777777" w:rsidTr="009A064C">
        <w:tc>
          <w:tcPr>
            <w:tcW w:w="1582" w:type="pct"/>
          </w:tcPr>
          <w:p w14:paraId="09093E90" w14:textId="77777777" w:rsidR="00A504CC" w:rsidRPr="00F804FD" w:rsidRDefault="00A504CC" w:rsidP="009A064C">
            <w:pPr>
              <w:jc w:val="right"/>
            </w:pPr>
            <w:r w:rsidRPr="00F804FD">
              <w:t>Immatriculée à l’I.N.S.E.E.</w:t>
            </w:r>
          </w:p>
        </w:tc>
        <w:tc>
          <w:tcPr>
            <w:tcW w:w="3418" w:type="pct"/>
            <w:gridSpan w:val="2"/>
          </w:tcPr>
          <w:p w14:paraId="42B1E23E" w14:textId="77777777" w:rsidR="00A504CC" w:rsidRPr="00F804FD" w:rsidRDefault="00A504CC" w:rsidP="009A064C"/>
        </w:tc>
      </w:tr>
      <w:tr w:rsidR="00A504CC" w:rsidRPr="00E155F7" w14:paraId="3D0F4259" w14:textId="77777777" w:rsidTr="009A064C">
        <w:tc>
          <w:tcPr>
            <w:tcW w:w="1582" w:type="pct"/>
          </w:tcPr>
          <w:p w14:paraId="0D2A2EA1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t>Ayant son siège social à</w:t>
            </w:r>
            <w:r w:rsidRPr="00F804FD">
              <w:rPr>
                <w:i/>
              </w:rPr>
              <w:t xml:space="preserve">                  Adresse</w:t>
            </w:r>
          </w:p>
        </w:tc>
        <w:tc>
          <w:tcPr>
            <w:tcW w:w="3418" w:type="pct"/>
            <w:gridSpan w:val="2"/>
          </w:tcPr>
          <w:p w14:paraId="264B97E7" w14:textId="77777777" w:rsidR="00A504CC" w:rsidRPr="00F804FD" w:rsidRDefault="00A504CC" w:rsidP="009A064C"/>
        </w:tc>
      </w:tr>
      <w:tr w:rsidR="00A504CC" w:rsidRPr="00E155F7" w14:paraId="61CAAF45" w14:textId="77777777" w:rsidTr="009A064C">
        <w:tc>
          <w:tcPr>
            <w:tcW w:w="1582" w:type="pct"/>
          </w:tcPr>
          <w:p w14:paraId="0D712A79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>Code postal</w:t>
            </w:r>
          </w:p>
        </w:tc>
        <w:tc>
          <w:tcPr>
            <w:tcW w:w="1913" w:type="pct"/>
          </w:tcPr>
          <w:p w14:paraId="49772B23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>Ville</w:t>
            </w:r>
          </w:p>
        </w:tc>
        <w:tc>
          <w:tcPr>
            <w:tcW w:w="1505" w:type="pct"/>
          </w:tcPr>
          <w:p w14:paraId="7BBECCFB" w14:textId="77777777" w:rsidR="00A504CC" w:rsidRPr="00F804FD" w:rsidRDefault="00A504CC" w:rsidP="009A064C">
            <w:pPr>
              <w:jc w:val="center"/>
              <w:rPr>
                <w:i/>
              </w:rPr>
            </w:pPr>
          </w:p>
        </w:tc>
      </w:tr>
      <w:tr w:rsidR="00A504CC" w:rsidRPr="00E155F7" w14:paraId="2E7AEAB6" w14:textId="77777777" w:rsidTr="009A064C">
        <w:tc>
          <w:tcPr>
            <w:tcW w:w="1582" w:type="pct"/>
          </w:tcPr>
          <w:p w14:paraId="37B2CE19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>Téléphone</w:t>
            </w:r>
          </w:p>
        </w:tc>
        <w:tc>
          <w:tcPr>
            <w:tcW w:w="1913" w:type="pct"/>
          </w:tcPr>
          <w:p w14:paraId="61995B5D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>Télécopie</w:t>
            </w:r>
          </w:p>
        </w:tc>
        <w:tc>
          <w:tcPr>
            <w:tcW w:w="1505" w:type="pct"/>
          </w:tcPr>
          <w:p w14:paraId="5352E729" w14:textId="77777777" w:rsidR="00A504CC" w:rsidRPr="00F804FD" w:rsidRDefault="00A504CC" w:rsidP="009A064C">
            <w:pPr>
              <w:jc w:val="center"/>
              <w:rPr>
                <w:i/>
              </w:rPr>
            </w:pPr>
          </w:p>
        </w:tc>
      </w:tr>
      <w:tr w:rsidR="00A504CC" w:rsidRPr="00E155F7" w14:paraId="6602BEE8" w14:textId="77777777" w:rsidTr="009A064C">
        <w:tc>
          <w:tcPr>
            <w:tcW w:w="1582" w:type="pct"/>
          </w:tcPr>
          <w:p w14:paraId="3C8B014A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>Courriel</w:t>
            </w:r>
          </w:p>
        </w:tc>
        <w:tc>
          <w:tcPr>
            <w:tcW w:w="3418" w:type="pct"/>
            <w:gridSpan w:val="2"/>
          </w:tcPr>
          <w:p w14:paraId="3BBD3E10" w14:textId="77777777" w:rsidR="00A504CC" w:rsidRPr="00F804FD" w:rsidRDefault="00A504CC" w:rsidP="009A064C"/>
        </w:tc>
      </w:tr>
    </w:tbl>
    <w:p w14:paraId="0FAA4CFC" w14:textId="77777777" w:rsidR="007B6BAC" w:rsidRDefault="007B6BAC" w:rsidP="00D65EDE"/>
    <w:p w14:paraId="24B1ADE1" w14:textId="1B817325" w:rsidR="00B06839" w:rsidRDefault="007B6BAC" w:rsidP="00B06839">
      <w:pPr>
        <w:pStyle w:val="Titre3"/>
      </w:pPr>
      <w:r>
        <w:br w:type="page"/>
      </w:r>
      <w:r w:rsidR="00B06839">
        <w:lastRenderedPageBreak/>
        <w:t>Cotraitant 03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207"/>
        <w:gridCol w:w="3879"/>
        <w:gridCol w:w="3052"/>
      </w:tblGrid>
      <w:tr w:rsidR="00A504CC" w:rsidRPr="00E155F7" w14:paraId="2306A9FB" w14:textId="77777777" w:rsidTr="009A064C">
        <w:tc>
          <w:tcPr>
            <w:tcW w:w="1582" w:type="pct"/>
          </w:tcPr>
          <w:p w14:paraId="2EAE443B" w14:textId="77777777" w:rsidR="00A504CC" w:rsidRPr="00F804FD" w:rsidRDefault="00A504CC" w:rsidP="009A064C">
            <w:r w:rsidRPr="00F804FD">
              <w:t xml:space="preserve">Je, soussigné      </w:t>
            </w:r>
            <w:r w:rsidRPr="00F804FD">
              <w:rPr>
                <w:i/>
              </w:rPr>
              <w:t xml:space="preserve">                   Nom</w:t>
            </w:r>
          </w:p>
        </w:tc>
        <w:tc>
          <w:tcPr>
            <w:tcW w:w="1913" w:type="pct"/>
          </w:tcPr>
          <w:p w14:paraId="6E7C4A72" w14:textId="77777777" w:rsidR="00A504CC" w:rsidRPr="00F804FD" w:rsidRDefault="00A504CC" w:rsidP="009A064C">
            <w:pPr>
              <w:jc w:val="right"/>
            </w:pPr>
            <w:r w:rsidRPr="00F804FD">
              <w:rPr>
                <w:i/>
              </w:rPr>
              <w:t>Prénom</w:t>
            </w:r>
          </w:p>
        </w:tc>
        <w:tc>
          <w:tcPr>
            <w:tcW w:w="1505" w:type="pct"/>
          </w:tcPr>
          <w:p w14:paraId="3140EE67" w14:textId="77777777" w:rsidR="00A504CC" w:rsidRPr="00F804FD" w:rsidRDefault="00A504CC" w:rsidP="009A064C"/>
        </w:tc>
      </w:tr>
      <w:tr w:rsidR="00A504CC" w:rsidRPr="00E155F7" w14:paraId="5D778E4D" w14:textId="77777777" w:rsidTr="009A064C">
        <w:trPr>
          <w:trHeight w:val="309"/>
        </w:trPr>
        <w:tc>
          <w:tcPr>
            <w:tcW w:w="1582" w:type="pct"/>
          </w:tcPr>
          <w:p w14:paraId="51B3BD60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>Qualité</w:t>
            </w:r>
          </w:p>
        </w:tc>
        <w:tc>
          <w:tcPr>
            <w:tcW w:w="3418" w:type="pct"/>
            <w:gridSpan w:val="2"/>
          </w:tcPr>
          <w:p w14:paraId="7774F8BE" w14:textId="77777777" w:rsidR="00A504CC" w:rsidRPr="00F804FD" w:rsidRDefault="00A504CC" w:rsidP="009A064C"/>
        </w:tc>
      </w:tr>
      <w:tr w:rsidR="00A504CC" w:rsidRPr="00E155F7" w14:paraId="2E7943AE" w14:textId="77777777" w:rsidTr="009A064C">
        <w:trPr>
          <w:trHeight w:val="461"/>
        </w:trPr>
        <w:tc>
          <w:tcPr>
            <w:tcW w:w="5000" w:type="pct"/>
            <w:gridSpan w:val="3"/>
          </w:tcPr>
          <w:p w14:paraId="4E9B14C9" w14:textId="77777777" w:rsidR="00A504CC" w:rsidRPr="00F804FD" w:rsidRDefault="00A504CC" w:rsidP="009A064C">
            <w:r w:rsidRPr="00F804FD">
              <w:t xml:space="preserve">Forme juridique </w:t>
            </w:r>
            <w:r w:rsidRPr="00F804FD">
              <w:rPr>
                <w:i/>
              </w:rPr>
              <w:t>(entreprise individuelle, SA, SARL, association, personne publique...)</w:t>
            </w:r>
          </w:p>
        </w:tc>
      </w:tr>
      <w:tr w:rsidR="00A504CC" w:rsidRPr="00E155F7" w14:paraId="1B8BCE5A" w14:textId="77777777" w:rsidTr="009A064C">
        <w:tc>
          <w:tcPr>
            <w:tcW w:w="1582" w:type="pct"/>
          </w:tcPr>
          <w:p w14:paraId="7D2629D2" w14:textId="77777777" w:rsidR="00A504CC" w:rsidRPr="00F804FD" w:rsidRDefault="00A504CC" w:rsidP="009A064C">
            <w:r w:rsidRPr="00F804FD"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04FD">
              <w:instrText xml:space="preserve"> FORMCHECKBOX </w:instrText>
            </w:r>
            <w:r w:rsidRPr="00F804FD">
              <w:fldChar w:fldCharType="separate"/>
            </w:r>
            <w:r w:rsidRPr="00F804FD">
              <w:fldChar w:fldCharType="end"/>
            </w:r>
            <w:r w:rsidRPr="00F804FD">
              <w:t xml:space="preserve"> Agissant en nom propre</w:t>
            </w:r>
          </w:p>
        </w:tc>
        <w:tc>
          <w:tcPr>
            <w:tcW w:w="3418" w:type="pct"/>
            <w:gridSpan w:val="2"/>
          </w:tcPr>
          <w:p w14:paraId="3C1F65A9" w14:textId="77777777" w:rsidR="00A504CC" w:rsidRPr="00F804FD" w:rsidRDefault="00A504CC" w:rsidP="009A064C">
            <w:r w:rsidRPr="00F804FD"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04FD">
              <w:instrText xml:space="preserve"> FORMCHECKBOX </w:instrText>
            </w:r>
            <w:r w:rsidRPr="00F804FD">
              <w:fldChar w:fldCharType="separate"/>
            </w:r>
            <w:r w:rsidRPr="00F804FD">
              <w:fldChar w:fldCharType="end"/>
            </w:r>
            <w:r w:rsidRPr="00F804FD">
              <w:t xml:space="preserve"> Agissant au nom et pour le compte de la société</w:t>
            </w:r>
          </w:p>
        </w:tc>
      </w:tr>
      <w:tr w:rsidR="00A504CC" w:rsidRPr="00E155F7" w14:paraId="65C907C9" w14:textId="77777777" w:rsidTr="009A064C">
        <w:tc>
          <w:tcPr>
            <w:tcW w:w="1582" w:type="pct"/>
          </w:tcPr>
          <w:p w14:paraId="5D7810E2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>dénomination complète</w:t>
            </w:r>
          </w:p>
        </w:tc>
        <w:tc>
          <w:tcPr>
            <w:tcW w:w="3418" w:type="pct"/>
            <w:gridSpan w:val="2"/>
          </w:tcPr>
          <w:p w14:paraId="622CA529" w14:textId="77777777" w:rsidR="00A504CC" w:rsidRPr="00F804FD" w:rsidRDefault="00A504CC" w:rsidP="009A064C"/>
        </w:tc>
      </w:tr>
      <w:tr w:rsidR="00A504CC" w:rsidRPr="00E155F7" w14:paraId="5708785F" w14:textId="77777777" w:rsidTr="009A064C">
        <w:trPr>
          <w:trHeight w:val="64"/>
        </w:trPr>
        <w:tc>
          <w:tcPr>
            <w:tcW w:w="1582" w:type="pct"/>
            <w:vAlign w:val="center"/>
          </w:tcPr>
          <w:p w14:paraId="6C3C8774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 xml:space="preserve">Code APE-NAF </w:t>
            </w:r>
          </w:p>
        </w:tc>
        <w:tc>
          <w:tcPr>
            <w:tcW w:w="1913" w:type="pct"/>
            <w:vAlign w:val="center"/>
          </w:tcPr>
          <w:p w14:paraId="69255A62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>SIRET</w:t>
            </w:r>
          </w:p>
        </w:tc>
        <w:tc>
          <w:tcPr>
            <w:tcW w:w="1505" w:type="pct"/>
            <w:vAlign w:val="center"/>
          </w:tcPr>
          <w:p w14:paraId="59095B82" w14:textId="77777777" w:rsidR="00A504CC" w:rsidRPr="00F804FD" w:rsidRDefault="00A504CC" w:rsidP="009A064C">
            <w:pPr>
              <w:jc w:val="center"/>
              <w:rPr>
                <w:i/>
              </w:rPr>
            </w:pPr>
          </w:p>
        </w:tc>
      </w:tr>
      <w:tr w:rsidR="00A504CC" w:rsidRPr="00E155F7" w14:paraId="5B505EE1" w14:textId="77777777" w:rsidTr="009A064C">
        <w:trPr>
          <w:trHeight w:val="428"/>
        </w:trPr>
        <w:tc>
          <w:tcPr>
            <w:tcW w:w="1582" w:type="pct"/>
          </w:tcPr>
          <w:p w14:paraId="7AFEAECC" w14:textId="340E12C1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04FD">
              <w:rPr>
                <w:i/>
              </w:rPr>
              <w:instrText xml:space="preserve"> FORMCHECKBOX </w:instrText>
            </w:r>
            <w:r w:rsidRPr="00F804FD">
              <w:rPr>
                <w:i/>
              </w:rPr>
            </w:r>
            <w:r w:rsidRPr="00F804FD">
              <w:rPr>
                <w:i/>
              </w:rPr>
              <w:fldChar w:fldCharType="separate"/>
            </w:r>
            <w:r w:rsidRPr="00F804FD">
              <w:rPr>
                <w:i/>
              </w:rPr>
              <w:fldChar w:fldCharType="end"/>
            </w:r>
            <w:r w:rsidRPr="00F804FD">
              <w:rPr>
                <w:i/>
              </w:rPr>
              <w:t xml:space="preserve">RCS </w:t>
            </w:r>
            <w:r w:rsidRPr="00F804FD">
              <w:rPr>
                <w:i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04FD">
              <w:rPr>
                <w:i/>
              </w:rPr>
              <w:instrText xml:space="preserve"> FORMCHECKBOX </w:instrText>
            </w:r>
            <w:r w:rsidRPr="00F804FD">
              <w:rPr>
                <w:i/>
              </w:rPr>
            </w:r>
            <w:r w:rsidRPr="00F804FD">
              <w:rPr>
                <w:i/>
              </w:rPr>
              <w:fldChar w:fldCharType="separate"/>
            </w:r>
            <w:r w:rsidRPr="00F804FD">
              <w:rPr>
                <w:i/>
              </w:rPr>
              <w:fldChar w:fldCharType="end"/>
            </w:r>
            <w:r>
              <w:rPr>
                <w:i/>
              </w:rPr>
              <w:t xml:space="preserve"> </w:t>
            </w:r>
            <w:r w:rsidRPr="00F804FD">
              <w:rPr>
                <w:i/>
              </w:rPr>
              <w:t>RM (Numéro et ville d’enregistrement)</w:t>
            </w:r>
          </w:p>
        </w:tc>
        <w:tc>
          <w:tcPr>
            <w:tcW w:w="3418" w:type="pct"/>
            <w:gridSpan w:val="2"/>
          </w:tcPr>
          <w:p w14:paraId="1784C398" w14:textId="77777777" w:rsidR="00A504CC" w:rsidRPr="00F804FD" w:rsidRDefault="00A504CC" w:rsidP="009A064C"/>
        </w:tc>
      </w:tr>
      <w:tr w:rsidR="00A504CC" w:rsidRPr="00E155F7" w14:paraId="50BF07C3" w14:textId="77777777" w:rsidTr="009A064C">
        <w:tc>
          <w:tcPr>
            <w:tcW w:w="1582" w:type="pct"/>
          </w:tcPr>
          <w:p w14:paraId="3554D493" w14:textId="77777777" w:rsidR="00A504CC" w:rsidRPr="00F804FD" w:rsidRDefault="00A504CC" w:rsidP="009A064C">
            <w:pPr>
              <w:jc w:val="right"/>
            </w:pPr>
            <w:r w:rsidRPr="00F804FD">
              <w:t>Immatriculée à l’I.N.S.E.E.</w:t>
            </w:r>
          </w:p>
        </w:tc>
        <w:tc>
          <w:tcPr>
            <w:tcW w:w="3418" w:type="pct"/>
            <w:gridSpan w:val="2"/>
          </w:tcPr>
          <w:p w14:paraId="126BE864" w14:textId="77777777" w:rsidR="00A504CC" w:rsidRPr="00F804FD" w:rsidRDefault="00A504CC" w:rsidP="009A064C"/>
        </w:tc>
      </w:tr>
      <w:tr w:rsidR="00A504CC" w:rsidRPr="00E155F7" w14:paraId="40C9BDD0" w14:textId="77777777" w:rsidTr="009A064C">
        <w:tc>
          <w:tcPr>
            <w:tcW w:w="1582" w:type="pct"/>
          </w:tcPr>
          <w:p w14:paraId="4B99AFF6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t>Ayant son siège social à</w:t>
            </w:r>
            <w:r w:rsidRPr="00F804FD">
              <w:rPr>
                <w:i/>
              </w:rPr>
              <w:t xml:space="preserve">                  Adresse</w:t>
            </w:r>
          </w:p>
        </w:tc>
        <w:tc>
          <w:tcPr>
            <w:tcW w:w="3418" w:type="pct"/>
            <w:gridSpan w:val="2"/>
          </w:tcPr>
          <w:p w14:paraId="62004E53" w14:textId="77777777" w:rsidR="00A504CC" w:rsidRPr="00F804FD" w:rsidRDefault="00A504CC" w:rsidP="009A064C"/>
        </w:tc>
      </w:tr>
      <w:tr w:rsidR="00A504CC" w:rsidRPr="00E155F7" w14:paraId="411DF3ED" w14:textId="77777777" w:rsidTr="009A064C">
        <w:tc>
          <w:tcPr>
            <w:tcW w:w="1582" w:type="pct"/>
          </w:tcPr>
          <w:p w14:paraId="1683B17A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>Code postal</w:t>
            </w:r>
          </w:p>
        </w:tc>
        <w:tc>
          <w:tcPr>
            <w:tcW w:w="1913" w:type="pct"/>
          </w:tcPr>
          <w:p w14:paraId="553C51C9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>Ville</w:t>
            </w:r>
          </w:p>
        </w:tc>
        <w:tc>
          <w:tcPr>
            <w:tcW w:w="1505" w:type="pct"/>
          </w:tcPr>
          <w:p w14:paraId="061A7C44" w14:textId="77777777" w:rsidR="00A504CC" w:rsidRPr="00F804FD" w:rsidRDefault="00A504CC" w:rsidP="009A064C">
            <w:pPr>
              <w:jc w:val="center"/>
              <w:rPr>
                <w:i/>
              </w:rPr>
            </w:pPr>
          </w:p>
        </w:tc>
      </w:tr>
      <w:tr w:rsidR="00A504CC" w:rsidRPr="00E155F7" w14:paraId="0D91F6B5" w14:textId="77777777" w:rsidTr="009A064C">
        <w:tc>
          <w:tcPr>
            <w:tcW w:w="1582" w:type="pct"/>
          </w:tcPr>
          <w:p w14:paraId="35239FEB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>Téléphone</w:t>
            </w:r>
          </w:p>
        </w:tc>
        <w:tc>
          <w:tcPr>
            <w:tcW w:w="1913" w:type="pct"/>
          </w:tcPr>
          <w:p w14:paraId="32BAC586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>Télécopie</w:t>
            </w:r>
          </w:p>
        </w:tc>
        <w:tc>
          <w:tcPr>
            <w:tcW w:w="1505" w:type="pct"/>
          </w:tcPr>
          <w:p w14:paraId="423886A3" w14:textId="77777777" w:rsidR="00A504CC" w:rsidRPr="00F804FD" w:rsidRDefault="00A504CC" w:rsidP="009A064C">
            <w:pPr>
              <w:jc w:val="center"/>
              <w:rPr>
                <w:i/>
              </w:rPr>
            </w:pPr>
          </w:p>
        </w:tc>
      </w:tr>
      <w:tr w:rsidR="00A504CC" w:rsidRPr="00E155F7" w14:paraId="0C92D957" w14:textId="77777777" w:rsidTr="009A064C">
        <w:tc>
          <w:tcPr>
            <w:tcW w:w="1582" w:type="pct"/>
          </w:tcPr>
          <w:p w14:paraId="33B228EA" w14:textId="77777777" w:rsidR="00A504CC" w:rsidRPr="00F804FD" w:rsidRDefault="00A504CC" w:rsidP="009A064C">
            <w:pPr>
              <w:jc w:val="right"/>
              <w:rPr>
                <w:i/>
              </w:rPr>
            </w:pPr>
            <w:r w:rsidRPr="00F804FD">
              <w:rPr>
                <w:i/>
              </w:rPr>
              <w:t>Courriel</w:t>
            </w:r>
          </w:p>
        </w:tc>
        <w:tc>
          <w:tcPr>
            <w:tcW w:w="3418" w:type="pct"/>
            <w:gridSpan w:val="2"/>
          </w:tcPr>
          <w:p w14:paraId="54D86476" w14:textId="77777777" w:rsidR="00A504CC" w:rsidRPr="00F804FD" w:rsidRDefault="00A504CC" w:rsidP="009A064C"/>
        </w:tc>
      </w:tr>
    </w:tbl>
    <w:p w14:paraId="5D47997F" w14:textId="77777777" w:rsidR="00E950E9" w:rsidRPr="007B6BAC" w:rsidRDefault="00E950E9" w:rsidP="007B6BAC"/>
    <w:p w14:paraId="44DD733B" w14:textId="35F0FAB9" w:rsidR="00E950E9" w:rsidRDefault="00E950E9" w:rsidP="00E950E9">
      <w:r>
        <w:t>après avoir pris connaissance du cahier des clauses administratives particulières (CCAP), et des documents qui y sont mentionnés, et a</w:t>
      </w:r>
      <w:r w:rsidR="00285599">
        <w:t>ppréhendé la nature des difficultés des prestations à exécuter</w:t>
      </w:r>
      <w:r>
        <w:t>,</w:t>
      </w:r>
    </w:p>
    <w:p w14:paraId="1A90DC70" w14:textId="5911B90A" w:rsidR="008328F3" w:rsidRPr="00EC2245" w:rsidRDefault="008328F3" w:rsidP="008328F3">
      <w:r w:rsidRPr="00EC2245">
        <w:t xml:space="preserve">et après avoir produit les documents et attestations visés aux articles R.2142-3, R.2142-4 et </w:t>
      </w:r>
      <w:r w:rsidRPr="00EC2245">
        <w:br/>
        <w:t>R.2143-3 du code de la commande publique</w:t>
      </w:r>
      <w:r>
        <w:t>,</w:t>
      </w:r>
    </w:p>
    <w:p w14:paraId="31CEB3D0" w14:textId="77777777" w:rsidR="008328F3" w:rsidRDefault="008328F3" w:rsidP="00E950E9"/>
    <w:p w14:paraId="24F855F2" w14:textId="39AE4755" w:rsidR="002203CE" w:rsidRDefault="002203CE" w:rsidP="00E950E9">
      <w:r>
        <w:t xml:space="preserve">Le signataire, </w:t>
      </w:r>
    </w:p>
    <w:p w14:paraId="401E66A4" w14:textId="77777777" w:rsidR="00BD40B9" w:rsidRDefault="00BD40B9" w:rsidP="00E950E9"/>
    <w:p w14:paraId="63F461FB" w14:textId="62D4BF0A" w:rsidR="00BD40B9" w:rsidRPr="00004A21" w:rsidRDefault="00BD40B9" w:rsidP="00E950E9">
      <w:pPr>
        <w:rPr>
          <w:i/>
          <w:iCs/>
          <w:color w:val="FF0000"/>
          <w:sz w:val="16"/>
          <w:szCs w:val="16"/>
        </w:rPr>
      </w:pPr>
      <w:r w:rsidRPr="00004A21">
        <w:rPr>
          <w:i/>
          <w:iCs/>
          <w:color w:val="FF0000"/>
          <w:sz w:val="16"/>
          <w:szCs w:val="16"/>
        </w:rPr>
        <w:t>*Rayer la mention inutile</w:t>
      </w:r>
    </w:p>
    <w:p w14:paraId="4D2B9C1B" w14:textId="49D11A9D" w:rsidR="002203CE" w:rsidRDefault="002203CE" w:rsidP="002203CE">
      <w:r>
        <w:t xml:space="preserve">S’engage, </w:t>
      </w:r>
      <w:r w:rsidR="00BD40B9">
        <w:t>sans réserve</w:t>
      </w:r>
      <w:r>
        <w:t>, sur la base de son offre et pour son propre compte :</w:t>
      </w:r>
    </w:p>
    <w:p w14:paraId="3C249AD0" w14:textId="77777777" w:rsidR="002203CE" w:rsidRPr="00A318A1" w:rsidRDefault="002203CE" w:rsidP="002203CE">
      <w:pPr>
        <w:jc w:val="center"/>
        <w:rPr>
          <w:b/>
          <w:bCs/>
        </w:rPr>
      </w:pPr>
      <w:r w:rsidRPr="00A318A1">
        <w:rPr>
          <w:b/>
          <w:bCs/>
        </w:rPr>
        <w:t>…………………………………………………………………………………………………………</w:t>
      </w:r>
    </w:p>
    <w:p w14:paraId="06873CD9" w14:textId="77777777" w:rsidR="002203CE" w:rsidRDefault="002203CE" w:rsidP="00E950E9"/>
    <w:p w14:paraId="2F995C95" w14:textId="77777777" w:rsidR="00BD40B9" w:rsidRDefault="00BD40B9" w:rsidP="002203CE"/>
    <w:p w14:paraId="1226FD75" w14:textId="06CE3379" w:rsidR="002203CE" w:rsidRDefault="002203CE" w:rsidP="002203CE">
      <w:r>
        <w:t>Engage la société, sans réserve, sur la base de son offre</w:t>
      </w:r>
      <w:r w:rsidR="00BD40B9">
        <w:t xml:space="preserve"> </w:t>
      </w:r>
      <w:r>
        <w:t>:</w:t>
      </w:r>
    </w:p>
    <w:p w14:paraId="7CD61C96" w14:textId="77777777" w:rsidR="002203CE" w:rsidRPr="00A318A1" w:rsidRDefault="002203CE" w:rsidP="002203CE">
      <w:pPr>
        <w:jc w:val="center"/>
        <w:rPr>
          <w:b/>
          <w:bCs/>
        </w:rPr>
      </w:pPr>
      <w:r w:rsidRPr="00A318A1">
        <w:rPr>
          <w:b/>
          <w:bCs/>
        </w:rPr>
        <w:t>…………………………………………………………………………………………………………</w:t>
      </w:r>
    </w:p>
    <w:p w14:paraId="577FF1F9" w14:textId="77777777" w:rsidR="002203CE" w:rsidRDefault="002203CE" w:rsidP="00E950E9"/>
    <w:p w14:paraId="06A0C2AA" w14:textId="77777777" w:rsidR="00BD40B9" w:rsidRDefault="00BD40B9" w:rsidP="002203CE">
      <w:pPr>
        <w:rPr>
          <w:rFonts w:cs="Arial"/>
        </w:rPr>
      </w:pPr>
    </w:p>
    <w:p w14:paraId="7E9A84B5" w14:textId="1E8C4787" w:rsidR="00E950E9" w:rsidRPr="002203CE" w:rsidRDefault="002203CE" w:rsidP="002203CE">
      <w:r>
        <w:rPr>
          <w:rFonts w:cs="Arial"/>
        </w:rPr>
        <w:t>L</w:t>
      </w:r>
      <w:r w:rsidRPr="002203CE">
        <w:rPr>
          <w:rFonts w:cs="Arial"/>
        </w:rPr>
        <w:t>’ensemble des membres du groupement s’engagent</w:t>
      </w:r>
      <w:r w:rsidR="00E950E9" w:rsidRPr="002203CE">
        <w:t>, sans réserve, en tant qu’opérateurs économiques groupés représentés par</w:t>
      </w:r>
      <w:r w:rsidR="00652D9C" w:rsidRPr="002203CE">
        <w:t> :</w:t>
      </w:r>
    </w:p>
    <w:p w14:paraId="08E211A3" w14:textId="726A092A" w:rsidR="00E950E9" w:rsidRPr="00A318A1" w:rsidRDefault="00E950E9" w:rsidP="00652D9C">
      <w:pPr>
        <w:jc w:val="center"/>
        <w:rPr>
          <w:b/>
          <w:bCs/>
        </w:rPr>
      </w:pPr>
      <w:r w:rsidRPr="00A318A1">
        <w:rPr>
          <w:b/>
          <w:bCs/>
        </w:rPr>
        <w:t>…………………………………………………………………………………………………………</w:t>
      </w:r>
    </w:p>
    <w:p w14:paraId="63CB53AF" w14:textId="77777777" w:rsidR="00E950E9" w:rsidRDefault="00E950E9" w:rsidP="00E950E9">
      <w:r>
        <w:t>mandataire solidaire du groupement,</w:t>
      </w:r>
    </w:p>
    <w:p w14:paraId="19274A89" w14:textId="77777777" w:rsidR="00854058" w:rsidRDefault="00854058" w:rsidP="00E950E9"/>
    <w:p w14:paraId="1E2A4C36" w14:textId="77777777" w:rsidR="00854058" w:rsidRDefault="00854058" w:rsidP="00854058">
      <w:r>
        <w:t xml:space="preserve">Donnons mandat à Monsieur / Madame …………………………………………………………….…., </w:t>
      </w:r>
    </w:p>
    <w:p w14:paraId="57BA77E0" w14:textId="77777777" w:rsidR="00854058" w:rsidRDefault="00854058" w:rsidP="00854058">
      <w:r>
        <w:t>agissant au nom de l’entreprise ………………………………………………...………………………….</w:t>
      </w:r>
    </w:p>
    <w:p w14:paraId="2795B86C" w14:textId="77777777" w:rsidR="00854058" w:rsidRDefault="00854058" w:rsidP="00854058">
      <w:r>
        <w:t>pour nous représenter auprès de l’Institut Régional d’Administration de Lille, et prendre toutes décisions relatives à l’application des clauses du marché. Le mandataire du groupement est solidaire de chacun des membres du groupement pour ses obligations contractuelles à l'égard de l’Institut Régional d’Administration de Lille, pour l'exécution du marché.</w:t>
      </w:r>
    </w:p>
    <w:p w14:paraId="48AB7E24" w14:textId="6FFCBFA8" w:rsidR="002203CE" w:rsidRDefault="002203CE" w:rsidP="002203CE">
      <w:pPr>
        <w:spacing w:before="0" w:after="200" w:line="276" w:lineRule="auto"/>
        <w:jc w:val="left"/>
      </w:pPr>
      <w:r>
        <w:br w:type="page"/>
      </w:r>
    </w:p>
    <w:p w14:paraId="4F9AB2E7" w14:textId="77777777" w:rsidR="00BD40B9" w:rsidRDefault="00BD40B9" w:rsidP="00E950E9"/>
    <w:p w14:paraId="5FA113FF" w14:textId="3DCBD442" w:rsidR="00652D9C" w:rsidRDefault="00E950E9" w:rsidP="00E950E9">
      <w:r>
        <w:t>conformément aux stipulations des documents visés ci-dessus, à exécuter le marché de travaux du</w:t>
      </w:r>
      <w:r w:rsidR="00652D9C">
        <w:t> :</w:t>
      </w:r>
    </w:p>
    <w:p w14:paraId="3F6999AC" w14:textId="77777777" w:rsidR="002203CE" w:rsidRDefault="002203CE" w:rsidP="00E950E9"/>
    <w:tbl>
      <w:tblPr>
        <w:tblStyle w:val="Grilledutableau"/>
        <w:tblW w:w="2689" w:type="dxa"/>
        <w:jc w:val="center"/>
        <w:tblLook w:val="04A0" w:firstRow="1" w:lastRow="0" w:firstColumn="1" w:lastColumn="0" w:noHBand="0" w:noVBand="1"/>
      </w:tblPr>
      <w:tblGrid>
        <w:gridCol w:w="2689"/>
      </w:tblGrid>
      <w:tr w:rsidR="00A318A1" w14:paraId="561EED64" w14:textId="77777777" w:rsidTr="00A318A1">
        <w:trPr>
          <w:jc w:val="center"/>
        </w:trPr>
        <w:tc>
          <w:tcPr>
            <w:tcW w:w="2689" w:type="dxa"/>
          </w:tcPr>
          <w:p w14:paraId="3733B7CC" w14:textId="05378428" w:rsidR="00A318A1" w:rsidRPr="00A318A1" w:rsidRDefault="00A318A1" w:rsidP="00A318A1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r w:rsidRPr="00A318A1">
              <w:rPr>
                <w:sz w:val="24"/>
                <w:szCs w:val="24"/>
              </w:rPr>
              <w:t>Lot</w:t>
            </w:r>
            <w:r w:rsidRPr="00A318A1">
              <w:rPr>
                <w:b/>
                <w:bCs/>
                <w:sz w:val="28"/>
                <w:szCs w:val="28"/>
              </w:rPr>
              <w:t xml:space="preserve"> N° …</w:t>
            </w:r>
          </w:p>
        </w:tc>
      </w:tr>
    </w:tbl>
    <w:p w14:paraId="38EFB069" w14:textId="77777777" w:rsidR="002203CE" w:rsidRDefault="002203CE" w:rsidP="00E950E9"/>
    <w:p w14:paraId="7A941846" w14:textId="2363C64D" w:rsidR="00E950E9" w:rsidRPr="009F459B" w:rsidRDefault="00854058" w:rsidP="00E950E9">
      <w:r w:rsidRPr="009F459B">
        <w:t xml:space="preserve">Le titulaire se soumet et s’engage envers le Maitre de l’ouvrage à exécuter lesdites prestations, conformément aux conditions stipulées dans les documents contractuels et </w:t>
      </w:r>
      <w:r w:rsidRPr="009F459B">
        <w:rPr>
          <w:bCs/>
        </w:rPr>
        <w:t>conformément à leurs stipulations, à exécuter les travaux</w:t>
      </w:r>
      <w:r w:rsidRPr="009F459B">
        <w:t xml:space="preserve"> </w:t>
      </w:r>
      <w:r w:rsidR="00842C84">
        <w:t xml:space="preserve">de rénovation et l’aménagement paysager de la terrasse extérieure de l’Institut Régional d’Administration de Lille </w:t>
      </w:r>
      <w:r w:rsidR="00E950E9" w:rsidRPr="009F459B">
        <w:t>dans les conditions ci-après définies.</w:t>
      </w:r>
    </w:p>
    <w:p w14:paraId="1E7440B9" w14:textId="2007E538" w:rsidR="00E950E9" w:rsidRPr="009F459B" w:rsidRDefault="00E950E9" w:rsidP="00E950E9">
      <w:r w:rsidRPr="009F459B">
        <w:t xml:space="preserve">L’offre ainsi présentée ne nous lie toutefois que si son acceptation nous est notifiée dans un délai de </w:t>
      </w:r>
      <w:r w:rsidR="008328F3" w:rsidRPr="009F459B">
        <w:t>CENT</w:t>
      </w:r>
      <w:r w:rsidR="00362624" w:rsidRPr="009F459B">
        <w:t>-</w:t>
      </w:r>
      <w:r w:rsidRPr="009F459B">
        <w:t>VINGT</w:t>
      </w:r>
      <w:r w:rsidR="00362624" w:rsidRPr="009F459B">
        <w:t xml:space="preserve"> </w:t>
      </w:r>
      <w:r w:rsidRPr="009F459B">
        <w:t>(</w:t>
      </w:r>
      <w:r w:rsidR="008328F3" w:rsidRPr="009F459B">
        <w:t>120</w:t>
      </w:r>
      <w:r w:rsidRPr="009F459B">
        <w:t>) JOURS à compter de la date limite de remise des offres fixée par le règlement de la consultation (RC).</w:t>
      </w:r>
    </w:p>
    <w:p w14:paraId="72B116CF" w14:textId="77777777" w:rsidR="00854058" w:rsidRDefault="00854058" w:rsidP="00E950E9">
      <w:pPr>
        <w:rPr>
          <w:i/>
          <w:iCs/>
          <w:color w:val="808080" w:themeColor="background1" w:themeShade="80"/>
        </w:rPr>
      </w:pPr>
    </w:p>
    <w:p w14:paraId="0A4BF13B" w14:textId="7F629ED0" w:rsidR="007B6BAC" w:rsidRPr="00E950E9" w:rsidRDefault="00E950E9" w:rsidP="00E950E9">
      <w:pPr>
        <w:rPr>
          <w:i/>
          <w:iCs/>
          <w:color w:val="808080" w:themeColor="background1" w:themeShade="80"/>
        </w:rPr>
      </w:pPr>
      <w:r w:rsidRPr="00E950E9">
        <w:rPr>
          <w:i/>
          <w:iCs/>
          <w:color w:val="808080" w:themeColor="background1" w:themeShade="80"/>
        </w:rPr>
        <w:t>Cachet et signature de chaque membre du groupement</w:t>
      </w:r>
      <w:r w:rsidR="00854058">
        <w:rPr>
          <w:i/>
          <w:iCs/>
          <w:color w:val="808080" w:themeColor="background1" w:themeShade="80"/>
        </w:rPr>
        <w:t xml:space="preserve"> / du candidat individuel</w:t>
      </w:r>
    </w:p>
    <w:p w14:paraId="4D04A079" w14:textId="053653C1" w:rsidR="00E950E9" w:rsidRDefault="00E950E9" w:rsidP="00BF6313">
      <w:pPr>
        <w:rPr>
          <w:color w:val="EE1B2E"/>
          <w:sz w:val="24"/>
          <w:szCs w:val="24"/>
        </w:rPr>
      </w:pPr>
      <w:r>
        <w:br w:type="page"/>
      </w:r>
    </w:p>
    <w:p w14:paraId="1037C325" w14:textId="1D9ED8AE" w:rsidR="007B6BAC" w:rsidRDefault="00E950E9" w:rsidP="00547622">
      <w:pPr>
        <w:pStyle w:val="Titre1"/>
      </w:pPr>
      <w:bookmarkStart w:id="8" w:name="_Toc164326883"/>
      <w:r>
        <w:lastRenderedPageBreak/>
        <w:t>Prix</w:t>
      </w:r>
      <w:bookmarkEnd w:id="8"/>
    </w:p>
    <w:p w14:paraId="56DDAE03" w14:textId="6092F954" w:rsidR="00A318A1" w:rsidRDefault="00A318A1" w:rsidP="00A318A1">
      <w:pPr>
        <w:pStyle w:val="Titre2"/>
      </w:pPr>
      <w:bookmarkStart w:id="9" w:name="_Toc164326884"/>
      <w:r>
        <w:t>Prix du marché</w:t>
      </w:r>
      <w:bookmarkEnd w:id="9"/>
    </w:p>
    <w:p w14:paraId="1C237810" w14:textId="7C9C09EF" w:rsidR="00E950E9" w:rsidRDefault="00E950E9" w:rsidP="00E950E9">
      <w:r>
        <w:t xml:space="preserve">Le marché de travaux est </w:t>
      </w:r>
      <w:r w:rsidR="0023343C">
        <w:t>rémunéré</w:t>
      </w:r>
      <w:r>
        <w:t xml:space="preserve"> par application d’un prix global et forfaitaire égal à</w:t>
      </w:r>
      <w:r w:rsidR="0023343C"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72"/>
        <w:gridCol w:w="7166"/>
      </w:tblGrid>
      <w:tr w:rsidR="0023343C" w14:paraId="035C91FA" w14:textId="77777777" w:rsidTr="00051298">
        <w:tc>
          <w:tcPr>
            <w:tcW w:w="2972" w:type="dxa"/>
            <w:shd w:val="clear" w:color="auto" w:fill="F2F2F2" w:themeFill="background1" w:themeFillShade="F2"/>
          </w:tcPr>
          <w:p w14:paraId="64BFEC66" w14:textId="6C7A0DEC" w:rsidR="0023343C" w:rsidRDefault="0023343C" w:rsidP="00E950E9">
            <w:r>
              <w:t>Prix en € HT (en chiffres)</w:t>
            </w:r>
          </w:p>
        </w:tc>
        <w:tc>
          <w:tcPr>
            <w:tcW w:w="7166" w:type="dxa"/>
          </w:tcPr>
          <w:p w14:paraId="31DCEC28" w14:textId="10267C0E" w:rsidR="0023343C" w:rsidRDefault="0023343C" w:rsidP="0023343C">
            <w:pPr>
              <w:jc w:val="right"/>
            </w:pPr>
            <w:r>
              <w:t>€</w:t>
            </w:r>
          </w:p>
        </w:tc>
      </w:tr>
      <w:tr w:rsidR="0023343C" w14:paraId="0FA952F8" w14:textId="77777777" w:rsidTr="00051298">
        <w:tc>
          <w:tcPr>
            <w:tcW w:w="2972" w:type="dxa"/>
            <w:shd w:val="clear" w:color="auto" w:fill="F2F2F2" w:themeFill="background1" w:themeFillShade="F2"/>
          </w:tcPr>
          <w:p w14:paraId="1158D653" w14:textId="2C5D36F4" w:rsidR="0023343C" w:rsidRDefault="0023343C" w:rsidP="00E950E9">
            <w:r>
              <w:t>TVA au taux de 20 %</w:t>
            </w:r>
          </w:p>
        </w:tc>
        <w:tc>
          <w:tcPr>
            <w:tcW w:w="7166" w:type="dxa"/>
          </w:tcPr>
          <w:p w14:paraId="1822F1F7" w14:textId="3E9E4B7E" w:rsidR="0023343C" w:rsidRDefault="0023343C" w:rsidP="0023343C">
            <w:pPr>
              <w:jc w:val="right"/>
            </w:pPr>
            <w:r>
              <w:t>€</w:t>
            </w:r>
          </w:p>
        </w:tc>
      </w:tr>
      <w:tr w:rsidR="0023343C" w14:paraId="1F2DB0BC" w14:textId="77777777" w:rsidTr="00051298">
        <w:tc>
          <w:tcPr>
            <w:tcW w:w="2972" w:type="dxa"/>
            <w:shd w:val="clear" w:color="auto" w:fill="F2F2F2" w:themeFill="background1" w:themeFillShade="F2"/>
          </w:tcPr>
          <w:p w14:paraId="6DE0BD72" w14:textId="2CA82D97" w:rsidR="0023343C" w:rsidRDefault="0023343C" w:rsidP="00E950E9">
            <w:r>
              <w:t>Prix en € TTC (en chiffres)</w:t>
            </w:r>
          </w:p>
        </w:tc>
        <w:tc>
          <w:tcPr>
            <w:tcW w:w="7166" w:type="dxa"/>
          </w:tcPr>
          <w:p w14:paraId="61D0B7F2" w14:textId="4A63EC01" w:rsidR="0023343C" w:rsidRDefault="0023343C" w:rsidP="0023343C">
            <w:pPr>
              <w:jc w:val="right"/>
            </w:pPr>
            <w:r>
              <w:t>€</w:t>
            </w:r>
          </w:p>
        </w:tc>
      </w:tr>
    </w:tbl>
    <w:p w14:paraId="47D2610B" w14:textId="3319E116" w:rsidR="00E950E9" w:rsidRPr="00E950E9" w:rsidRDefault="00E950E9" w:rsidP="00E950E9">
      <w:r>
        <w:t>Prix en € T</w:t>
      </w:r>
      <w:r w:rsidR="0023343C">
        <w:t>TC</w:t>
      </w:r>
      <w:r>
        <w:t xml:space="preserve"> (en lettres)</w:t>
      </w:r>
      <w:r>
        <w:tab/>
        <w:t>:</w:t>
      </w:r>
      <w:r w:rsidR="00051298">
        <w:t xml:space="preserve"> ………………………………………………………….</w:t>
      </w:r>
    </w:p>
    <w:p w14:paraId="2003E26E" w14:textId="18D58D95" w:rsidR="0023343C" w:rsidRPr="00A10BCB" w:rsidRDefault="0023343C" w:rsidP="0023343C">
      <w:pPr>
        <w:rPr>
          <w:color w:val="03589B"/>
          <w:sz w:val="22"/>
          <w:szCs w:val="22"/>
        </w:rPr>
      </w:pPr>
    </w:p>
    <w:p w14:paraId="4BD416C6" w14:textId="77777777" w:rsidR="00854058" w:rsidRPr="00E950E9" w:rsidRDefault="00854058" w:rsidP="00854058">
      <w:pPr>
        <w:rPr>
          <w:i/>
          <w:iCs/>
          <w:color w:val="808080" w:themeColor="background1" w:themeShade="80"/>
        </w:rPr>
      </w:pPr>
      <w:r w:rsidRPr="00E950E9">
        <w:rPr>
          <w:i/>
          <w:iCs/>
          <w:color w:val="808080" w:themeColor="background1" w:themeShade="80"/>
        </w:rPr>
        <w:t>Cachet et signature de chaque membre du groupement</w:t>
      </w:r>
      <w:r>
        <w:rPr>
          <w:i/>
          <w:iCs/>
          <w:color w:val="808080" w:themeColor="background1" w:themeShade="80"/>
        </w:rPr>
        <w:t xml:space="preserve"> / du candidat individuel</w:t>
      </w:r>
    </w:p>
    <w:p w14:paraId="56066E26" w14:textId="77777777" w:rsidR="00154C2F" w:rsidRDefault="00154C2F" w:rsidP="0023343C">
      <w:pPr>
        <w:rPr>
          <w:i/>
          <w:iCs/>
          <w:color w:val="808080" w:themeColor="background1" w:themeShade="80"/>
        </w:rPr>
      </w:pPr>
    </w:p>
    <w:p w14:paraId="00B69145" w14:textId="77777777" w:rsidR="00154C2F" w:rsidRDefault="00154C2F" w:rsidP="0023343C">
      <w:pPr>
        <w:rPr>
          <w:i/>
          <w:iCs/>
          <w:color w:val="808080" w:themeColor="background1" w:themeShade="80"/>
        </w:rPr>
      </w:pPr>
    </w:p>
    <w:p w14:paraId="7605D12B" w14:textId="77777777" w:rsidR="00154C2F" w:rsidRPr="0023343C" w:rsidRDefault="00154C2F" w:rsidP="0023343C">
      <w:pPr>
        <w:rPr>
          <w:i/>
          <w:iCs/>
          <w:color w:val="808080" w:themeColor="background1" w:themeShade="80"/>
        </w:rPr>
      </w:pPr>
    </w:p>
    <w:p w14:paraId="673F1A67" w14:textId="5BB474D6" w:rsidR="0023343C" w:rsidRDefault="0023343C" w:rsidP="00355DAB"/>
    <w:p w14:paraId="7B149B56" w14:textId="78AEDC1C" w:rsidR="0023343C" w:rsidRPr="0023343C" w:rsidRDefault="0023343C" w:rsidP="0023343C">
      <w:r w:rsidRPr="0023343C">
        <w:t>L'évaluation de l'ensemble des prestations telle qu'elle résulte du devis quantitatif estimatif est décomposée dans le tableau ci-après, en mettant en évidence le montant H</w:t>
      </w:r>
      <w:r>
        <w:t>T</w:t>
      </w:r>
      <w:r w:rsidRPr="0023343C">
        <w:t xml:space="preserve"> de chacune des prestations.</w:t>
      </w:r>
    </w:p>
    <w:p w14:paraId="5D29CF43" w14:textId="6D208FB5" w:rsidR="00E950E9" w:rsidRDefault="00E950E9" w:rsidP="00E950E9"/>
    <w:tbl>
      <w:tblPr>
        <w:tblStyle w:val="Grilledutableau"/>
        <w:tblW w:w="7862" w:type="dxa"/>
        <w:tblLook w:val="04A0" w:firstRow="1" w:lastRow="0" w:firstColumn="1" w:lastColumn="0" w:noHBand="0" w:noVBand="1"/>
      </w:tblPr>
      <w:tblGrid>
        <w:gridCol w:w="421"/>
        <w:gridCol w:w="2480"/>
        <w:gridCol w:w="2481"/>
        <w:gridCol w:w="2480"/>
      </w:tblGrid>
      <w:tr w:rsidR="00C03593" w14:paraId="61BDA91B" w14:textId="77777777" w:rsidTr="00051298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E1599F2" w14:textId="77777777" w:rsidR="00C03593" w:rsidRDefault="00C03593" w:rsidP="00E950E9"/>
        </w:tc>
        <w:tc>
          <w:tcPr>
            <w:tcW w:w="2480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</w:tcPr>
          <w:p w14:paraId="4DBFD66B" w14:textId="0672B035" w:rsidR="00C03593" w:rsidRDefault="00C03593" w:rsidP="00E950E9">
            <w:r>
              <w:t>Opérateur économique</w:t>
            </w:r>
          </w:p>
        </w:tc>
        <w:tc>
          <w:tcPr>
            <w:tcW w:w="2481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</w:tcPr>
          <w:p w14:paraId="5391AA4D" w14:textId="16E4B588" w:rsidR="00C03593" w:rsidRDefault="00C03593" w:rsidP="00E950E9">
            <w:r>
              <w:t>Nature de la prestation</w:t>
            </w:r>
          </w:p>
        </w:tc>
        <w:tc>
          <w:tcPr>
            <w:tcW w:w="2480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</w:tcPr>
          <w:p w14:paraId="163F273D" w14:textId="7C84E29B" w:rsidR="00C03593" w:rsidRDefault="003B3943" w:rsidP="00E950E9">
            <w:r>
              <w:t>Montant</w:t>
            </w:r>
            <w:r w:rsidR="00C03593">
              <w:t xml:space="preserve"> (€ HT)</w:t>
            </w:r>
          </w:p>
        </w:tc>
      </w:tr>
      <w:tr w:rsidR="00C03593" w14:paraId="57DE1A65" w14:textId="77777777" w:rsidTr="00051298">
        <w:tc>
          <w:tcPr>
            <w:tcW w:w="421" w:type="dxa"/>
            <w:tcBorders>
              <w:top w:val="nil"/>
              <w:left w:val="nil"/>
              <w:bottom w:val="nil"/>
            </w:tcBorders>
            <w:shd w:val="clear" w:color="auto" w:fill="F2F2F2" w:themeFill="background1" w:themeFillShade="F2"/>
          </w:tcPr>
          <w:p w14:paraId="440D6C84" w14:textId="138510B2" w:rsidR="00C03593" w:rsidRDefault="00C03593" w:rsidP="00E950E9">
            <w:r>
              <w:t>1</w:t>
            </w:r>
          </w:p>
        </w:tc>
        <w:tc>
          <w:tcPr>
            <w:tcW w:w="2480" w:type="dxa"/>
          </w:tcPr>
          <w:p w14:paraId="5208D985" w14:textId="77777777" w:rsidR="00C03593" w:rsidRDefault="00C03593" w:rsidP="00E950E9"/>
        </w:tc>
        <w:tc>
          <w:tcPr>
            <w:tcW w:w="2481" w:type="dxa"/>
          </w:tcPr>
          <w:p w14:paraId="388DADCA" w14:textId="77777777" w:rsidR="00C03593" w:rsidRDefault="00C03593" w:rsidP="00E950E9"/>
        </w:tc>
        <w:tc>
          <w:tcPr>
            <w:tcW w:w="2480" w:type="dxa"/>
          </w:tcPr>
          <w:p w14:paraId="2E50FC7F" w14:textId="77777777" w:rsidR="00C03593" w:rsidRDefault="00C03593" w:rsidP="00E950E9"/>
        </w:tc>
      </w:tr>
      <w:tr w:rsidR="00C03593" w14:paraId="0592B2DC" w14:textId="77777777" w:rsidTr="00051298">
        <w:tc>
          <w:tcPr>
            <w:tcW w:w="421" w:type="dxa"/>
            <w:tcBorders>
              <w:top w:val="nil"/>
              <w:left w:val="nil"/>
              <w:bottom w:val="nil"/>
            </w:tcBorders>
            <w:shd w:val="clear" w:color="auto" w:fill="F2F2F2" w:themeFill="background1" w:themeFillShade="F2"/>
          </w:tcPr>
          <w:p w14:paraId="7EA7786B" w14:textId="40D14184" w:rsidR="00C03593" w:rsidRDefault="00C03593" w:rsidP="00E950E9">
            <w:r>
              <w:t>2</w:t>
            </w:r>
          </w:p>
        </w:tc>
        <w:tc>
          <w:tcPr>
            <w:tcW w:w="2480" w:type="dxa"/>
          </w:tcPr>
          <w:p w14:paraId="79C39801" w14:textId="77777777" w:rsidR="00C03593" w:rsidRDefault="00C03593" w:rsidP="00E950E9"/>
        </w:tc>
        <w:tc>
          <w:tcPr>
            <w:tcW w:w="2481" w:type="dxa"/>
          </w:tcPr>
          <w:p w14:paraId="5FAB575F" w14:textId="77777777" w:rsidR="00C03593" w:rsidRDefault="00C03593" w:rsidP="00E950E9"/>
        </w:tc>
        <w:tc>
          <w:tcPr>
            <w:tcW w:w="2480" w:type="dxa"/>
          </w:tcPr>
          <w:p w14:paraId="4B43BED6" w14:textId="77777777" w:rsidR="00C03593" w:rsidRDefault="00C03593" w:rsidP="00E950E9"/>
        </w:tc>
      </w:tr>
      <w:tr w:rsidR="00842C84" w14:paraId="3EF95AD0" w14:textId="77777777" w:rsidTr="00372F0A">
        <w:tc>
          <w:tcPr>
            <w:tcW w:w="421" w:type="dxa"/>
            <w:tcBorders>
              <w:top w:val="nil"/>
              <w:left w:val="nil"/>
              <w:bottom w:val="nil"/>
            </w:tcBorders>
            <w:shd w:val="clear" w:color="auto" w:fill="F2F2F2" w:themeFill="background1" w:themeFillShade="F2"/>
          </w:tcPr>
          <w:p w14:paraId="68142B54" w14:textId="77777777" w:rsidR="00842C84" w:rsidRDefault="00842C84" w:rsidP="00372F0A">
            <w:r>
              <w:t>3</w:t>
            </w:r>
          </w:p>
        </w:tc>
        <w:tc>
          <w:tcPr>
            <w:tcW w:w="2480" w:type="dxa"/>
          </w:tcPr>
          <w:p w14:paraId="68CF1918" w14:textId="77777777" w:rsidR="00842C84" w:rsidRDefault="00842C84" w:rsidP="00372F0A"/>
        </w:tc>
        <w:tc>
          <w:tcPr>
            <w:tcW w:w="2481" w:type="dxa"/>
          </w:tcPr>
          <w:p w14:paraId="6C0296EA" w14:textId="77777777" w:rsidR="00842C84" w:rsidRDefault="00842C84" w:rsidP="00372F0A"/>
        </w:tc>
        <w:tc>
          <w:tcPr>
            <w:tcW w:w="2480" w:type="dxa"/>
          </w:tcPr>
          <w:p w14:paraId="3A64901C" w14:textId="77777777" w:rsidR="00842C84" w:rsidRDefault="00842C84" w:rsidP="00372F0A"/>
        </w:tc>
      </w:tr>
      <w:tr w:rsidR="00C03593" w14:paraId="62EBC060" w14:textId="77777777" w:rsidTr="00051298">
        <w:tc>
          <w:tcPr>
            <w:tcW w:w="421" w:type="dxa"/>
            <w:tcBorders>
              <w:top w:val="nil"/>
              <w:left w:val="nil"/>
              <w:bottom w:val="nil"/>
            </w:tcBorders>
            <w:shd w:val="clear" w:color="auto" w:fill="F2F2F2" w:themeFill="background1" w:themeFillShade="F2"/>
          </w:tcPr>
          <w:p w14:paraId="67E466DB" w14:textId="1E16C0CF" w:rsidR="00C03593" w:rsidRDefault="00842C84" w:rsidP="00E950E9">
            <w:r>
              <w:t>4</w:t>
            </w:r>
          </w:p>
        </w:tc>
        <w:tc>
          <w:tcPr>
            <w:tcW w:w="2480" w:type="dxa"/>
          </w:tcPr>
          <w:p w14:paraId="404AC917" w14:textId="77777777" w:rsidR="00C03593" w:rsidRDefault="00C03593" w:rsidP="00E950E9"/>
        </w:tc>
        <w:tc>
          <w:tcPr>
            <w:tcW w:w="2481" w:type="dxa"/>
          </w:tcPr>
          <w:p w14:paraId="101156AB" w14:textId="77777777" w:rsidR="00C03593" w:rsidRDefault="00C03593" w:rsidP="00E950E9"/>
        </w:tc>
        <w:tc>
          <w:tcPr>
            <w:tcW w:w="2480" w:type="dxa"/>
          </w:tcPr>
          <w:p w14:paraId="04369366" w14:textId="77777777" w:rsidR="00C03593" w:rsidRDefault="00C03593" w:rsidP="00E950E9"/>
        </w:tc>
      </w:tr>
      <w:tr w:rsidR="00C03593" w14:paraId="2ACFB1D9" w14:textId="77777777" w:rsidTr="00C03593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14:paraId="552BFBC2" w14:textId="77777777" w:rsidR="00C03593" w:rsidRDefault="00C03593" w:rsidP="00E950E9"/>
        </w:tc>
        <w:tc>
          <w:tcPr>
            <w:tcW w:w="2480" w:type="dxa"/>
            <w:tcBorders>
              <w:left w:val="nil"/>
              <w:bottom w:val="nil"/>
              <w:right w:val="nil"/>
            </w:tcBorders>
          </w:tcPr>
          <w:p w14:paraId="13662C8D" w14:textId="4F82D2B9" w:rsidR="00C03593" w:rsidRPr="0023343C" w:rsidRDefault="00C03593" w:rsidP="0023343C">
            <w:pPr>
              <w:jc w:val="right"/>
              <w:rPr>
                <w:b/>
                <w:bCs/>
              </w:rPr>
            </w:pPr>
            <w:r w:rsidRPr="0023343C">
              <w:rPr>
                <w:b/>
                <w:bCs/>
              </w:rPr>
              <w:t>TOTAL</w:t>
            </w:r>
          </w:p>
        </w:tc>
        <w:tc>
          <w:tcPr>
            <w:tcW w:w="2481" w:type="dxa"/>
            <w:tcBorders>
              <w:left w:val="nil"/>
              <w:bottom w:val="nil"/>
              <w:right w:val="nil"/>
            </w:tcBorders>
          </w:tcPr>
          <w:p w14:paraId="51C7E65A" w14:textId="77777777" w:rsidR="00C03593" w:rsidRPr="0023343C" w:rsidRDefault="00C03593" w:rsidP="00E950E9">
            <w:pPr>
              <w:rPr>
                <w:b/>
                <w:bCs/>
              </w:rPr>
            </w:pPr>
          </w:p>
        </w:tc>
        <w:tc>
          <w:tcPr>
            <w:tcW w:w="2480" w:type="dxa"/>
            <w:tcBorders>
              <w:left w:val="nil"/>
              <w:bottom w:val="nil"/>
              <w:right w:val="nil"/>
            </w:tcBorders>
          </w:tcPr>
          <w:p w14:paraId="7CDCEF52" w14:textId="77777777" w:rsidR="00C03593" w:rsidRPr="0023343C" w:rsidRDefault="00C03593" w:rsidP="00E950E9">
            <w:pPr>
              <w:rPr>
                <w:b/>
                <w:bCs/>
              </w:rPr>
            </w:pPr>
          </w:p>
        </w:tc>
      </w:tr>
    </w:tbl>
    <w:p w14:paraId="6DC4EC5E" w14:textId="77777777" w:rsidR="0023343C" w:rsidRDefault="0023343C" w:rsidP="00E950E9"/>
    <w:p w14:paraId="1536076C" w14:textId="50B5E953" w:rsidR="00E950E9" w:rsidRDefault="0023343C" w:rsidP="00E950E9">
      <w:r w:rsidRPr="0023343C">
        <w:t>Les modalités de variation des prix sont fixées au CCAP.</w:t>
      </w:r>
    </w:p>
    <w:p w14:paraId="434432B0" w14:textId="2E8999E6" w:rsidR="00E950E9" w:rsidRDefault="0023343C" w:rsidP="0023343C">
      <w:pPr>
        <w:pStyle w:val="Titre2"/>
      </w:pPr>
      <w:bookmarkStart w:id="10" w:name="_Toc164326885"/>
      <w:r>
        <w:t>Sous-traitance</w:t>
      </w:r>
      <w:bookmarkEnd w:id="10"/>
    </w:p>
    <w:p w14:paraId="00FC71B2" w14:textId="7B82FEFE" w:rsidR="0023343C" w:rsidRDefault="0023343C" w:rsidP="0023343C">
      <w:r w:rsidRPr="007B6BAC">
        <w:rPr>
          <w:i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Pr="007B6BAC">
        <w:rPr>
          <w:i/>
        </w:rPr>
        <w:instrText xml:space="preserve"> FORMCHECKBOX </w:instrText>
      </w:r>
      <w:r w:rsidRPr="007B6BAC">
        <w:rPr>
          <w:i/>
        </w:rPr>
      </w:r>
      <w:r w:rsidRPr="007B6BAC">
        <w:rPr>
          <w:i/>
        </w:rPr>
        <w:fldChar w:fldCharType="separate"/>
      </w:r>
      <w:r w:rsidRPr="007B6BAC">
        <w:fldChar w:fldCharType="end"/>
      </w:r>
      <w:r>
        <w:t xml:space="preserve"> Je n’envisage pas de sous-traiter une partie des prestations prévues au marché</w:t>
      </w:r>
    </w:p>
    <w:p w14:paraId="677612F8" w14:textId="5D56B981" w:rsidR="0023343C" w:rsidRDefault="0023343C" w:rsidP="0023343C">
      <w:r w:rsidRPr="007B6BAC">
        <w:rPr>
          <w:i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Pr="007B6BAC">
        <w:rPr>
          <w:i/>
        </w:rPr>
        <w:instrText xml:space="preserve"> FORMCHECKBOX </w:instrText>
      </w:r>
      <w:r w:rsidRPr="007B6BAC">
        <w:rPr>
          <w:i/>
        </w:rPr>
      </w:r>
      <w:r w:rsidRPr="007B6BAC">
        <w:rPr>
          <w:i/>
        </w:rPr>
        <w:fldChar w:fldCharType="separate"/>
      </w:r>
      <w:r w:rsidRPr="007B6BAC">
        <w:fldChar w:fldCharType="end"/>
      </w:r>
      <w:r>
        <w:t xml:space="preserve"> J’envisage de sous-traiter une partie des prestations prévues au marché</w:t>
      </w:r>
    </w:p>
    <w:p w14:paraId="631777B5" w14:textId="0E92FF4A" w:rsidR="0023343C" w:rsidRDefault="0023343C" w:rsidP="0023343C"/>
    <w:p w14:paraId="3A2A360D" w14:textId="24869F63" w:rsidR="0097615F" w:rsidRDefault="0097615F" w:rsidP="0097615F">
      <w:r>
        <w:t>Il sera fourni en annexe du présent acte d’engagement une demande d’acceptation d’un (des) sous-traitant(s) concerné(s) et d’agrément de ses (leurs) conditions de paiement sur formulaire DC4. Elle doit être établie en autant d’exemplaires qu’il existe de sous-traitants.</w:t>
      </w:r>
    </w:p>
    <w:p w14:paraId="00686CE3" w14:textId="77777777" w:rsidR="0097615F" w:rsidRDefault="0097615F" w:rsidP="0097615F">
      <w:r>
        <w:t xml:space="preserve">Elle indique la nature et le montant des prestations que j’envisage de faire exécuter par un (des) sous-traitant(s), leur(s) nom(s) ainsi que leurs conditions de paiement. </w:t>
      </w:r>
    </w:p>
    <w:p w14:paraId="412603FA" w14:textId="3B18D3C9" w:rsidR="0097615F" w:rsidRDefault="0097615F" w:rsidP="0097615F">
      <w:r>
        <w:t xml:space="preserve">Le montant total que j’envisage de sous-traiter, tel qu’il résulte de la somme du montant des annexes à l’acte d’engagement, s’élève à ………………………………………………………………………. € TTC (en chiffres et en lettres). </w:t>
      </w:r>
    </w:p>
    <w:p w14:paraId="6B7D4BE9" w14:textId="1FFABF0A" w:rsidR="0023343C" w:rsidRDefault="0097615F" w:rsidP="0097615F">
      <w:pPr>
        <w:pStyle w:val="Titre2"/>
      </w:pPr>
      <w:bookmarkStart w:id="11" w:name="_Toc164326886"/>
      <w:r>
        <w:t>Nantissement ou cession de créance</w:t>
      </w:r>
      <w:bookmarkEnd w:id="11"/>
    </w:p>
    <w:p w14:paraId="5559C84B" w14:textId="77777777" w:rsidR="0097615F" w:rsidRDefault="0097615F" w:rsidP="0097615F">
      <w:r>
        <w:t>Le montant total de la créance que je pourrais céder ou nantir résultant du marché, en qualité de titulaire du marché chargé de son exécution est de :</w:t>
      </w:r>
    </w:p>
    <w:p w14:paraId="7065C500" w14:textId="3B39016D" w:rsidR="0097615F" w:rsidRDefault="0097615F" w:rsidP="0097615F">
      <w:r>
        <w:t xml:space="preserve">……………………………………………………………………………. euros HT, </w:t>
      </w:r>
    </w:p>
    <w:p w14:paraId="0B439673" w14:textId="320FCC34" w:rsidR="0097615F" w:rsidRDefault="0097615F" w:rsidP="0097615F">
      <w:r>
        <w:t>soit ………………………………………………………………………. euros TTC</w:t>
      </w:r>
    </w:p>
    <w:p w14:paraId="717FB6D9" w14:textId="3AEF8096" w:rsidR="0097615F" w:rsidRPr="0097615F" w:rsidRDefault="0097615F" w:rsidP="0097615F">
      <w:r>
        <w:t>(en chiffres et en lettres).</w:t>
      </w:r>
    </w:p>
    <w:p w14:paraId="6FE1E63E" w14:textId="267945F6" w:rsidR="0097615F" w:rsidRDefault="0097615F">
      <w:pPr>
        <w:spacing w:before="0" w:after="200" w:line="276" w:lineRule="auto"/>
        <w:jc w:val="left"/>
      </w:pPr>
      <w:r>
        <w:br w:type="page"/>
      </w:r>
    </w:p>
    <w:p w14:paraId="2EB5C99F" w14:textId="470A4E79" w:rsidR="00E950E9" w:rsidRDefault="0097615F" w:rsidP="00547622">
      <w:pPr>
        <w:pStyle w:val="Titre1"/>
      </w:pPr>
      <w:bookmarkStart w:id="12" w:name="_Toc164326887"/>
      <w:r>
        <w:lastRenderedPageBreak/>
        <w:t>Délais</w:t>
      </w:r>
      <w:bookmarkEnd w:id="12"/>
    </w:p>
    <w:p w14:paraId="43C7E9F3" w14:textId="77777777" w:rsidR="00624196" w:rsidRDefault="00624196" w:rsidP="00624196">
      <w:r w:rsidRPr="00624196">
        <w:t xml:space="preserve">Le délai d’exécution global prévisionnel (tous lots confondus) est indiqué au </w:t>
      </w:r>
      <w:bookmarkStart w:id="13" w:name="_Hlk135040965"/>
      <w:r w:rsidRPr="00624196">
        <w:t xml:space="preserve">planning prévisionnel des travaux ainsi qu’au CCAP, avec un démarrage </w:t>
      </w:r>
      <w:bookmarkEnd w:id="13"/>
      <w:r w:rsidRPr="00624196">
        <w:t>à compter du lancement du premier ordre de service de démarrage des travaux.</w:t>
      </w:r>
    </w:p>
    <w:p w14:paraId="11A50594" w14:textId="18CFBE74" w:rsidR="00205FDA" w:rsidRDefault="00205FDA" w:rsidP="00624196">
      <w:r>
        <w:t xml:space="preserve">Le délai d’exécution global est de </w:t>
      </w:r>
      <w:r w:rsidR="009F459B">
        <w:rPr>
          <w:b/>
          <w:bCs/>
        </w:rPr>
        <w:t>6</w:t>
      </w:r>
      <w:r w:rsidRPr="00205FDA">
        <w:rPr>
          <w:b/>
          <w:bCs/>
        </w:rPr>
        <w:t xml:space="preserve"> mois</w:t>
      </w:r>
      <w:r w:rsidR="007D7CF2">
        <w:rPr>
          <w:b/>
          <w:bCs/>
        </w:rPr>
        <w:t>.</w:t>
      </w:r>
    </w:p>
    <w:p w14:paraId="05F7BD66" w14:textId="19973933" w:rsidR="00472727" w:rsidRPr="00842C84" w:rsidRDefault="00205FDA" w:rsidP="00472727">
      <w:pPr>
        <w:rPr>
          <w:b/>
          <w:bCs/>
        </w:rPr>
      </w:pPr>
      <w:r>
        <w:t xml:space="preserve">Le délai de garantie de parfait achèvement est de </w:t>
      </w:r>
      <w:r w:rsidRPr="00205FDA">
        <w:rPr>
          <w:b/>
          <w:bCs/>
        </w:rPr>
        <w:t>12 mois.</w:t>
      </w:r>
    </w:p>
    <w:p w14:paraId="73AD8EC6" w14:textId="3DBE6C1B" w:rsidR="007B6BAC" w:rsidRDefault="0097615F" w:rsidP="00547622">
      <w:pPr>
        <w:pStyle w:val="Titre1"/>
      </w:pPr>
      <w:bookmarkStart w:id="14" w:name="_Toc164326888"/>
      <w:r>
        <w:t>Paiement</w:t>
      </w:r>
      <w:bookmarkEnd w:id="14"/>
    </w:p>
    <w:p w14:paraId="4D46112A" w14:textId="69AE7E23" w:rsidR="0097615F" w:rsidRDefault="0097615F" w:rsidP="0097615F">
      <w:r>
        <w:t>Le maitre de l’ouvrage se libérera des sommes dues au titre du présent marché en faisant porter le montant au crédit des comptes suivants :</w:t>
      </w:r>
    </w:p>
    <w:tbl>
      <w:tblPr>
        <w:tblW w:w="1045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2"/>
        <w:gridCol w:w="1134"/>
        <w:gridCol w:w="1374"/>
        <w:gridCol w:w="1178"/>
        <w:gridCol w:w="1295"/>
        <w:gridCol w:w="4233"/>
      </w:tblGrid>
      <w:tr w:rsidR="0097615F" w:rsidRPr="0097615F" w14:paraId="212EB52D" w14:textId="77777777" w:rsidTr="00C33187">
        <w:tc>
          <w:tcPr>
            <w:tcW w:w="2376" w:type="dxa"/>
            <w:gridSpan w:val="2"/>
          </w:tcPr>
          <w:p w14:paraId="52160F3C" w14:textId="77777777" w:rsidR="0097615F" w:rsidRPr="0097615F" w:rsidRDefault="0097615F" w:rsidP="0097615F">
            <w:r w:rsidRPr="0097615F">
              <w:t>Opérateur économique </w:t>
            </w:r>
          </w:p>
        </w:tc>
        <w:tc>
          <w:tcPr>
            <w:tcW w:w="8080" w:type="dxa"/>
            <w:gridSpan w:val="4"/>
          </w:tcPr>
          <w:p w14:paraId="335363F6" w14:textId="77777777" w:rsidR="0097615F" w:rsidRPr="0097615F" w:rsidRDefault="0097615F" w:rsidP="0097615F"/>
        </w:tc>
      </w:tr>
      <w:tr w:rsidR="0097615F" w:rsidRPr="0097615F" w14:paraId="07B1563F" w14:textId="77777777" w:rsidTr="00C33187">
        <w:tc>
          <w:tcPr>
            <w:tcW w:w="2376" w:type="dxa"/>
            <w:gridSpan w:val="2"/>
          </w:tcPr>
          <w:p w14:paraId="17E94CE7" w14:textId="77777777" w:rsidR="0097615F" w:rsidRPr="0097615F" w:rsidRDefault="0097615F" w:rsidP="0097615F">
            <w:r w:rsidRPr="0097615F">
              <w:t>Etablissement bancaire</w:t>
            </w:r>
          </w:p>
        </w:tc>
        <w:tc>
          <w:tcPr>
            <w:tcW w:w="2552" w:type="dxa"/>
            <w:gridSpan w:val="2"/>
          </w:tcPr>
          <w:p w14:paraId="6C37ED51" w14:textId="77777777" w:rsidR="0097615F" w:rsidRPr="0097615F" w:rsidRDefault="0097615F" w:rsidP="0097615F"/>
        </w:tc>
        <w:tc>
          <w:tcPr>
            <w:tcW w:w="1295" w:type="dxa"/>
          </w:tcPr>
          <w:p w14:paraId="38982D7E" w14:textId="77777777" w:rsidR="0097615F" w:rsidRPr="0097615F" w:rsidRDefault="0097615F" w:rsidP="0097615F">
            <w:r w:rsidRPr="0097615F">
              <w:t>Adresse</w:t>
            </w:r>
          </w:p>
        </w:tc>
        <w:tc>
          <w:tcPr>
            <w:tcW w:w="4233" w:type="dxa"/>
          </w:tcPr>
          <w:p w14:paraId="4116185C" w14:textId="77777777" w:rsidR="0097615F" w:rsidRPr="0097615F" w:rsidRDefault="0097615F" w:rsidP="0097615F"/>
        </w:tc>
      </w:tr>
      <w:tr w:rsidR="0097615F" w:rsidRPr="0097615F" w14:paraId="5359234D" w14:textId="77777777" w:rsidTr="00C33187">
        <w:tc>
          <w:tcPr>
            <w:tcW w:w="1242" w:type="dxa"/>
          </w:tcPr>
          <w:p w14:paraId="394653AD" w14:textId="77777777" w:rsidR="0097615F" w:rsidRPr="0097615F" w:rsidRDefault="0097615F" w:rsidP="0097615F">
            <w:r w:rsidRPr="0097615F">
              <w:t>Code BIC</w:t>
            </w:r>
          </w:p>
        </w:tc>
        <w:tc>
          <w:tcPr>
            <w:tcW w:w="2508" w:type="dxa"/>
            <w:gridSpan w:val="2"/>
          </w:tcPr>
          <w:p w14:paraId="5A04F4CE" w14:textId="77777777" w:rsidR="0097615F" w:rsidRPr="0097615F" w:rsidRDefault="0097615F" w:rsidP="0097615F"/>
        </w:tc>
        <w:tc>
          <w:tcPr>
            <w:tcW w:w="1178" w:type="dxa"/>
          </w:tcPr>
          <w:p w14:paraId="0B305E54" w14:textId="77777777" w:rsidR="0097615F" w:rsidRPr="0097615F" w:rsidRDefault="0097615F" w:rsidP="0097615F">
            <w:r w:rsidRPr="0097615F">
              <w:t>Code IBAN</w:t>
            </w:r>
          </w:p>
        </w:tc>
        <w:tc>
          <w:tcPr>
            <w:tcW w:w="5528" w:type="dxa"/>
            <w:gridSpan w:val="2"/>
          </w:tcPr>
          <w:p w14:paraId="599F67AC" w14:textId="77777777" w:rsidR="0097615F" w:rsidRPr="0097615F" w:rsidRDefault="0097615F" w:rsidP="0097615F"/>
        </w:tc>
      </w:tr>
    </w:tbl>
    <w:p w14:paraId="6629E7B1" w14:textId="77777777" w:rsidR="0097615F" w:rsidRPr="0097615F" w:rsidRDefault="0097615F" w:rsidP="0097615F"/>
    <w:tbl>
      <w:tblPr>
        <w:tblW w:w="1045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2"/>
        <w:gridCol w:w="1134"/>
        <w:gridCol w:w="1374"/>
        <w:gridCol w:w="1178"/>
        <w:gridCol w:w="1295"/>
        <w:gridCol w:w="4233"/>
      </w:tblGrid>
      <w:tr w:rsidR="0097615F" w:rsidRPr="0097615F" w14:paraId="03FAA342" w14:textId="77777777" w:rsidTr="00C33187">
        <w:tc>
          <w:tcPr>
            <w:tcW w:w="2376" w:type="dxa"/>
            <w:gridSpan w:val="2"/>
          </w:tcPr>
          <w:p w14:paraId="62D142EE" w14:textId="77777777" w:rsidR="0097615F" w:rsidRPr="0097615F" w:rsidRDefault="0097615F" w:rsidP="00C33187">
            <w:r w:rsidRPr="0097615F">
              <w:t>Opérateur économique </w:t>
            </w:r>
          </w:p>
        </w:tc>
        <w:tc>
          <w:tcPr>
            <w:tcW w:w="8080" w:type="dxa"/>
            <w:gridSpan w:val="4"/>
          </w:tcPr>
          <w:p w14:paraId="11018FE9" w14:textId="77777777" w:rsidR="0097615F" w:rsidRPr="0097615F" w:rsidRDefault="0097615F" w:rsidP="00C33187"/>
        </w:tc>
      </w:tr>
      <w:tr w:rsidR="0097615F" w:rsidRPr="0097615F" w14:paraId="01A45211" w14:textId="77777777" w:rsidTr="00C33187">
        <w:tc>
          <w:tcPr>
            <w:tcW w:w="2376" w:type="dxa"/>
            <w:gridSpan w:val="2"/>
          </w:tcPr>
          <w:p w14:paraId="4155C4A3" w14:textId="77777777" w:rsidR="0097615F" w:rsidRPr="0097615F" w:rsidRDefault="0097615F" w:rsidP="00C33187">
            <w:r w:rsidRPr="0097615F">
              <w:t>Etablissement bancaire</w:t>
            </w:r>
          </w:p>
        </w:tc>
        <w:tc>
          <w:tcPr>
            <w:tcW w:w="2552" w:type="dxa"/>
            <w:gridSpan w:val="2"/>
          </w:tcPr>
          <w:p w14:paraId="12657AC2" w14:textId="77777777" w:rsidR="0097615F" w:rsidRPr="0097615F" w:rsidRDefault="0097615F" w:rsidP="00C33187"/>
        </w:tc>
        <w:tc>
          <w:tcPr>
            <w:tcW w:w="1295" w:type="dxa"/>
          </w:tcPr>
          <w:p w14:paraId="5A231A46" w14:textId="77777777" w:rsidR="0097615F" w:rsidRPr="0097615F" w:rsidRDefault="0097615F" w:rsidP="00C33187">
            <w:r w:rsidRPr="0097615F">
              <w:t>Adresse</w:t>
            </w:r>
          </w:p>
        </w:tc>
        <w:tc>
          <w:tcPr>
            <w:tcW w:w="4233" w:type="dxa"/>
          </w:tcPr>
          <w:p w14:paraId="0FB3D94E" w14:textId="77777777" w:rsidR="0097615F" w:rsidRPr="0097615F" w:rsidRDefault="0097615F" w:rsidP="00C33187"/>
        </w:tc>
      </w:tr>
      <w:tr w:rsidR="0097615F" w:rsidRPr="0097615F" w14:paraId="57582F0F" w14:textId="77777777" w:rsidTr="00C33187">
        <w:tc>
          <w:tcPr>
            <w:tcW w:w="1242" w:type="dxa"/>
          </w:tcPr>
          <w:p w14:paraId="17ED09A7" w14:textId="77777777" w:rsidR="0097615F" w:rsidRPr="0097615F" w:rsidRDefault="0097615F" w:rsidP="00C33187">
            <w:r w:rsidRPr="0097615F">
              <w:t>Code BIC</w:t>
            </w:r>
          </w:p>
        </w:tc>
        <w:tc>
          <w:tcPr>
            <w:tcW w:w="2508" w:type="dxa"/>
            <w:gridSpan w:val="2"/>
          </w:tcPr>
          <w:p w14:paraId="7B981D56" w14:textId="77777777" w:rsidR="0097615F" w:rsidRPr="0097615F" w:rsidRDefault="0097615F" w:rsidP="00C33187"/>
        </w:tc>
        <w:tc>
          <w:tcPr>
            <w:tcW w:w="1178" w:type="dxa"/>
          </w:tcPr>
          <w:p w14:paraId="15AA7780" w14:textId="77777777" w:rsidR="0097615F" w:rsidRPr="0097615F" w:rsidRDefault="0097615F" w:rsidP="00C33187">
            <w:r w:rsidRPr="0097615F">
              <w:t>Code IBAN</w:t>
            </w:r>
          </w:p>
        </w:tc>
        <w:tc>
          <w:tcPr>
            <w:tcW w:w="5528" w:type="dxa"/>
            <w:gridSpan w:val="2"/>
          </w:tcPr>
          <w:p w14:paraId="47B7201F" w14:textId="77777777" w:rsidR="0097615F" w:rsidRPr="0097615F" w:rsidRDefault="0097615F" w:rsidP="00C33187"/>
        </w:tc>
      </w:tr>
    </w:tbl>
    <w:p w14:paraId="617804E1" w14:textId="77777777" w:rsidR="007B6BAC" w:rsidRDefault="007B6BAC" w:rsidP="00A63AEE"/>
    <w:tbl>
      <w:tblPr>
        <w:tblW w:w="1045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2"/>
        <w:gridCol w:w="1134"/>
        <w:gridCol w:w="1374"/>
        <w:gridCol w:w="1178"/>
        <w:gridCol w:w="1295"/>
        <w:gridCol w:w="4233"/>
      </w:tblGrid>
      <w:tr w:rsidR="0097615F" w:rsidRPr="0097615F" w14:paraId="03CE0693" w14:textId="77777777" w:rsidTr="00C33187">
        <w:tc>
          <w:tcPr>
            <w:tcW w:w="2376" w:type="dxa"/>
            <w:gridSpan w:val="2"/>
          </w:tcPr>
          <w:p w14:paraId="65E7293E" w14:textId="77777777" w:rsidR="0097615F" w:rsidRPr="0097615F" w:rsidRDefault="0097615F" w:rsidP="00C33187">
            <w:r w:rsidRPr="0097615F">
              <w:t>Opérateur économique </w:t>
            </w:r>
          </w:p>
        </w:tc>
        <w:tc>
          <w:tcPr>
            <w:tcW w:w="8080" w:type="dxa"/>
            <w:gridSpan w:val="4"/>
          </w:tcPr>
          <w:p w14:paraId="70262E60" w14:textId="77777777" w:rsidR="0097615F" w:rsidRPr="0097615F" w:rsidRDefault="0097615F" w:rsidP="00C33187"/>
        </w:tc>
      </w:tr>
      <w:tr w:rsidR="0097615F" w:rsidRPr="0097615F" w14:paraId="02814EA2" w14:textId="77777777" w:rsidTr="00C33187">
        <w:tc>
          <w:tcPr>
            <w:tcW w:w="2376" w:type="dxa"/>
            <w:gridSpan w:val="2"/>
          </w:tcPr>
          <w:p w14:paraId="11DEE5E2" w14:textId="77777777" w:rsidR="0097615F" w:rsidRPr="0097615F" w:rsidRDefault="0097615F" w:rsidP="00C33187">
            <w:r w:rsidRPr="0097615F">
              <w:t>Etablissement bancaire</w:t>
            </w:r>
          </w:p>
        </w:tc>
        <w:tc>
          <w:tcPr>
            <w:tcW w:w="2552" w:type="dxa"/>
            <w:gridSpan w:val="2"/>
          </w:tcPr>
          <w:p w14:paraId="2F25D696" w14:textId="77777777" w:rsidR="0097615F" w:rsidRPr="0097615F" w:rsidRDefault="0097615F" w:rsidP="00C33187"/>
        </w:tc>
        <w:tc>
          <w:tcPr>
            <w:tcW w:w="1295" w:type="dxa"/>
          </w:tcPr>
          <w:p w14:paraId="59A5F6E8" w14:textId="77777777" w:rsidR="0097615F" w:rsidRPr="0097615F" w:rsidRDefault="0097615F" w:rsidP="00C33187">
            <w:r w:rsidRPr="0097615F">
              <w:t>Adresse</w:t>
            </w:r>
          </w:p>
        </w:tc>
        <w:tc>
          <w:tcPr>
            <w:tcW w:w="4233" w:type="dxa"/>
          </w:tcPr>
          <w:p w14:paraId="4EFE07E2" w14:textId="77777777" w:rsidR="0097615F" w:rsidRPr="0097615F" w:rsidRDefault="0097615F" w:rsidP="00C33187"/>
        </w:tc>
      </w:tr>
      <w:tr w:rsidR="0097615F" w:rsidRPr="0097615F" w14:paraId="29BFABF5" w14:textId="77777777" w:rsidTr="00C33187">
        <w:tc>
          <w:tcPr>
            <w:tcW w:w="1242" w:type="dxa"/>
          </w:tcPr>
          <w:p w14:paraId="35B2550C" w14:textId="77777777" w:rsidR="0097615F" w:rsidRPr="0097615F" w:rsidRDefault="0097615F" w:rsidP="00C33187">
            <w:r w:rsidRPr="0097615F">
              <w:t>Code BIC</w:t>
            </w:r>
          </w:p>
        </w:tc>
        <w:tc>
          <w:tcPr>
            <w:tcW w:w="2508" w:type="dxa"/>
            <w:gridSpan w:val="2"/>
          </w:tcPr>
          <w:p w14:paraId="1575900C" w14:textId="77777777" w:rsidR="0097615F" w:rsidRPr="0097615F" w:rsidRDefault="0097615F" w:rsidP="00C33187"/>
        </w:tc>
        <w:tc>
          <w:tcPr>
            <w:tcW w:w="1178" w:type="dxa"/>
          </w:tcPr>
          <w:p w14:paraId="5A23C8F1" w14:textId="77777777" w:rsidR="0097615F" w:rsidRPr="0097615F" w:rsidRDefault="0097615F" w:rsidP="00C33187">
            <w:r w:rsidRPr="0097615F">
              <w:t>Code IBAN</w:t>
            </w:r>
          </w:p>
        </w:tc>
        <w:tc>
          <w:tcPr>
            <w:tcW w:w="5528" w:type="dxa"/>
            <w:gridSpan w:val="2"/>
          </w:tcPr>
          <w:p w14:paraId="29E0A250" w14:textId="77777777" w:rsidR="0097615F" w:rsidRPr="0097615F" w:rsidRDefault="0097615F" w:rsidP="00C33187"/>
        </w:tc>
      </w:tr>
    </w:tbl>
    <w:p w14:paraId="1AB16B1C" w14:textId="4AFC8BCB" w:rsidR="0097615F" w:rsidRDefault="0097615F" w:rsidP="00A63AEE"/>
    <w:p w14:paraId="657E21F2" w14:textId="3F989B74" w:rsidR="009566F7" w:rsidRPr="000310D2" w:rsidRDefault="009566F7" w:rsidP="00415F24">
      <w:pPr>
        <w:pStyle w:val="Titre1"/>
      </w:pPr>
      <w:bookmarkStart w:id="15" w:name="_Toc164326889"/>
      <w:r w:rsidRPr="000310D2">
        <w:t>Avance</w:t>
      </w:r>
      <w:bookmarkEnd w:id="15"/>
    </w:p>
    <w:p w14:paraId="70FFDD8B" w14:textId="77777777" w:rsidR="000310D2" w:rsidRDefault="000310D2" w:rsidP="000310D2"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</w:p>
    <w:p w14:paraId="459189EE" w14:textId="77777777" w:rsidR="000310D2" w:rsidRDefault="000310D2" w:rsidP="000310D2"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>Non</w:t>
      </w:r>
      <w:r>
        <w:tab/>
      </w:r>
      <w:r>
        <w:tab/>
      </w:r>
      <w:r>
        <w:tab/>
      </w:r>
    </w:p>
    <w:p w14:paraId="46A73F26" w14:textId="196FB1CB" w:rsidR="009566F7" w:rsidRPr="000310D2" w:rsidRDefault="000310D2" w:rsidP="009566F7">
      <w:pPr>
        <w:rPr>
          <w:rFonts w:ascii="Arial" w:hAnsi="Arial" w:cs="Arial"/>
          <w:i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>Oui</w:t>
      </w:r>
    </w:p>
    <w:p w14:paraId="1E4FFB91" w14:textId="32864E7F" w:rsidR="00415F24" w:rsidRPr="00280807" w:rsidRDefault="00415F24" w:rsidP="00415F24">
      <w:pPr>
        <w:pStyle w:val="Titre1"/>
      </w:pPr>
      <w:bookmarkStart w:id="16" w:name="_Toc164326890"/>
      <w:r w:rsidRPr="00280807">
        <w:t>Insertion</w:t>
      </w:r>
      <w:bookmarkEnd w:id="16"/>
      <w:r w:rsidRPr="00280807">
        <w:t xml:space="preserve"> </w:t>
      </w:r>
    </w:p>
    <w:p w14:paraId="51ED90E9" w14:textId="1CE020E9" w:rsidR="00280807" w:rsidRPr="00280807" w:rsidRDefault="00280807" w:rsidP="00280807">
      <w:r w:rsidRPr="00280807">
        <w:t>Sans objet.</w:t>
      </w:r>
    </w:p>
    <w:p w14:paraId="558BD717" w14:textId="77777777" w:rsidR="0097615F" w:rsidRDefault="0097615F">
      <w:pPr>
        <w:spacing w:before="0" w:after="200" w:line="276" w:lineRule="auto"/>
        <w:jc w:val="left"/>
      </w:pPr>
      <w:r>
        <w:br w:type="page"/>
      </w:r>
    </w:p>
    <w:p w14:paraId="359F8C9D" w14:textId="3A5E09FE" w:rsidR="00154C2F" w:rsidRDefault="009A3C7B" w:rsidP="00472727">
      <w:pPr>
        <w:pStyle w:val="Titre1"/>
        <w:tabs>
          <w:tab w:val="left" w:pos="1701"/>
        </w:tabs>
      </w:pPr>
      <w:bookmarkStart w:id="17" w:name="_Toc164326891"/>
      <w:r>
        <w:lastRenderedPageBreak/>
        <w:t xml:space="preserve">Décision du pouvoir </w:t>
      </w:r>
      <w:r w:rsidR="00154C2F">
        <w:t>adjudicateur</w:t>
      </w:r>
      <w:bookmarkEnd w:id="17"/>
    </w:p>
    <w:p w14:paraId="10E30A20" w14:textId="77777777" w:rsidR="00154C2F" w:rsidRDefault="00154C2F" w:rsidP="00A63AEE"/>
    <w:p w14:paraId="66D88708" w14:textId="5244CA20" w:rsidR="0097615F" w:rsidRPr="009A3C7B" w:rsidRDefault="009A3C7B" w:rsidP="00A63AEE">
      <w:pPr>
        <w:rPr>
          <w:i/>
          <w:iCs/>
        </w:rPr>
      </w:pPr>
      <w:r w:rsidRPr="00B65922">
        <w:t>La présente offre est acceptée pour valoir Acte d’Engagement par le pouvoir adjudicateur</w:t>
      </w:r>
      <w:r w:rsidR="00E8494E">
        <w:t>.</w:t>
      </w:r>
    </w:p>
    <w:p w14:paraId="26A881D0" w14:textId="66A32672" w:rsidR="0097615F" w:rsidRDefault="0097615F" w:rsidP="00A63AEE"/>
    <w:p w14:paraId="45B5BD79" w14:textId="77777777" w:rsidR="00154C2F" w:rsidRDefault="00154C2F" w:rsidP="00A63AEE"/>
    <w:p w14:paraId="6D1EEA42" w14:textId="6BBD3E6F" w:rsidR="00154C2F" w:rsidRDefault="00154C2F" w:rsidP="009A3C7B">
      <w:r w:rsidRPr="000D16D8">
        <w:t>Le présent marché a été notifié au titulaire le :</w:t>
      </w:r>
    </w:p>
    <w:p w14:paraId="4477EFAC" w14:textId="77777777" w:rsidR="00154C2F" w:rsidRDefault="00154C2F" w:rsidP="009A3C7B">
      <w:pPr>
        <w:rPr>
          <w:noProof/>
        </w:rPr>
      </w:pPr>
    </w:p>
    <w:p w14:paraId="3E21ED5C" w14:textId="77777777" w:rsidR="00154C2F" w:rsidRDefault="00154C2F" w:rsidP="009A3C7B">
      <w:pPr>
        <w:rPr>
          <w:noProof/>
        </w:rPr>
      </w:pPr>
    </w:p>
    <w:p w14:paraId="0DF75142" w14:textId="66B4E311" w:rsidR="009A3C7B" w:rsidRPr="007050D2" w:rsidRDefault="009A3C7B" w:rsidP="009A3C7B">
      <w:pPr>
        <w:rPr>
          <w:noProof/>
        </w:rPr>
      </w:pPr>
      <w:r w:rsidRPr="007050D2">
        <w:rPr>
          <w:noProof/>
        </w:rPr>
        <w:t xml:space="preserve">Fait en </w:t>
      </w:r>
      <w:r>
        <w:rPr>
          <w:noProof/>
        </w:rPr>
        <w:t>1</w:t>
      </w:r>
      <w:r w:rsidRPr="007050D2">
        <w:rPr>
          <w:noProof/>
        </w:rPr>
        <w:t xml:space="preserve"> exemplaire origina</w:t>
      </w:r>
      <w:r>
        <w:rPr>
          <w:noProof/>
        </w:rPr>
        <w:t>l</w:t>
      </w:r>
      <w:r w:rsidRPr="007050D2">
        <w:rPr>
          <w:noProof/>
        </w:rPr>
        <w:t xml:space="preserve"> </w:t>
      </w:r>
    </w:p>
    <w:p w14:paraId="63F50C9E" w14:textId="77777777" w:rsidR="009A3C7B" w:rsidRDefault="009A3C7B" w:rsidP="009A3C7B">
      <w:pPr>
        <w:rPr>
          <w:noProof/>
        </w:rPr>
      </w:pPr>
      <w:r>
        <w:rPr>
          <w:noProof/>
        </w:rPr>
        <w:t>A</w:t>
      </w:r>
      <w:r w:rsidRPr="007050D2">
        <w:rPr>
          <w:noProof/>
        </w:rPr>
        <w:t xml:space="preserve">  …………</w:t>
      </w:r>
      <w:r>
        <w:rPr>
          <w:noProof/>
        </w:rPr>
        <w:t>……………</w:t>
      </w:r>
      <w:r w:rsidRPr="007050D2">
        <w:rPr>
          <w:noProof/>
        </w:rPr>
        <w:t>….., le …</w:t>
      </w:r>
      <w:r>
        <w:rPr>
          <w:noProof/>
        </w:rPr>
        <w:t>……………………….</w:t>
      </w:r>
      <w:r w:rsidRPr="007050D2">
        <w:rPr>
          <w:noProof/>
        </w:rPr>
        <w:t xml:space="preserve"> </w:t>
      </w:r>
    </w:p>
    <w:p w14:paraId="2C326B38" w14:textId="77777777" w:rsidR="00154C2F" w:rsidRPr="007050D2" w:rsidRDefault="00154C2F" w:rsidP="009A3C7B">
      <w:pPr>
        <w:rPr>
          <w:noProof/>
        </w:rPr>
      </w:pPr>
    </w:p>
    <w:p w14:paraId="4AF1F9B7" w14:textId="77777777" w:rsidR="009A3C7B" w:rsidRDefault="009A3C7B" w:rsidP="009A3C7B">
      <w:pPr>
        <w:ind w:left="6804"/>
        <w:rPr>
          <w:noProof/>
        </w:rPr>
      </w:pPr>
      <w:r w:rsidRPr="007050D2">
        <w:rPr>
          <w:noProof/>
        </w:rPr>
        <w:t>Signature</w:t>
      </w:r>
    </w:p>
    <w:p w14:paraId="4005C609" w14:textId="77777777" w:rsidR="009A3C7B" w:rsidRPr="007050D2" w:rsidRDefault="009A3C7B" w:rsidP="009A3C7B">
      <w:pPr>
        <w:ind w:left="4820"/>
        <w:jc w:val="center"/>
      </w:pPr>
      <w:r>
        <w:rPr>
          <w:i/>
          <w:noProof/>
        </w:rPr>
        <w:t>(R</w:t>
      </w:r>
      <w:r w:rsidRPr="007050D2">
        <w:rPr>
          <w:i/>
          <w:noProof/>
        </w:rPr>
        <w:t>eprésentant du pouvoir adjudicateur habilité à signer le marché)</w:t>
      </w:r>
    </w:p>
    <w:p w14:paraId="4B4FB0C3" w14:textId="1940EA5E" w:rsidR="00355DAB" w:rsidRPr="00355DAB" w:rsidRDefault="00355DAB" w:rsidP="004607AF">
      <w:pPr>
        <w:spacing w:before="0" w:after="200" w:line="276" w:lineRule="auto"/>
        <w:jc w:val="left"/>
      </w:pPr>
    </w:p>
    <w:sectPr w:rsidR="00355DAB" w:rsidRPr="00355DAB" w:rsidSect="00B93EFC">
      <w:headerReference w:type="first" r:id="rId14"/>
      <w:footerReference w:type="first" r:id="rId15"/>
      <w:pgSz w:w="11906" w:h="16838"/>
      <w:pgMar w:top="1021" w:right="737" w:bottom="85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433EC" w14:textId="77777777" w:rsidR="002A30C1" w:rsidRDefault="002A30C1" w:rsidP="00246A76">
      <w:r>
        <w:separator/>
      </w:r>
    </w:p>
  </w:endnote>
  <w:endnote w:type="continuationSeparator" w:id="0">
    <w:p w14:paraId="79ACAA31" w14:textId="77777777" w:rsidR="002A30C1" w:rsidRDefault="002A30C1" w:rsidP="00246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B21D" w14:textId="3B931001" w:rsidR="00CB17EC" w:rsidRPr="00CB17EC" w:rsidRDefault="00547622">
    <w:pPr>
      <w:rPr>
        <w:sz w:val="13"/>
        <w:szCs w:val="13"/>
      </w:rPr>
    </w:pPr>
    <w:r>
      <w:rPr>
        <w:noProof/>
      </w:rPr>
      <w:drawing>
        <wp:anchor distT="0" distB="0" distL="114300" distR="114300" simplePos="0" relativeHeight="251674624" behindDoc="0" locked="0" layoutInCell="1" allowOverlap="1" wp14:anchorId="1AE0E886" wp14:editId="36EE6ABC">
          <wp:simplePos x="0" y="0"/>
          <wp:positionH relativeFrom="column">
            <wp:posOffset>6373495</wp:posOffset>
          </wp:positionH>
          <wp:positionV relativeFrom="paragraph">
            <wp:posOffset>163830</wp:posOffset>
          </wp:positionV>
          <wp:extent cx="249337" cy="254533"/>
          <wp:effectExtent l="0" t="0" r="5080" b="0"/>
          <wp:wrapNone/>
          <wp:docPr id="493405444" name="Image 493405444" descr="Une image contenant Graphique, capture d’écran, graphisme, cercl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 descr="Une image contenant Graphique, capture d’écran, graphisme, cercle&#10;&#10;Description générée automatiquement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073" t="9514" r="16343" b="34414"/>
                  <a:stretch/>
                </pic:blipFill>
                <pic:spPr bwMode="auto">
                  <a:xfrm>
                    <a:off x="0" y="0"/>
                    <a:ext cx="249337" cy="25453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Grilledutableau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  <w:gridCol w:w="1559"/>
    </w:tblGrid>
    <w:tr w:rsidR="00CB17EC" w:rsidRPr="00246A76" w14:paraId="4CC41137" w14:textId="77777777" w:rsidTr="005916B9">
      <w:trPr>
        <w:trHeight w:val="132"/>
      </w:trPr>
      <w:tc>
        <w:tcPr>
          <w:tcW w:w="8364" w:type="dxa"/>
        </w:tcPr>
        <w:p w14:paraId="1E4438B5" w14:textId="2EEBD90B" w:rsidR="00246A76" w:rsidRPr="00CB17EC" w:rsidRDefault="00246A76" w:rsidP="00246A76">
          <w:pPr>
            <w:rPr>
              <w:color w:val="FF0000"/>
              <w:sz w:val="16"/>
              <w:szCs w:val="16"/>
            </w:rPr>
          </w:pPr>
          <w:r w:rsidRPr="00547622">
            <w:rPr>
              <w:color w:val="404040" w:themeColor="text1" w:themeTint="BF"/>
              <w:sz w:val="16"/>
              <w:szCs w:val="16"/>
            </w:rPr>
            <w:fldChar w:fldCharType="begin"/>
          </w:r>
          <w:r w:rsidRPr="00547622">
            <w:rPr>
              <w:color w:val="404040" w:themeColor="text1" w:themeTint="BF"/>
              <w:sz w:val="16"/>
              <w:szCs w:val="16"/>
            </w:rPr>
            <w:instrText xml:space="preserve"> STYLEREF  "Titre 1"  \* MERGEFORMAT </w:instrText>
          </w:r>
          <w:r w:rsidRPr="00547622">
            <w:rPr>
              <w:color w:val="404040" w:themeColor="text1" w:themeTint="BF"/>
              <w:sz w:val="16"/>
              <w:szCs w:val="16"/>
            </w:rPr>
            <w:fldChar w:fldCharType="separate"/>
          </w:r>
          <w:r w:rsidR="00490FBC">
            <w:rPr>
              <w:noProof/>
              <w:color w:val="404040" w:themeColor="text1" w:themeTint="BF"/>
              <w:sz w:val="16"/>
              <w:szCs w:val="16"/>
            </w:rPr>
            <w:t>Décision du pouvoir adjudicateur</w:t>
          </w:r>
          <w:r w:rsidRPr="00547622">
            <w:rPr>
              <w:color w:val="404040" w:themeColor="text1" w:themeTint="BF"/>
              <w:sz w:val="16"/>
              <w:szCs w:val="16"/>
            </w:rPr>
            <w:fldChar w:fldCharType="end"/>
          </w:r>
        </w:p>
      </w:tc>
      <w:tc>
        <w:tcPr>
          <w:tcW w:w="1559" w:type="dxa"/>
        </w:tcPr>
        <w:p w14:paraId="3A40387E" w14:textId="6104356D" w:rsidR="00246A76" w:rsidRPr="00246A76" w:rsidRDefault="00CB17EC" w:rsidP="00246A76">
          <w:pPr>
            <w:jc w:val="right"/>
            <w:rPr>
              <w:color w:val="FF0000"/>
              <w:sz w:val="14"/>
              <w:szCs w:val="14"/>
            </w:rPr>
          </w:pPr>
          <w:r w:rsidRPr="004B560D">
            <w:rPr>
              <w:color w:val="262626" w:themeColor="text1" w:themeTint="D9"/>
              <w:sz w:val="16"/>
              <w:szCs w:val="22"/>
            </w:rPr>
            <w:t xml:space="preserve">Page </w:t>
          </w:r>
          <w:r w:rsidRPr="009513FF">
            <w:rPr>
              <w:b/>
              <w:bCs/>
              <w:color w:val="262626" w:themeColor="text1" w:themeTint="D9"/>
            </w:rPr>
            <w:fldChar w:fldCharType="begin"/>
          </w:r>
          <w:r w:rsidRPr="009513FF">
            <w:rPr>
              <w:b/>
              <w:bCs/>
              <w:color w:val="262626" w:themeColor="text1" w:themeTint="D9"/>
            </w:rPr>
            <w:instrText xml:space="preserve"> PAGE </w:instrText>
          </w:r>
          <w:r w:rsidRPr="009513FF">
            <w:rPr>
              <w:b/>
              <w:bCs/>
              <w:color w:val="262626" w:themeColor="text1" w:themeTint="D9"/>
            </w:rPr>
            <w:fldChar w:fldCharType="separate"/>
          </w:r>
          <w:r>
            <w:rPr>
              <w:b/>
              <w:bCs/>
              <w:color w:val="262626" w:themeColor="text1" w:themeTint="D9"/>
            </w:rPr>
            <w:t>2</w:t>
          </w:r>
          <w:r w:rsidRPr="009513FF">
            <w:rPr>
              <w:b/>
              <w:bCs/>
              <w:color w:val="262626" w:themeColor="text1" w:themeTint="D9"/>
            </w:rPr>
            <w:fldChar w:fldCharType="end"/>
          </w:r>
          <w:r w:rsidRPr="004B560D">
            <w:rPr>
              <w:color w:val="262626" w:themeColor="text1" w:themeTint="D9"/>
              <w:sz w:val="16"/>
              <w:szCs w:val="22"/>
            </w:rPr>
            <w:t xml:space="preserve"> sur </w:t>
          </w:r>
          <w:r w:rsidRPr="004B560D">
            <w:rPr>
              <w:color w:val="262626" w:themeColor="text1" w:themeTint="D9"/>
              <w:sz w:val="16"/>
              <w:szCs w:val="22"/>
            </w:rPr>
            <w:fldChar w:fldCharType="begin"/>
          </w:r>
          <w:r w:rsidRPr="004B560D">
            <w:rPr>
              <w:color w:val="262626" w:themeColor="text1" w:themeTint="D9"/>
              <w:sz w:val="16"/>
              <w:szCs w:val="22"/>
            </w:rPr>
            <w:instrText xml:space="preserve"> NUMPAGES </w:instrText>
          </w:r>
          <w:r w:rsidRPr="004B560D">
            <w:rPr>
              <w:color w:val="262626" w:themeColor="text1" w:themeTint="D9"/>
              <w:sz w:val="16"/>
              <w:szCs w:val="22"/>
            </w:rPr>
            <w:fldChar w:fldCharType="separate"/>
          </w:r>
          <w:r>
            <w:rPr>
              <w:color w:val="262626" w:themeColor="text1" w:themeTint="D9"/>
              <w:sz w:val="16"/>
              <w:szCs w:val="22"/>
            </w:rPr>
            <w:t>14</w:t>
          </w:r>
          <w:r w:rsidRPr="004B560D">
            <w:rPr>
              <w:color w:val="262626" w:themeColor="text1" w:themeTint="D9"/>
              <w:sz w:val="16"/>
              <w:szCs w:val="22"/>
            </w:rPr>
            <w:fldChar w:fldCharType="end"/>
          </w:r>
        </w:p>
      </w:tc>
    </w:tr>
  </w:tbl>
  <w:p w14:paraId="2033F9C8" w14:textId="0E85BC3C" w:rsidR="002105F1" w:rsidRPr="00246A76" w:rsidRDefault="00246A76" w:rsidP="00CB17EC">
    <w:pPr>
      <w:ind w:right="-58"/>
      <w:rPr>
        <w:i/>
        <w:iCs/>
        <w:sz w:val="14"/>
        <w:szCs w:val="14"/>
      </w:rPr>
    </w:pPr>
    <w:r w:rsidRPr="00246A76">
      <w:rPr>
        <w:noProof/>
        <w:sz w:val="14"/>
        <w:szCs w:val="14"/>
        <w:lang w:eastAsia="fr-FR"/>
      </w:rPr>
      <w:drawing>
        <wp:anchor distT="0" distB="0" distL="114300" distR="114300" simplePos="0" relativeHeight="251672576" behindDoc="0" locked="0" layoutInCell="1" allowOverlap="1" wp14:anchorId="48989FA4" wp14:editId="799BACE8">
          <wp:simplePos x="0" y="0"/>
          <wp:positionH relativeFrom="column">
            <wp:posOffset>-542290</wp:posOffset>
          </wp:positionH>
          <wp:positionV relativeFrom="paragraph">
            <wp:posOffset>-361639</wp:posOffset>
          </wp:positionV>
          <wp:extent cx="1045210" cy="622300"/>
          <wp:effectExtent l="0" t="0" r="0" b="0"/>
          <wp:wrapNone/>
          <wp:docPr id="33" name="Imag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5210" cy="622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B7FF1" w14:textId="7EAE475F" w:rsidR="00246A76" w:rsidRPr="00246A76" w:rsidRDefault="00246A76" w:rsidP="00FF2937">
    <w:pPr>
      <w:pStyle w:val="Pieddepage"/>
      <w:jc w:val="center"/>
      <w:rPr>
        <w:noProof/>
        <w:lang w:eastAsia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4799E" w14:textId="3EEA081A" w:rsidR="000934E6" w:rsidRPr="002105F1" w:rsidRDefault="000934E6" w:rsidP="00246A76">
    <w:pPr>
      <w:pStyle w:val="Pieddepage"/>
      <w:rPr>
        <w:rStyle w:val="Numrodepage"/>
        <w:sz w:val="16"/>
        <w:szCs w:val="16"/>
      </w:rPr>
    </w:pPr>
    <w:r w:rsidRPr="00D33E83">
      <w:rPr>
        <w:noProof/>
        <w:lang w:eastAsia="fr-FR"/>
      </w:rPr>
      <w:drawing>
        <wp:anchor distT="0" distB="0" distL="114300" distR="114300" simplePos="0" relativeHeight="251669504" behindDoc="0" locked="0" layoutInCell="1" allowOverlap="1" wp14:anchorId="0FA4A040" wp14:editId="33D1531E">
          <wp:simplePos x="0" y="0"/>
          <wp:positionH relativeFrom="column">
            <wp:posOffset>9418288</wp:posOffset>
          </wp:positionH>
          <wp:positionV relativeFrom="paragraph">
            <wp:posOffset>-17780</wp:posOffset>
          </wp:positionV>
          <wp:extent cx="362585" cy="362585"/>
          <wp:effectExtent l="0" t="0" r="0" b="0"/>
          <wp:wrapNone/>
          <wp:docPr id="1" name="Image 1" descr="C:\Users\SARAH ADJEM\Dropbox (Casiope)\9_documents_pour_reponse\08-logos\A-Casiope\C-Society Logos_Cercle\3EMEOP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SARAH ADJEM\Dropbox (Casiope)\9_documents_pour_reponse\08-logos\A-Casiope\C-Society Logos_Cercle\3EMEOPU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585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D1AF3">
      <w:rPr>
        <w:noProof/>
        <w:sz w:val="16"/>
        <w:lang w:eastAsia="fr-FR"/>
      </w:rPr>
      <w:drawing>
        <wp:anchor distT="0" distB="0" distL="114300" distR="114300" simplePos="0" relativeHeight="251668480" behindDoc="0" locked="0" layoutInCell="1" allowOverlap="1" wp14:anchorId="6A1377EB" wp14:editId="5F444549">
          <wp:simplePos x="0" y="0"/>
          <wp:positionH relativeFrom="column">
            <wp:posOffset>-400050</wp:posOffset>
          </wp:positionH>
          <wp:positionV relativeFrom="paragraph">
            <wp:posOffset>-267335</wp:posOffset>
          </wp:positionV>
          <wp:extent cx="1356995" cy="80772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6995" cy="807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05F1" w:rsidRPr="00B61A72">
      <w:rPr>
        <w:color w:val="FF0000"/>
        <w:sz w:val="14"/>
      </w:rPr>
      <w:fldChar w:fldCharType="begin"/>
    </w:r>
    <w:r w:rsidR="002105F1" w:rsidRPr="00B61A72">
      <w:rPr>
        <w:color w:val="FF0000"/>
        <w:sz w:val="14"/>
      </w:rPr>
      <w:instrText xml:space="preserve"> STYLEREF  "Titre 1"  \* MERGEFORMAT </w:instrText>
    </w:r>
    <w:r w:rsidR="002105F1" w:rsidRPr="00B61A72">
      <w:rPr>
        <w:color w:val="FF0000"/>
        <w:sz w:val="14"/>
      </w:rPr>
      <w:fldChar w:fldCharType="separate"/>
    </w:r>
    <w:r w:rsidR="007D7CF2" w:rsidRPr="007D7CF2">
      <w:rPr>
        <w:b/>
        <w:bCs/>
        <w:noProof/>
        <w:color w:val="FF0000"/>
        <w:sz w:val="14"/>
      </w:rPr>
      <w:t>Objet</w:t>
    </w:r>
    <w:r w:rsidR="007D7CF2">
      <w:rPr>
        <w:noProof/>
        <w:color w:val="FF0000"/>
        <w:sz w:val="14"/>
      </w:rPr>
      <w:t xml:space="preserve"> du marché</w:t>
    </w:r>
    <w:r w:rsidR="002105F1" w:rsidRPr="00B61A72">
      <w:rPr>
        <w:color w:val="FF0000"/>
        <w:sz w:val="14"/>
      </w:rPr>
      <w:fldChar w:fldCharType="end"/>
    </w:r>
    <w:r w:rsidR="002105F1" w:rsidRPr="00B61A72">
      <w:rPr>
        <w:color w:val="FF0000"/>
      </w:rPr>
      <w:t xml:space="preserve"> </w:t>
    </w:r>
    <w:r w:rsidR="002105F1" w:rsidRPr="00B61A72">
      <w:rPr>
        <w:szCs w:val="28"/>
      </w:rPr>
      <w:t>–</w:t>
    </w:r>
    <w:r w:rsidR="002105F1" w:rsidRPr="00B61A72">
      <w:t xml:space="preserve"> </w:t>
    </w:r>
    <w:fldSimple w:instr=" STYLEREF  &quot;Titre 2&quot;  \* MERGEFORMAT ">
      <w:r w:rsidR="007D7CF2">
        <w:rPr>
          <w:noProof/>
        </w:rPr>
        <w:t>Identification du maitre d’ouvrage</w:t>
      </w:r>
    </w:fldSimple>
    <w:r w:rsidR="002105F1" w:rsidRPr="00B61A72">
      <w:t xml:space="preserve"> – </w:t>
    </w:r>
    <w:fldSimple w:instr=" STYLEREF  &quot;Titre 3&quot;  \* MERGEFORMAT ">
      <w:r w:rsidR="007D7CF2">
        <w:rPr>
          <w:noProof/>
        </w:rPr>
        <w:t>Mandataire / candidat individuel</w:t>
      </w:r>
    </w:fldSimple>
    <w:r>
      <w:rPr>
        <w:sz w:val="16"/>
      </w:rPr>
      <w:tab/>
      <w:t xml:space="preserve">                                                                                                                                                                                                             </w:t>
    </w:r>
    <w:r w:rsidRPr="00B61A72">
      <w:t xml:space="preserve">Page </w:t>
    </w:r>
    <w:r w:rsidRPr="00B61A72">
      <w:rPr>
        <w:rStyle w:val="Numrodepage"/>
        <w:sz w:val="16"/>
        <w:szCs w:val="16"/>
      </w:rPr>
      <w:fldChar w:fldCharType="begin"/>
    </w:r>
    <w:r w:rsidRPr="00B61A72">
      <w:rPr>
        <w:rStyle w:val="Numrodepage"/>
        <w:sz w:val="16"/>
        <w:szCs w:val="16"/>
      </w:rPr>
      <w:instrText xml:space="preserve"> PAGE </w:instrText>
    </w:r>
    <w:r w:rsidRPr="00B61A72">
      <w:rPr>
        <w:rStyle w:val="Numrodepage"/>
        <w:sz w:val="16"/>
        <w:szCs w:val="16"/>
      </w:rPr>
      <w:fldChar w:fldCharType="separate"/>
    </w:r>
    <w:r>
      <w:rPr>
        <w:rStyle w:val="Numrodepage"/>
        <w:sz w:val="16"/>
        <w:szCs w:val="16"/>
      </w:rPr>
      <w:t>3</w:t>
    </w:r>
    <w:r w:rsidRPr="00B61A72">
      <w:rPr>
        <w:rStyle w:val="Numrodepage"/>
        <w:sz w:val="16"/>
        <w:szCs w:val="16"/>
      </w:rPr>
      <w:fldChar w:fldCharType="end"/>
    </w:r>
  </w:p>
  <w:p w14:paraId="7FBD36B0" w14:textId="77777777" w:rsidR="000934E6" w:rsidRPr="002105F1" w:rsidRDefault="000934E6" w:rsidP="00246A76">
    <w:pPr>
      <w:pStyle w:val="Pieddepage"/>
    </w:pPr>
    <w:r w:rsidRPr="002105F1">
      <w:t>Ce document est protégé par les droits de propriété intellectuelle et n’est reproductible en toute ou partie que pour les besoins de l’exécution du contrat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F0D1D" w14:textId="77777777" w:rsidR="002A30C1" w:rsidRDefault="002A30C1" w:rsidP="00246A76">
      <w:r>
        <w:separator/>
      </w:r>
    </w:p>
  </w:footnote>
  <w:footnote w:type="continuationSeparator" w:id="0">
    <w:p w14:paraId="3372258A" w14:textId="77777777" w:rsidR="002A30C1" w:rsidRDefault="002A30C1" w:rsidP="00246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30"/>
      <w:gridCol w:w="1959"/>
      <w:gridCol w:w="3345"/>
    </w:tblGrid>
    <w:tr w:rsidR="00FE1878" w:rsidRPr="00246A76" w14:paraId="0864FE46" w14:textId="77777777" w:rsidTr="00FF2937">
      <w:tc>
        <w:tcPr>
          <w:tcW w:w="2357" w:type="pct"/>
          <w:vAlign w:val="center"/>
        </w:tcPr>
        <w:p w14:paraId="42406382" w14:textId="139A347A" w:rsidR="009148F5" w:rsidRPr="005916B9" w:rsidRDefault="00CB17EC" w:rsidP="00246A76">
          <w:pPr>
            <w:pStyle w:val="En-tte"/>
            <w:rPr>
              <w:sz w:val="14"/>
              <w:szCs w:val="14"/>
            </w:rPr>
          </w:pPr>
          <w:r w:rsidRPr="005916B9">
            <w:rPr>
              <w:color w:val="262626" w:themeColor="text1" w:themeTint="D9"/>
              <w:sz w:val="14"/>
              <w:szCs w:val="14"/>
            </w:rPr>
            <w:t xml:space="preserve">IRA Lille – </w:t>
          </w:r>
          <w:r w:rsidR="009D16C5">
            <w:rPr>
              <w:color w:val="262626" w:themeColor="text1" w:themeTint="D9"/>
              <w:sz w:val="14"/>
              <w:szCs w:val="14"/>
            </w:rPr>
            <w:t>Terrasse</w:t>
          </w:r>
        </w:p>
      </w:tc>
      <w:tc>
        <w:tcPr>
          <w:tcW w:w="976" w:type="pct"/>
          <w:vAlign w:val="center"/>
        </w:tcPr>
        <w:p w14:paraId="3B364686" w14:textId="77777777" w:rsidR="009148F5" w:rsidRPr="00246A76" w:rsidRDefault="009148F5" w:rsidP="00246A76">
          <w:pPr>
            <w:pStyle w:val="En-tte"/>
            <w:rPr>
              <w:sz w:val="12"/>
              <w:szCs w:val="12"/>
            </w:rPr>
          </w:pPr>
        </w:p>
      </w:tc>
      <w:tc>
        <w:tcPr>
          <w:tcW w:w="1667" w:type="pct"/>
          <w:vAlign w:val="center"/>
        </w:tcPr>
        <w:p w14:paraId="2C3C436B" w14:textId="4EDB0ED9" w:rsidR="009148F5" w:rsidRPr="007D7507" w:rsidRDefault="00825DCE" w:rsidP="00246A76">
          <w:pPr>
            <w:pStyle w:val="En-tte"/>
            <w:jc w:val="right"/>
            <w:rPr>
              <w:sz w:val="14"/>
              <w:szCs w:val="14"/>
            </w:rPr>
          </w:pPr>
          <w:r>
            <w:rPr>
              <w:sz w:val="14"/>
              <w:szCs w:val="14"/>
            </w:rPr>
            <w:t>AE</w:t>
          </w:r>
        </w:p>
        <w:p w14:paraId="739DD0ED" w14:textId="1948E877" w:rsidR="009148F5" w:rsidRPr="003370D4" w:rsidRDefault="009148F5" w:rsidP="003370D4">
          <w:pPr>
            <w:pStyle w:val="En-tte"/>
            <w:jc w:val="right"/>
            <w:rPr>
              <w:sz w:val="14"/>
              <w:szCs w:val="14"/>
            </w:rPr>
          </w:pPr>
          <w:r w:rsidRPr="007D7507">
            <w:rPr>
              <w:sz w:val="14"/>
              <w:szCs w:val="14"/>
            </w:rPr>
            <w:t xml:space="preserve"> </w:t>
          </w:r>
          <w:r w:rsidRPr="007D7507">
            <w:rPr>
              <w:sz w:val="14"/>
              <w:szCs w:val="14"/>
            </w:rPr>
            <w:fldChar w:fldCharType="begin"/>
          </w:r>
          <w:r w:rsidRPr="007D7507">
            <w:rPr>
              <w:sz w:val="14"/>
              <w:szCs w:val="14"/>
            </w:rPr>
            <w:instrText xml:space="preserve"> TIME \@ "dd.MM.yyyy" </w:instrText>
          </w:r>
          <w:r w:rsidRPr="007D7507">
            <w:rPr>
              <w:sz w:val="14"/>
              <w:szCs w:val="14"/>
            </w:rPr>
            <w:fldChar w:fldCharType="separate"/>
          </w:r>
          <w:r w:rsidR="00490FBC">
            <w:rPr>
              <w:noProof/>
              <w:sz w:val="14"/>
              <w:szCs w:val="14"/>
            </w:rPr>
            <w:t>25.09.2025</w:t>
          </w:r>
          <w:r w:rsidRPr="007D7507">
            <w:rPr>
              <w:sz w:val="14"/>
              <w:szCs w:val="14"/>
            </w:rPr>
            <w:fldChar w:fldCharType="end"/>
          </w:r>
        </w:p>
      </w:tc>
    </w:tr>
  </w:tbl>
  <w:p w14:paraId="5046CE67" w14:textId="5A1A07CE" w:rsidR="00296C18" w:rsidRPr="00246A76" w:rsidRDefault="00296C18" w:rsidP="00246A76">
    <w:pPr>
      <w:rPr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37C3" w14:textId="77777777" w:rsidR="002105F1" w:rsidRDefault="002105F1" w:rsidP="00246A76">
    <w:pPr>
      <w:pStyle w:val="En-tte"/>
    </w:pPr>
  </w:p>
  <w:tbl>
    <w:tblPr>
      <w:tblStyle w:val="Grilledutableau"/>
      <w:tblW w:w="14635" w:type="dxa"/>
      <w:tblInd w:w="70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20"/>
      <w:gridCol w:w="2505"/>
      <w:gridCol w:w="8410"/>
    </w:tblGrid>
    <w:tr w:rsidR="002105F1" w14:paraId="1BDACEF4" w14:textId="77777777" w:rsidTr="009148F5">
      <w:tc>
        <w:tcPr>
          <w:tcW w:w="3720" w:type="dxa"/>
          <w:vAlign w:val="bottom"/>
        </w:tcPr>
        <w:p w14:paraId="2F6B0178" w14:textId="77777777" w:rsidR="002105F1" w:rsidRPr="00810E83" w:rsidRDefault="002105F1" w:rsidP="00246A76">
          <w:pPr>
            <w:pStyle w:val="En-tte"/>
          </w:pPr>
          <w:r>
            <w:t>XXXXXXXXXXXXXXXXXXXXXXXXX</w:t>
          </w:r>
        </w:p>
        <w:p w14:paraId="372412F7" w14:textId="77777777" w:rsidR="002105F1" w:rsidRPr="00810E83" w:rsidRDefault="002105F1" w:rsidP="00246A76">
          <w:pPr>
            <w:pStyle w:val="En-tte"/>
          </w:pPr>
        </w:p>
      </w:tc>
      <w:tc>
        <w:tcPr>
          <w:tcW w:w="2505" w:type="dxa"/>
        </w:tcPr>
        <w:p w14:paraId="7DF8544F" w14:textId="77777777" w:rsidR="002105F1" w:rsidRPr="00810E83" w:rsidRDefault="002105F1" w:rsidP="00246A76">
          <w:pPr>
            <w:pStyle w:val="En-tte"/>
          </w:pPr>
        </w:p>
      </w:tc>
      <w:tc>
        <w:tcPr>
          <w:tcW w:w="8410" w:type="dxa"/>
          <w:vAlign w:val="bottom"/>
        </w:tcPr>
        <w:p w14:paraId="3AC75EF3" w14:textId="77777777" w:rsidR="002105F1" w:rsidRPr="00810E83" w:rsidRDefault="002105F1" w:rsidP="00246A76">
          <w:pPr>
            <w:pStyle w:val="En-tte"/>
          </w:pPr>
          <w:r w:rsidRPr="00810E83">
            <w:t>Programme contextuel</w:t>
          </w:r>
          <w:r>
            <w:t>,</w:t>
          </w:r>
          <w:r w:rsidRPr="00810E83">
            <w:t xml:space="preserve"> fonctionnel</w:t>
          </w:r>
          <w:r>
            <w:t xml:space="preserve"> et technique</w:t>
          </w:r>
          <w:r w:rsidRPr="00810E83">
            <w:t xml:space="preserve"> </w:t>
          </w:r>
        </w:p>
        <w:p w14:paraId="0D925AAF" w14:textId="271AEF11" w:rsidR="002105F1" w:rsidRPr="00810E83" w:rsidRDefault="002105F1" w:rsidP="00246A76">
          <w:pPr>
            <w:pStyle w:val="En-tte"/>
          </w:pPr>
          <w:r w:rsidRPr="00810E83">
            <w:t xml:space="preserve">Version 1 </w:t>
          </w:r>
          <w:r w:rsidRPr="00810E83">
            <w:fldChar w:fldCharType="begin"/>
          </w:r>
          <w:r w:rsidRPr="00810E83">
            <w:instrText xml:space="preserve"> TIME \@ "dd.MM.yyyy" </w:instrText>
          </w:r>
          <w:r w:rsidRPr="00810E83">
            <w:fldChar w:fldCharType="separate"/>
          </w:r>
          <w:r w:rsidR="00490FBC">
            <w:rPr>
              <w:noProof/>
            </w:rPr>
            <w:t>25.09.2025</w:t>
          </w:r>
          <w:r w:rsidRPr="00810E83">
            <w:fldChar w:fldCharType="end"/>
          </w:r>
        </w:p>
        <w:p w14:paraId="42ADAD36" w14:textId="77777777" w:rsidR="002105F1" w:rsidRPr="00810E83" w:rsidRDefault="002105F1" w:rsidP="00246A76">
          <w:pPr>
            <w:pStyle w:val="En-tte"/>
          </w:pPr>
          <w:r w:rsidRPr="00810E83">
            <w:t>Version provisoire – ne pas diffuser</w:t>
          </w:r>
        </w:p>
      </w:tc>
    </w:tr>
  </w:tbl>
  <w:p w14:paraId="3442346B" w14:textId="77777777" w:rsidR="002105F1" w:rsidRDefault="002105F1" w:rsidP="00246A76">
    <w:pPr>
      <w:pStyle w:val="En-tte"/>
    </w:pPr>
  </w:p>
  <w:p w14:paraId="6AE1B52D" w14:textId="77777777" w:rsidR="002105F1" w:rsidRDefault="002105F1" w:rsidP="00246A76">
    <w:pPr>
      <w:pStyle w:val="En-tte"/>
    </w:pPr>
  </w:p>
  <w:p w14:paraId="6FF0640C" w14:textId="77777777" w:rsidR="002105F1" w:rsidRDefault="002105F1" w:rsidP="00246A7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629EC"/>
    <w:multiLevelType w:val="hybridMultilevel"/>
    <w:tmpl w:val="EB3E3164"/>
    <w:lvl w:ilvl="0" w:tplc="BD88B338">
      <w:start w:val="1"/>
      <w:numFmt w:val="bullet"/>
      <w:lvlText w:val="–"/>
      <w:lvlJc w:val="left"/>
      <w:pPr>
        <w:ind w:left="720" w:hanging="360"/>
      </w:pPr>
      <w:rPr>
        <w:rFonts w:ascii="Century Gothic" w:hAnsi="Century Gothic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9130F"/>
    <w:multiLevelType w:val="hybridMultilevel"/>
    <w:tmpl w:val="1938FA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26F6"/>
    <w:multiLevelType w:val="hybridMultilevel"/>
    <w:tmpl w:val="6F70A2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906E8"/>
    <w:multiLevelType w:val="hybridMultilevel"/>
    <w:tmpl w:val="5604492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EA76182"/>
    <w:multiLevelType w:val="hybridMultilevel"/>
    <w:tmpl w:val="E6365712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2173D12"/>
    <w:multiLevelType w:val="hybridMultilevel"/>
    <w:tmpl w:val="538E038C"/>
    <w:lvl w:ilvl="0" w:tplc="545846D4">
      <w:start w:val="1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2AF0202"/>
    <w:multiLevelType w:val="multilevel"/>
    <w:tmpl w:val="D31C84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DD002C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AA25E84"/>
    <w:multiLevelType w:val="hybridMultilevel"/>
    <w:tmpl w:val="7DA47646"/>
    <w:lvl w:ilvl="0" w:tplc="BFFE2682">
      <w:start w:val="1"/>
      <w:numFmt w:val="bullet"/>
      <w:pStyle w:val="Paragraphedeliste"/>
      <w:lvlText w:val="-"/>
      <w:lvlJc w:val="left"/>
      <w:pPr>
        <w:ind w:left="1428" w:hanging="360"/>
      </w:pPr>
      <w:rPr>
        <w:rFonts w:ascii="Century Gothic" w:hAnsi="Century Gothic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AA3205C"/>
    <w:multiLevelType w:val="multilevel"/>
    <w:tmpl w:val="B2B2CB44"/>
    <w:lvl w:ilvl="0">
      <w:start w:val="1"/>
      <w:numFmt w:val="decimal"/>
      <w:lvlText w:val="Article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Annexe %5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E5C558A"/>
    <w:multiLevelType w:val="hybridMultilevel"/>
    <w:tmpl w:val="133E91CA"/>
    <w:lvl w:ilvl="0" w:tplc="545846D4">
      <w:start w:val="1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0E1274"/>
    <w:multiLevelType w:val="hybridMultilevel"/>
    <w:tmpl w:val="0D7EDDBA"/>
    <w:lvl w:ilvl="0" w:tplc="040C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3DA257F"/>
    <w:multiLevelType w:val="hybridMultilevel"/>
    <w:tmpl w:val="538E038C"/>
    <w:lvl w:ilvl="0" w:tplc="545846D4">
      <w:start w:val="1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7A350C3"/>
    <w:multiLevelType w:val="hybridMultilevel"/>
    <w:tmpl w:val="133E91CA"/>
    <w:lvl w:ilvl="0" w:tplc="545846D4">
      <w:start w:val="1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2F1169AB"/>
    <w:multiLevelType w:val="multilevel"/>
    <w:tmpl w:val="AAC25880"/>
    <w:lvl w:ilvl="0">
      <w:start w:val="3"/>
      <w:numFmt w:val="decimal"/>
      <w:lvlText w:val="%1"/>
      <w:lvlJc w:val="left"/>
      <w:pPr>
        <w:ind w:left="754" w:hanging="339"/>
      </w:pPr>
      <w:rPr>
        <w:rFonts w:hint="default"/>
        <w:lang w:val="fr-FR" w:eastAsia="fr-FR" w:bidi="fr-FR"/>
      </w:rPr>
    </w:lvl>
    <w:lvl w:ilvl="1">
      <w:start w:val="1"/>
      <w:numFmt w:val="decimal"/>
      <w:lvlText w:val="%1.%2."/>
      <w:lvlJc w:val="left"/>
      <w:pPr>
        <w:ind w:left="754" w:hanging="339"/>
      </w:pPr>
      <w:rPr>
        <w:rFonts w:hint="default"/>
        <w:w w:val="90"/>
        <w:u w:val="single" w:color="000000"/>
        <w:lang w:val="fr-FR" w:eastAsia="fr-FR" w:bidi="fr-FR"/>
      </w:rPr>
    </w:lvl>
    <w:lvl w:ilvl="2">
      <w:numFmt w:val="bullet"/>
      <w:lvlText w:val="•"/>
      <w:lvlJc w:val="left"/>
      <w:pPr>
        <w:ind w:left="2509" w:hanging="339"/>
      </w:pPr>
      <w:rPr>
        <w:rFonts w:hint="default"/>
        <w:lang w:val="fr-FR" w:eastAsia="fr-FR" w:bidi="fr-FR"/>
      </w:rPr>
    </w:lvl>
    <w:lvl w:ilvl="3">
      <w:numFmt w:val="bullet"/>
      <w:lvlText w:val="•"/>
      <w:lvlJc w:val="left"/>
      <w:pPr>
        <w:ind w:left="3383" w:hanging="339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4258" w:hanging="339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5133" w:hanging="339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6007" w:hanging="339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6882" w:hanging="339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7757" w:hanging="339"/>
      </w:pPr>
      <w:rPr>
        <w:rFonts w:hint="default"/>
        <w:lang w:val="fr-FR" w:eastAsia="fr-FR" w:bidi="fr-FR"/>
      </w:rPr>
    </w:lvl>
  </w:abstractNum>
  <w:abstractNum w:abstractNumId="14" w15:restartNumberingAfterBreak="0">
    <w:nsid w:val="354B4E5F"/>
    <w:multiLevelType w:val="multilevel"/>
    <w:tmpl w:val="040C001D"/>
    <w:styleLink w:val="Listeactuel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6756BCB"/>
    <w:multiLevelType w:val="hybridMultilevel"/>
    <w:tmpl w:val="5A4695DC"/>
    <w:lvl w:ilvl="0" w:tplc="8DCA0AE2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8E13E0"/>
    <w:multiLevelType w:val="hybridMultilevel"/>
    <w:tmpl w:val="D0446984"/>
    <w:lvl w:ilvl="0" w:tplc="545846D4">
      <w:start w:val="1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39F47CBF"/>
    <w:multiLevelType w:val="multilevel"/>
    <w:tmpl w:val="040C001D"/>
    <w:styleLink w:val="Listeactuel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BE157CB"/>
    <w:multiLevelType w:val="hybridMultilevel"/>
    <w:tmpl w:val="891A505E"/>
    <w:lvl w:ilvl="0" w:tplc="9012875C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383D6A"/>
    <w:multiLevelType w:val="multilevel"/>
    <w:tmpl w:val="040C001D"/>
    <w:styleLink w:val="Listeactuell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285338C"/>
    <w:multiLevelType w:val="hybridMultilevel"/>
    <w:tmpl w:val="72940AF0"/>
    <w:lvl w:ilvl="0" w:tplc="8DCA0AE2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964608"/>
    <w:multiLevelType w:val="multilevel"/>
    <w:tmpl w:val="4E883D98"/>
    <w:lvl w:ilvl="0">
      <w:start w:val="4"/>
      <w:numFmt w:val="decimal"/>
      <w:lvlText w:val="%1"/>
      <w:lvlJc w:val="left"/>
      <w:pPr>
        <w:ind w:left="1354" w:hanging="430"/>
      </w:pPr>
      <w:rPr>
        <w:rFonts w:hint="default"/>
        <w:lang w:val="fr-FR" w:eastAsia="fr-FR" w:bidi="fr-FR"/>
      </w:rPr>
    </w:lvl>
    <w:lvl w:ilvl="1">
      <w:start w:val="1"/>
      <w:numFmt w:val="decimal"/>
      <w:lvlText w:val="%1.%2."/>
      <w:lvlJc w:val="left"/>
      <w:pPr>
        <w:ind w:left="1354" w:hanging="430"/>
      </w:pPr>
      <w:rPr>
        <w:rFonts w:hint="default"/>
        <w:i/>
        <w:w w:val="100"/>
        <w:u w:val="thick" w:color="000000"/>
        <w:lang w:val="fr-FR" w:eastAsia="fr-FR" w:bidi="fr-FR"/>
      </w:rPr>
    </w:lvl>
    <w:lvl w:ilvl="2">
      <w:numFmt w:val="bullet"/>
      <w:lvlText w:val="•"/>
      <w:lvlJc w:val="left"/>
      <w:pPr>
        <w:ind w:left="2989" w:hanging="430"/>
      </w:pPr>
      <w:rPr>
        <w:rFonts w:hint="default"/>
        <w:lang w:val="fr-FR" w:eastAsia="fr-FR" w:bidi="fr-FR"/>
      </w:rPr>
    </w:lvl>
    <w:lvl w:ilvl="3">
      <w:numFmt w:val="bullet"/>
      <w:lvlText w:val="•"/>
      <w:lvlJc w:val="left"/>
      <w:pPr>
        <w:ind w:left="3803" w:hanging="430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4618" w:hanging="430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5433" w:hanging="430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6247" w:hanging="430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7062" w:hanging="430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7877" w:hanging="430"/>
      </w:pPr>
      <w:rPr>
        <w:rFonts w:hint="default"/>
        <w:lang w:val="fr-FR" w:eastAsia="fr-FR" w:bidi="fr-FR"/>
      </w:rPr>
    </w:lvl>
  </w:abstractNum>
  <w:abstractNum w:abstractNumId="22" w15:restartNumberingAfterBreak="0">
    <w:nsid w:val="4AD7634A"/>
    <w:multiLevelType w:val="hybridMultilevel"/>
    <w:tmpl w:val="FEEEAF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496E97"/>
    <w:multiLevelType w:val="hybridMultilevel"/>
    <w:tmpl w:val="3924853E"/>
    <w:lvl w:ilvl="0" w:tplc="E9228560">
      <w:numFmt w:val="bullet"/>
      <w:lvlText w:val="-"/>
      <w:lvlJc w:val="left"/>
      <w:pPr>
        <w:ind w:left="644" w:hanging="360"/>
      </w:pPr>
      <w:rPr>
        <w:rFonts w:ascii="Century Gothic" w:eastAsia="Times New Roman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3984255"/>
    <w:multiLevelType w:val="hybridMultilevel"/>
    <w:tmpl w:val="0E2AC2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0286C"/>
    <w:multiLevelType w:val="hybridMultilevel"/>
    <w:tmpl w:val="D0446984"/>
    <w:lvl w:ilvl="0" w:tplc="545846D4">
      <w:start w:val="1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5A135486"/>
    <w:multiLevelType w:val="multilevel"/>
    <w:tmpl w:val="59E067D4"/>
    <w:styleLink w:val="Listeactuelle2"/>
    <w:lvl w:ilvl="0">
      <w:start w:val="1"/>
      <w:numFmt w:val="upperRoman"/>
      <w:lvlText w:val="Article 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27" w15:restartNumberingAfterBreak="0">
    <w:nsid w:val="5A5A7E90"/>
    <w:multiLevelType w:val="multilevel"/>
    <w:tmpl w:val="67F6AC78"/>
    <w:lvl w:ilvl="0">
      <w:start w:val="1"/>
      <w:numFmt w:val="decimal"/>
      <w:lvlText w:val="Q%1 - 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B0811A2"/>
    <w:multiLevelType w:val="hybridMultilevel"/>
    <w:tmpl w:val="6C1ABB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7C7582"/>
    <w:multiLevelType w:val="hybridMultilevel"/>
    <w:tmpl w:val="D0446984"/>
    <w:lvl w:ilvl="0" w:tplc="545846D4">
      <w:start w:val="1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9116DB9"/>
    <w:multiLevelType w:val="hybridMultilevel"/>
    <w:tmpl w:val="519E6F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EC7B8A"/>
    <w:multiLevelType w:val="hybridMultilevel"/>
    <w:tmpl w:val="0F14DD9E"/>
    <w:lvl w:ilvl="0" w:tplc="B7F02C02">
      <w:start w:val="1"/>
      <w:numFmt w:val="bullet"/>
      <w:pStyle w:val="Listecasiop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3C0196">
      <w:numFmt w:val="bullet"/>
      <w:lvlText w:val="-"/>
      <w:lvlJc w:val="left"/>
      <w:pPr>
        <w:ind w:left="1440" w:hanging="360"/>
      </w:pPr>
      <w:rPr>
        <w:rFonts w:ascii="Century Gothic" w:eastAsia="Times New Roman" w:hAnsi="Century Gothic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754F34"/>
    <w:multiLevelType w:val="hybridMultilevel"/>
    <w:tmpl w:val="A5148A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C22D7B"/>
    <w:multiLevelType w:val="multilevel"/>
    <w:tmpl w:val="2CC4BB0E"/>
    <w:lvl w:ilvl="0">
      <w:start w:val="1"/>
      <w:numFmt w:val="upperRoman"/>
      <w:pStyle w:val="Titre1"/>
      <w:lvlText w:val="Article 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Titre2"/>
      <w:isLgl/>
      <w:lvlText w:val="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Letter"/>
      <w:pStyle w:val="Titre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ind w:left="1584" w:hanging="144"/>
      </w:pPr>
      <w:rPr>
        <w:rFonts w:hint="default"/>
      </w:rPr>
    </w:lvl>
  </w:abstractNum>
  <w:num w:numId="1" w16cid:durableId="468087028">
    <w:abstractNumId w:val="27"/>
  </w:num>
  <w:num w:numId="2" w16cid:durableId="158008076">
    <w:abstractNumId w:val="18"/>
  </w:num>
  <w:num w:numId="3" w16cid:durableId="754862203">
    <w:abstractNumId w:val="6"/>
  </w:num>
  <w:num w:numId="4" w16cid:durableId="725881527">
    <w:abstractNumId w:val="6"/>
  </w:num>
  <w:num w:numId="5" w16cid:durableId="465009709">
    <w:abstractNumId w:val="6"/>
  </w:num>
  <w:num w:numId="6" w16cid:durableId="828517641">
    <w:abstractNumId w:val="27"/>
  </w:num>
  <w:num w:numId="7" w16cid:durableId="1066029601">
    <w:abstractNumId w:val="18"/>
  </w:num>
  <w:num w:numId="8" w16cid:durableId="1017662192">
    <w:abstractNumId w:val="6"/>
  </w:num>
  <w:num w:numId="9" w16cid:durableId="2135753595">
    <w:abstractNumId w:val="6"/>
  </w:num>
  <w:num w:numId="10" w16cid:durableId="1109659703">
    <w:abstractNumId w:val="18"/>
  </w:num>
  <w:num w:numId="11" w16cid:durableId="183397271">
    <w:abstractNumId w:val="7"/>
  </w:num>
  <w:num w:numId="12" w16cid:durableId="206066551">
    <w:abstractNumId w:val="8"/>
  </w:num>
  <w:num w:numId="13" w16cid:durableId="1393775912">
    <w:abstractNumId w:val="21"/>
  </w:num>
  <w:num w:numId="14" w16cid:durableId="2053993390">
    <w:abstractNumId w:val="30"/>
  </w:num>
  <w:num w:numId="15" w16cid:durableId="1636450868">
    <w:abstractNumId w:val="13"/>
  </w:num>
  <w:num w:numId="16" w16cid:durableId="1555235017">
    <w:abstractNumId w:val="1"/>
  </w:num>
  <w:num w:numId="17" w16cid:durableId="455102143">
    <w:abstractNumId w:val="28"/>
  </w:num>
  <w:num w:numId="18" w16cid:durableId="1243024131">
    <w:abstractNumId w:val="2"/>
  </w:num>
  <w:num w:numId="19" w16cid:durableId="746998512">
    <w:abstractNumId w:val="22"/>
  </w:num>
  <w:num w:numId="20" w16cid:durableId="472450818">
    <w:abstractNumId w:val="24"/>
  </w:num>
  <w:num w:numId="21" w16cid:durableId="131680375">
    <w:abstractNumId w:val="4"/>
  </w:num>
  <w:num w:numId="22" w16cid:durableId="2030334628">
    <w:abstractNumId w:val="5"/>
  </w:num>
  <w:num w:numId="23" w16cid:durableId="163667222">
    <w:abstractNumId w:val="12"/>
  </w:num>
  <w:num w:numId="24" w16cid:durableId="620041150">
    <w:abstractNumId w:val="9"/>
  </w:num>
  <w:num w:numId="25" w16cid:durableId="543104339">
    <w:abstractNumId w:val="25"/>
  </w:num>
  <w:num w:numId="26" w16cid:durableId="1790590091">
    <w:abstractNumId w:val="16"/>
  </w:num>
  <w:num w:numId="27" w16cid:durableId="1081566181">
    <w:abstractNumId w:val="29"/>
  </w:num>
  <w:num w:numId="28" w16cid:durableId="12375460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9470433">
    <w:abstractNumId w:val="11"/>
  </w:num>
  <w:num w:numId="30" w16cid:durableId="926813332">
    <w:abstractNumId w:val="15"/>
  </w:num>
  <w:num w:numId="31" w16cid:durableId="450167285">
    <w:abstractNumId w:val="20"/>
  </w:num>
  <w:num w:numId="32" w16cid:durableId="1848473908">
    <w:abstractNumId w:val="23"/>
  </w:num>
  <w:num w:numId="33" w16cid:durableId="1079983126">
    <w:abstractNumId w:val="0"/>
  </w:num>
  <w:num w:numId="34" w16cid:durableId="1288120825">
    <w:abstractNumId w:val="3"/>
  </w:num>
  <w:num w:numId="35" w16cid:durableId="1380938372">
    <w:abstractNumId w:val="10"/>
  </w:num>
  <w:num w:numId="36" w16cid:durableId="1436635762">
    <w:abstractNumId w:val="32"/>
  </w:num>
  <w:num w:numId="37" w16cid:durableId="18756527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97908743">
    <w:abstractNumId w:val="8"/>
  </w:num>
  <w:num w:numId="39" w16cid:durableId="1041631588">
    <w:abstractNumId w:val="33"/>
  </w:num>
  <w:num w:numId="40" w16cid:durableId="1307317410">
    <w:abstractNumId w:val="17"/>
  </w:num>
  <w:num w:numId="41" w16cid:durableId="1776091414">
    <w:abstractNumId w:val="26"/>
  </w:num>
  <w:num w:numId="42" w16cid:durableId="1014111918">
    <w:abstractNumId w:val="14"/>
  </w:num>
  <w:num w:numId="43" w16cid:durableId="567300376">
    <w:abstractNumId w:val="19"/>
  </w:num>
  <w:num w:numId="44" w16cid:durableId="126379928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AC0"/>
    <w:rsid w:val="0000279B"/>
    <w:rsid w:val="00004A21"/>
    <w:rsid w:val="000310D2"/>
    <w:rsid w:val="00033360"/>
    <w:rsid w:val="0003462F"/>
    <w:rsid w:val="00035674"/>
    <w:rsid w:val="00045696"/>
    <w:rsid w:val="00050C35"/>
    <w:rsid w:val="00051298"/>
    <w:rsid w:val="0005267C"/>
    <w:rsid w:val="00060BFD"/>
    <w:rsid w:val="00075DC8"/>
    <w:rsid w:val="00083FB1"/>
    <w:rsid w:val="0008789B"/>
    <w:rsid w:val="00092C4C"/>
    <w:rsid w:val="000934E6"/>
    <w:rsid w:val="000A28A9"/>
    <w:rsid w:val="000A30B4"/>
    <w:rsid w:val="000F0908"/>
    <w:rsid w:val="000F22B0"/>
    <w:rsid w:val="000F538E"/>
    <w:rsid w:val="001036D7"/>
    <w:rsid w:val="001251C6"/>
    <w:rsid w:val="00134D00"/>
    <w:rsid w:val="0015311D"/>
    <w:rsid w:val="00154C2F"/>
    <w:rsid w:val="00166573"/>
    <w:rsid w:val="001A64FA"/>
    <w:rsid w:val="001D211F"/>
    <w:rsid w:val="001D3F82"/>
    <w:rsid w:val="001E26D7"/>
    <w:rsid w:val="001E3170"/>
    <w:rsid w:val="001E6DFB"/>
    <w:rsid w:val="001F0E3B"/>
    <w:rsid w:val="00205FDA"/>
    <w:rsid w:val="002105F1"/>
    <w:rsid w:val="0021316A"/>
    <w:rsid w:val="002136E7"/>
    <w:rsid w:val="00215391"/>
    <w:rsid w:val="002203CE"/>
    <w:rsid w:val="0023343C"/>
    <w:rsid w:val="0023545E"/>
    <w:rsid w:val="00246A76"/>
    <w:rsid w:val="002475CB"/>
    <w:rsid w:val="00255A52"/>
    <w:rsid w:val="00266D70"/>
    <w:rsid w:val="0027030A"/>
    <w:rsid w:val="0027374A"/>
    <w:rsid w:val="00280807"/>
    <w:rsid w:val="00280989"/>
    <w:rsid w:val="00280BB1"/>
    <w:rsid w:val="00285599"/>
    <w:rsid w:val="0028713C"/>
    <w:rsid w:val="002907B7"/>
    <w:rsid w:val="00296C18"/>
    <w:rsid w:val="00297291"/>
    <w:rsid w:val="002A30C1"/>
    <w:rsid w:val="002C28FB"/>
    <w:rsid w:val="002C3736"/>
    <w:rsid w:val="002E2DC8"/>
    <w:rsid w:val="002F46AE"/>
    <w:rsid w:val="002F4E7D"/>
    <w:rsid w:val="002F7B66"/>
    <w:rsid w:val="002F7C01"/>
    <w:rsid w:val="00310FFE"/>
    <w:rsid w:val="003123C7"/>
    <w:rsid w:val="00316805"/>
    <w:rsid w:val="00324600"/>
    <w:rsid w:val="00335680"/>
    <w:rsid w:val="003370D4"/>
    <w:rsid w:val="00340AC0"/>
    <w:rsid w:val="00346B20"/>
    <w:rsid w:val="00355DAB"/>
    <w:rsid w:val="00362624"/>
    <w:rsid w:val="003740FF"/>
    <w:rsid w:val="003A00DE"/>
    <w:rsid w:val="003A0540"/>
    <w:rsid w:val="003A5272"/>
    <w:rsid w:val="003A73B7"/>
    <w:rsid w:val="003B3943"/>
    <w:rsid w:val="003D339B"/>
    <w:rsid w:val="003D342A"/>
    <w:rsid w:val="003E56AD"/>
    <w:rsid w:val="003F15E1"/>
    <w:rsid w:val="0040336E"/>
    <w:rsid w:val="00407D4E"/>
    <w:rsid w:val="00415F24"/>
    <w:rsid w:val="004209E5"/>
    <w:rsid w:val="004607AF"/>
    <w:rsid w:val="00472727"/>
    <w:rsid w:val="004755FF"/>
    <w:rsid w:val="00475E16"/>
    <w:rsid w:val="00480E4B"/>
    <w:rsid w:val="00481A1B"/>
    <w:rsid w:val="004863C7"/>
    <w:rsid w:val="00490FBC"/>
    <w:rsid w:val="004914A0"/>
    <w:rsid w:val="004A3F12"/>
    <w:rsid w:val="004A5A70"/>
    <w:rsid w:val="004B2A66"/>
    <w:rsid w:val="004D40F3"/>
    <w:rsid w:val="0052584A"/>
    <w:rsid w:val="005355BC"/>
    <w:rsid w:val="00536F34"/>
    <w:rsid w:val="00537F89"/>
    <w:rsid w:val="00547622"/>
    <w:rsid w:val="005507F9"/>
    <w:rsid w:val="005542B4"/>
    <w:rsid w:val="005618CB"/>
    <w:rsid w:val="00572AB2"/>
    <w:rsid w:val="00583F59"/>
    <w:rsid w:val="005916B9"/>
    <w:rsid w:val="005933B2"/>
    <w:rsid w:val="005C7558"/>
    <w:rsid w:val="005D27F3"/>
    <w:rsid w:val="005D34BD"/>
    <w:rsid w:val="005D599F"/>
    <w:rsid w:val="005E3DFC"/>
    <w:rsid w:val="005F280C"/>
    <w:rsid w:val="00600023"/>
    <w:rsid w:val="00613EDE"/>
    <w:rsid w:val="00621E14"/>
    <w:rsid w:val="00624196"/>
    <w:rsid w:val="006340D2"/>
    <w:rsid w:val="00643048"/>
    <w:rsid w:val="00643A6C"/>
    <w:rsid w:val="00652D9C"/>
    <w:rsid w:val="006631BC"/>
    <w:rsid w:val="006700DF"/>
    <w:rsid w:val="00683146"/>
    <w:rsid w:val="00684A93"/>
    <w:rsid w:val="00686CCB"/>
    <w:rsid w:val="006B7D9F"/>
    <w:rsid w:val="006D755B"/>
    <w:rsid w:val="006E7347"/>
    <w:rsid w:val="006F3164"/>
    <w:rsid w:val="006F3324"/>
    <w:rsid w:val="006F7163"/>
    <w:rsid w:val="00720913"/>
    <w:rsid w:val="00721F9B"/>
    <w:rsid w:val="00732636"/>
    <w:rsid w:val="00737DF9"/>
    <w:rsid w:val="00741845"/>
    <w:rsid w:val="007432E9"/>
    <w:rsid w:val="007434EC"/>
    <w:rsid w:val="00750B84"/>
    <w:rsid w:val="007659F7"/>
    <w:rsid w:val="007915AC"/>
    <w:rsid w:val="007977A2"/>
    <w:rsid w:val="007A0957"/>
    <w:rsid w:val="007B304A"/>
    <w:rsid w:val="007B6BAC"/>
    <w:rsid w:val="007C1ABC"/>
    <w:rsid w:val="007D21FA"/>
    <w:rsid w:val="007D7507"/>
    <w:rsid w:val="007D7CF2"/>
    <w:rsid w:val="007F0A86"/>
    <w:rsid w:val="008004A0"/>
    <w:rsid w:val="00804E06"/>
    <w:rsid w:val="0080682C"/>
    <w:rsid w:val="008073B1"/>
    <w:rsid w:val="00810BA2"/>
    <w:rsid w:val="00824E8C"/>
    <w:rsid w:val="00825DCE"/>
    <w:rsid w:val="008328F3"/>
    <w:rsid w:val="00842C84"/>
    <w:rsid w:val="00854058"/>
    <w:rsid w:val="008639CF"/>
    <w:rsid w:val="00891873"/>
    <w:rsid w:val="00895806"/>
    <w:rsid w:val="008B4513"/>
    <w:rsid w:val="008B4C5D"/>
    <w:rsid w:val="008B5B19"/>
    <w:rsid w:val="008B6727"/>
    <w:rsid w:val="008B6C8E"/>
    <w:rsid w:val="008C7108"/>
    <w:rsid w:val="008D28B9"/>
    <w:rsid w:val="008D6A4F"/>
    <w:rsid w:val="008E3FA8"/>
    <w:rsid w:val="008F084E"/>
    <w:rsid w:val="008F5DAB"/>
    <w:rsid w:val="00900E37"/>
    <w:rsid w:val="00902B6C"/>
    <w:rsid w:val="009148F5"/>
    <w:rsid w:val="00924B9B"/>
    <w:rsid w:val="00924DF1"/>
    <w:rsid w:val="00932B1F"/>
    <w:rsid w:val="00936E87"/>
    <w:rsid w:val="00945F74"/>
    <w:rsid w:val="0094630F"/>
    <w:rsid w:val="00946CAE"/>
    <w:rsid w:val="009566F7"/>
    <w:rsid w:val="009731E3"/>
    <w:rsid w:val="00974E0D"/>
    <w:rsid w:val="0097615F"/>
    <w:rsid w:val="009762C9"/>
    <w:rsid w:val="00997B13"/>
    <w:rsid w:val="009A02BE"/>
    <w:rsid w:val="009A3C7B"/>
    <w:rsid w:val="009A6461"/>
    <w:rsid w:val="009B3E26"/>
    <w:rsid w:val="009B63F9"/>
    <w:rsid w:val="009C064A"/>
    <w:rsid w:val="009C556A"/>
    <w:rsid w:val="009D16C5"/>
    <w:rsid w:val="009D64A9"/>
    <w:rsid w:val="009E0629"/>
    <w:rsid w:val="009E5A8A"/>
    <w:rsid w:val="009F0439"/>
    <w:rsid w:val="009F093F"/>
    <w:rsid w:val="009F459B"/>
    <w:rsid w:val="00A00FFE"/>
    <w:rsid w:val="00A10BCB"/>
    <w:rsid w:val="00A23072"/>
    <w:rsid w:val="00A30103"/>
    <w:rsid w:val="00A315E9"/>
    <w:rsid w:val="00A318A1"/>
    <w:rsid w:val="00A346C8"/>
    <w:rsid w:val="00A504CC"/>
    <w:rsid w:val="00A63AEE"/>
    <w:rsid w:val="00A67B6F"/>
    <w:rsid w:val="00A866B7"/>
    <w:rsid w:val="00A96977"/>
    <w:rsid w:val="00AB6C94"/>
    <w:rsid w:val="00AD4ED7"/>
    <w:rsid w:val="00B06839"/>
    <w:rsid w:val="00B108F8"/>
    <w:rsid w:val="00B13882"/>
    <w:rsid w:val="00B155AC"/>
    <w:rsid w:val="00B33A39"/>
    <w:rsid w:val="00B36B25"/>
    <w:rsid w:val="00B4439E"/>
    <w:rsid w:val="00B56A15"/>
    <w:rsid w:val="00B62D92"/>
    <w:rsid w:val="00B63C88"/>
    <w:rsid w:val="00B66DD1"/>
    <w:rsid w:val="00B85A4A"/>
    <w:rsid w:val="00B90219"/>
    <w:rsid w:val="00B90F4E"/>
    <w:rsid w:val="00B93EFC"/>
    <w:rsid w:val="00B94736"/>
    <w:rsid w:val="00B96762"/>
    <w:rsid w:val="00BB0970"/>
    <w:rsid w:val="00BC48EB"/>
    <w:rsid w:val="00BD40B9"/>
    <w:rsid w:val="00BD4912"/>
    <w:rsid w:val="00BE18E9"/>
    <w:rsid w:val="00BE7C75"/>
    <w:rsid w:val="00BF6313"/>
    <w:rsid w:val="00C03593"/>
    <w:rsid w:val="00C11658"/>
    <w:rsid w:val="00C27839"/>
    <w:rsid w:val="00C30924"/>
    <w:rsid w:val="00C332BA"/>
    <w:rsid w:val="00C34130"/>
    <w:rsid w:val="00C43681"/>
    <w:rsid w:val="00C64357"/>
    <w:rsid w:val="00C659E0"/>
    <w:rsid w:val="00C72CEC"/>
    <w:rsid w:val="00C744A5"/>
    <w:rsid w:val="00C77285"/>
    <w:rsid w:val="00C808AA"/>
    <w:rsid w:val="00C81A4C"/>
    <w:rsid w:val="00C82139"/>
    <w:rsid w:val="00C95C71"/>
    <w:rsid w:val="00C95D05"/>
    <w:rsid w:val="00CA0CC4"/>
    <w:rsid w:val="00CB17EC"/>
    <w:rsid w:val="00CD3D83"/>
    <w:rsid w:val="00CD4AC9"/>
    <w:rsid w:val="00CE1F56"/>
    <w:rsid w:val="00CF6210"/>
    <w:rsid w:val="00CF6DAB"/>
    <w:rsid w:val="00D026A1"/>
    <w:rsid w:val="00D05945"/>
    <w:rsid w:val="00D16741"/>
    <w:rsid w:val="00D16D2E"/>
    <w:rsid w:val="00D202B3"/>
    <w:rsid w:val="00D21144"/>
    <w:rsid w:val="00D320B0"/>
    <w:rsid w:val="00D46357"/>
    <w:rsid w:val="00D57712"/>
    <w:rsid w:val="00D61F2B"/>
    <w:rsid w:val="00D65EDE"/>
    <w:rsid w:val="00D7659E"/>
    <w:rsid w:val="00DB2238"/>
    <w:rsid w:val="00DB2D93"/>
    <w:rsid w:val="00DB416F"/>
    <w:rsid w:val="00DE0B4B"/>
    <w:rsid w:val="00DE75ED"/>
    <w:rsid w:val="00DF592C"/>
    <w:rsid w:val="00DF6516"/>
    <w:rsid w:val="00DF7FCD"/>
    <w:rsid w:val="00E002EC"/>
    <w:rsid w:val="00E24077"/>
    <w:rsid w:val="00E25310"/>
    <w:rsid w:val="00E3295B"/>
    <w:rsid w:val="00E602B1"/>
    <w:rsid w:val="00E64236"/>
    <w:rsid w:val="00E65467"/>
    <w:rsid w:val="00E75EAE"/>
    <w:rsid w:val="00E77973"/>
    <w:rsid w:val="00E83510"/>
    <w:rsid w:val="00E835EB"/>
    <w:rsid w:val="00E84101"/>
    <w:rsid w:val="00E8494E"/>
    <w:rsid w:val="00E918E4"/>
    <w:rsid w:val="00E950E9"/>
    <w:rsid w:val="00E9558A"/>
    <w:rsid w:val="00E959BC"/>
    <w:rsid w:val="00EA1ABC"/>
    <w:rsid w:val="00EA26F1"/>
    <w:rsid w:val="00EA4C5F"/>
    <w:rsid w:val="00EB2723"/>
    <w:rsid w:val="00EB7BFC"/>
    <w:rsid w:val="00EC0C04"/>
    <w:rsid w:val="00EC580C"/>
    <w:rsid w:val="00ED081C"/>
    <w:rsid w:val="00ED3B3F"/>
    <w:rsid w:val="00ED4284"/>
    <w:rsid w:val="00ED4AC1"/>
    <w:rsid w:val="00ED6844"/>
    <w:rsid w:val="00EF17B4"/>
    <w:rsid w:val="00EF3438"/>
    <w:rsid w:val="00F00C38"/>
    <w:rsid w:val="00F066D7"/>
    <w:rsid w:val="00F10320"/>
    <w:rsid w:val="00F33DC6"/>
    <w:rsid w:val="00F476CC"/>
    <w:rsid w:val="00F62B2D"/>
    <w:rsid w:val="00F646E2"/>
    <w:rsid w:val="00F74C9E"/>
    <w:rsid w:val="00F87378"/>
    <w:rsid w:val="00F92C56"/>
    <w:rsid w:val="00FA7AFE"/>
    <w:rsid w:val="00FB7E06"/>
    <w:rsid w:val="00FD53ED"/>
    <w:rsid w:val="00FD6E55"/>
    <w:rsid w:val="00FE1878"/>
    <w:rsid w:val="00FF13AF"/>
    <w:rsid w:val="00FF2937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884AB0"/>
  <w15:docId w15:val="{E19BB5DA-5773-42E3-9BB1-F7BD30B06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9CF"/>
    <w:pPr>
      <w:spacing w:before="60" w:after="60" w:line="240" w:lineRule="auto"/>
      <w:jc w:val="both"/>
    </w:pPr>
    <w:rPr>
      <w:rFonts w:ascii="Century Gothic" w:hAnsi="Century Gothic"/>
      <w:sz w:val="18"/>
      <w:szCs w:val="18"/>
    </w:rPr>
  </w:style>
  <w:style w:type="paragraph" w:styleId="Titre1">
    <w:name w:val="heading 1"/>
    <w:basedOn w:val="Normal"/>
    <w:next w:val="Normal"/>
    <w:link w:val="Titre1Car"/>
    <w:uiPriority w:val="9"/>
    <w:qFormat/>
    <w:rsid w:val="007432E9"/>
    <w:pPr>
      <w:numPr>
        <w:numId w:val="39"/>
      </w:numPr>
      <w:pBdr>
        <w:bottom w:val="single" w:sz="4" w:space="1" w:color="000000" w:themeColor="text1"/>
      </w:pBdr>
      <w:spacing w:before="280" w:after="240"/>
      <w:outlineLvl w:val="0"/>
    </w:pPr>
    <w:rPr>
      <w:color w:val="000000" w:themeColor="text1"/>
      <w:sz w:val="28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77285"/>
    <w:pPr>
      <w:numPr>
        <w:ilvl w:val="1"/>
        <w:numId w:val="39"/>
      </w:numPr>
      <w:spacing w:before="360" w:after="120"/>
      <w:outlineLvl w:val="1"/>
    </w:pPr>
    <w:rPr>
      <w:color w:val="0070C0"/>
      <w:sz w:val="24"/>
      <w:szCs w:val="2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504CC"/>
    <w:pPr>
      <w:numPr>
        <w:ilvl w:val="2"/>
        <w:numId w:val="39"/>
      </w:numPr>
      <w:spacing w:before="120" w:after="120"/>
      <w:outlineLvl w:val="2"/>
    </w:pPr>
    <w:rPr>
      <w:color w:val="C00000"/>
      <w:sz w:val="20"/>
      <w:szCs w:val="20"/>
    </w:rPr>
  </w:style>
  <w:style w:type="paragraph" w:styleId="Titre4">
    <w:name w:val="heading 4"/>
    <w:basedOn w:val="Titre3"/>
    <w:next w:val="Normal"/>
    <w:link w:val="Titre4Car"/>
    <w:uiPriority w:val="9"/>
    <w:unhideWhenUsed/>
    <w:qFormat/>
    <w:rsid w:val="00246A76"/>
    <w:pPr>
      <w:numPr>
        <w:ilvl w:val="3"/>
      </w:numPr>
      <w:spacing w:before="240"/>
      <w:ind w:left="1134" w:hanging="425"/>
      <w:outlineLvl w:val="3"/>
    </w:pPr>
    <w:rPr>
      <w:color w:val="auto"/>
      <w:sz w:val="18"/>
      <w:szCs w:val="18"/>
      <w:u w:val="single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7432E9"/>
    <w:pPr>
      <w:keepNext/>
      <w:keepLines/>
      <w:numPr>
        <w:ilvl w:val="4"/>
        <w:numId w:val="39"/>
      </w:numPr>
      <w:pBdr>
        <w:bottom w:val="single" w:sz="4" w:space="1" w:color="FF0000"/>
      </w:pBdr>
      <w:spacing w:before="280" w:after="240"/>
      <w:jc w:val="left"/>
      <w:outlineLvl w:val="4"/>
    </w:pPr>
    <w:rPr>
      <w:rFonts w:eastAsiaTheme="majorEastAsia" w:cstheme="majorBidi"/>
      <w:color w:val="FF0000"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rsid w:val="007432E9"/>
    <w:pPr>
      <w:keepNext/>
      <w:keepLines/>
      <w:numPr>
        <w:ilvl w:val="5"/>
        <w:numId w:val="3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432E9"/>
    <w:pPr>
      <w:keepNext/>
      <w:keepLines/>
      <w:numPr>
        <w:ilvl w:val="6"/>
        <w:numId w:val="3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432E9"/>
    <w:pPr>
      <w:keepNext/>
      <w:keepLines/>
      <w:numPr>
        <w:ilvl w:val="7"/>
        <w:numId w:val="39"/>
      </w:numPr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432E9"/>
    <w:pPr>
      <w:keepNext/>
      <w:keepLines/>
      <w:numPr>
        <w:ilvl w:val="8"/>
        <w:numId w:val="39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Questions">
    <w:name w:val="Questions"/>
    <w:basedOn w:val="Paragraphedeliste"/>
    <w:link w:val="QuestionsCar"/>
    <w:rsid w:val="00B33A39"/>
    <w:pPr>
      <w:spacing w:after="0"/>
      <w:ind w:left="360"/>
      <w:contextualSpacing w:val="0"/>
    </w:pPr>
    <w:rPr>
      <w:rFonts w:eastAsia="Times New Roman" w:cs="Times New Roman"/>
      <w:sz w:val="20"/>
      <w:szCs w:val="20"/>
      <w:lang w:eastAsia="fr-FR"/>
    </w:rPr>
  </w:style>
  <w:style w:type="character" w:customStyle="1" w:styleId="QuestionsCar">
    <w:name w:val="Questions Car"/>
    <w:basedOn w:val="ParagraphedelisteCar"/>
    <w:link w:val="Questions"/>
    <w:rsid w:val="00B33A39"/>
    <w:rPr>
      <w:rFonts w:ascii="Century Gothic" w:eastAsia="Times New Roman" w:hAnsi="Century Gothic" w:cs="Times New Roman"/>
      <w:sz w:val="20"/>
      <w:szCs w:val="20"/>
      <w:lang w:eastAsia="fr-FR"/>
    </w:rPr>
  </w:style>
  <w:style w:type="paragraph" w:styleId="Paragraphedeliste">
    <w:name w:val="List Paragraph"/>
    <w:aliases w:val="Casiope"/>
    <w:basedOn w:val="Normal"/>
    <w:link w:val="ParagraphedelisteCar"/>
    <w:uiPriority w:val="34"/>
    <w:qFormat/>
    <w:rsid w:val="00246A76"/>
    <w:pPr>
      <w:numPr>
        <w:numId w:val="11"/>
      </w:numPr>
      <w:ind w:left="709" w:hanging="284"/>
      <w:contextualSpacing/>
    </w:pPr>
  </w:style>
  <w:style w:type="paragraph" w:customStyle="1" w:styleId="Reponse">
    <w:name w:val="Reponse"/>
    <w:basedOn w:val="Paragraphedeliste"/>
    <w:link w:val="ReponseCar"/>
    <w:rsid w:val="00B33A39"/>
    <w:pPr>
      <w:spacing w:after="0"/>
      <w:contextualSpacing w:val="0"/>
    </w:pPr>
    <w:rPr>
      <w:rFonts w:eastAsia="Times New Roman" w:cs="Times New Roman"/>
      <w:sz w:val="20"/>
      <w:szCs w:val="20"/>
      <w:lang w:eastAsia="fr-FR"/>
    </w:rPr>
  </w:style>
  <w:style w:type="character" w:customStyle="1" w:styleId="ReponseCar">
    <w:name w:val="Reponse Car"/>
    <w:basedOn w:val="ParagraphedelisteCar"/>
    <w:link w:val="Reponse"/>
    <w:rsid w:val="00B33A39"/>
    <w:rPr>
      <w:rFonts w:ascii="Century Gothic" w:eastAsia="Times New Roman" w:hAnsi="Century Gothic" w:cs="Times New Roman"/>
      <w:sz w:val="20"/>
      <w:szCs w:val="20"/>
      <w:lang w:eastAsia="fr-FR"/>
    </w:rPr>
  </w:style>
  <w:style w:type="paragraph" w:customStyle="1" w:styleId="Tableau">
    <w:name w:val="Tableau"/>
    <w:basedOn w:val="Normal"/>
    <w:qFormat/>
    <w:rsid w:val="00246A76"/>
    <w:pPr>
      <w:spacing w:after="0"/>
    </w:pPr>
    <w:rPr>
      <w:rFonts w:eastAsia="Times New Roman" w:cs="Times New Roman"/>
      <w:sz w:val="16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1F0E3B"/>
    <w:rPr>
      <w:rFonts w:ascii="Century Gothic" w:hAnsi="Century Gothic"/>
      <w:color w:val="000000" w:themeColor="text1"/>
      <w:sz w:val="28"/>
      <w:szCs w:val="24"/>
    </w:rPr>
  </w:style>
  <w:style w:type="character" w:customStyle="1" w:styleId="Titre2Car">
    <w:name w:val="Titre 2 Car"/>
    <w:basedOn w:val="Policepardfaut"/>
    <w:link w:val="Titre2"/>
    <w:uiPriority w:val="9"/>
    <w:rsid w:val="00C77285"/>
    <w:rPr>
      <w:rFonts w:ascii="Century Gothic" w:hAnsi="Century Gothic"/>
      <w:color w:val="0070C0"/>
      <w:sz w:val="24"/>
    </w:rPr>
  </w:style>
  <w:style w:type="character" w:customStyle="1" w:styleId="Titre3Car">
    <w:name w:val="Titre 3 Car"/>
    <w:basedOn w:val="Policepardfaut"/>
    <w:link w:val="Titre3"/>
    <w:uiPriority w:val="9"/>
    <w:rsid w:val="00A504CC"/>
    <w:rPr>
      <w:rFonts w:ascii="Century Gothic" w:hAnsi="Century Gothic"/>
      <w:color w:val="C00000"/>
      <w:sz w:val="2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246A76"/>
    <w:rPr>
      <w:rFonts w:ascii="Century Gothic" w:hAnsi="Century Gothic"/>
      <w:sz w:val="18"/>
      <w:szCs w:val="18"/>
      <w:u w:val="single"/>
    </w:rPr>
  </w:style>
  <w:style w:type="character" w:customStyle="1" w:styleId="Titre5Car">
    <w:name w:val="Titre 5 Car"/>
    <w:basedOn w:val="Policepardfaut"/>
    <w:link w:val="Titre5"/>
    <w:uiPriority w:val="9"/>
    <w:rsid w:val="00537F89"/>
    <w:rPr>
      <w:rFonts w:ascii="Century Gothic" w:eastAsiaTheme="majorEastAsia" w:hAnsi="Century Gothic" w:cstheme="majorBidi"/>
      <w:color w:val="FF0000"/>
      <w:sz w:val="24"/>
      <w:szCs w:val="24"/>
    </w:rPr>
  </w:style>
  <w:style w:type="paragraph" w:styleId="Titre">
    <w:name w:val="Title"/>
    <w:basedOn w:val="Titre4"/>
    <w:next w:val="Normal"/>
    <w:link w:val="TitreCar"/>
    <w:uiPriority w:val="10"/>
    <w:rsid w:val="009F0439"/>
    <w:pPr>
      <w:numPr>
        <w:ilvl w:val="0"/>
        <w:numId w:val="0"/>
      </w:numPr>
      <w:ind w:left="-360" w:hanging="425"/>
      <w:jc w:val="center"/>
    </w:pPr>
    <w:rPr>
      <w:sz w:val="48"/>
      <w:szCs w:val="40"/>
    </w:rPr>
  </w:style>
  <w:style w:type="character" w:customStyle="1" w:styleId="TitreCar">
    <w:name w:val="Titre Car"/>
    <w:basedOn w:val="Policepardfaut"/>
    <w:link w:val="Titre"/>
    <w:uiPriority w:val="10"/>
    <w:rsid w:val="009F0439"/>
    <w:rPr>
      <w:rFonts w:ascii="Century Gothic" w:hAnsi="Century Gothic"/>
      <w:sz w:val="48"/>
      <w:szCs w:val="40"/>
      <w:u w:val="single"/>
    </w:rPr>
  </w:style>
  <w:style w:type="character" w:customStyle="1" w:styleId="ParagraphedelisteCar">
    <w:name w:val="Paragraphe de liste Car"/>
    <w:aliases w:val="Casiope Car"/>
    <w:link w:val="Paragraphedeliste"/>
    <w:uiPriority w:val="34"/>
    <w:locked/>
    <w:rsid w:val="00246A76"/>
    <w:rPr>
      <w:rFonts w:ascii="Century Gothic" w:hAnsi="Century Gothic"/>
      <w:sz w:val="18"/>
      <w:szCs w:val="18"/>
    </w:rPr>
  </w:style>
  <w:style w:type="character" w:customStyle="1" w:styleId="Titre6Car">
    <w:name w:val="Titre 6 Car"/>
    <w:basedOn w:val="Policepardfaut"/>
    <w:link w:val="Titre6"/>
    <w:uiPriority w:val="9"/>
    <w:semiHidden/>
    <w:rsid w:val="00B33A3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B33A3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B33A3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B33A3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B33A39"/>
    <w:rPr>
      <w:b/>
      <w:bCs/>
      <w:color w:val="4F81BD" w:themeColor="accent1"/>
    </w:rPr>
  </w:style>
  <w:style w:type="paragraph" w:styleId="Sous-titre">
    <w:name w:val="Subtitle"/>
    <w:aliases w:val="Objet"/>
    <w:basedOn w:val="Normal"/>
    <w:next w:val="Normal"/>
    <w:link w:val="Sous-titreCar"/>
    <w:uiPriority w:val="11"/>
    <w:qFormat/>
    <w:rsid w:val="002F7C01"/>
    <w:pPr>
      <w:jc w:val="center"/>
    </w:pPr>
    <w:rPr>
      <w:sz w:val="40"/>
      <w:szCs w:val="40"/>
    </w:rPr>
  </w:style>
  <w:style w:type="character" w:customStyle="1" w:styleId="Sous-titreCar">
    <w:name w:val="Sous-titre Car"/>
    <w:aliases w:val="Objet Car"/>
    <w:basedOn w:val="Policepardfaut"/>
    <w:link w:val="Sous-titre"/>
    <w:uiPriority w:val="11"/>
    <w:rsid w:val="002F7C01"/>
    <w:rPr>
      <w:rFonts w:ascii="Century Gothic" w:hAnsi="Century Gothic"/>
      <w:sz w:val="40"/>
      <w:szCs w:val="40"/>
    </w:rPr>
  </w:style>
  <w:style w:type="character" w:styleId="lev">
    <w:name w:val="Strong"/>
    <w:basedOn w:val="Policepardfaut"/>
    <w:uiPriority w:val="22"/>
    <w:rsid w:val="00B33A39"/>
    <w:rPr>
      <w:b/>
      <w:bCs/>
    </w:rPr>
  </w:style>
  <w:style w:type="paragraph" w:customStyle="1" w:styleId="Tableauparagraphe">
    <w:name w:val="Tableau_paragraphe"/>
    <w:basedOn w:val="Paragraphedeliste"/>
    <w:link w:val="TableauparagrapheCar"/>
    <w:qFormat/>
    <w:rsid w:val="00246A76"/>
    <w:pPr>
      <w:spacing w:after="0"/>
      <w:ind w:left="312" w:hanging="142"/>
    </w:pPr>
    <w:rPr>
      <w:sz w:val="16"/>
      <w:szCs w:val="16"/>
    </w:rPr>
  </w:style>
  <w:style w:type="paragraph" w:styleId="Citation">
    <w:name w:val="Quote"/>
    <w:basedOn w:val="Normal"/>
    <w:next w:val="Normal"/>
    <w:link w:val="CitationCar"/>
    <w:uiPriority w:val="29"/>
    <w:rsid w:val="00B33A39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B33A39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rsid w:val="00B33A3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33A39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rsid w:val="00B33A39"/>
    <w:rPr>
      <w:i/>
      <w:iCs/>
      <w:color w:val="808080" w:themeColor="text1" w:themeTint="7F"/>
    </w:rPr>
  </w:style>
  <w:style w:type="character" w:styleId="Rfrenceintense">
    <w:name w:val="Intense Reference"/>
    <w:basedOn w:val="Policepardfaut"/>
    <w:uiPriority w:val="32"/>
    <w:rsid w:val="00B33A39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aliases w:val="Titre du document"/>
    <w:basedOn w:val="Titre0Car"/>
    <w:uiPriority w:val="33"/>
    <w:rsid w:val="002F7C01"/>
    <w:rPr>
      <w:rFonts w:ascii="Century Gothic" w:hAnsi="Century Gothic"/>
      <w:b/>
      <w:sz w:val="144"/>
      <w:szCs w:val="14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33A39"/>
    <w:pPr>
      <w:outlineLvl w:val="9"/>
    </w:pPr>
  </w:style>
  <w:style w:type="paragraph" w:styleId="En-tte">
    <w:name w:val="header"/>
    <w:basedOn w:val="Normal"/>
    <w:link w:val="En-tteCar"/>
    <w:uiPriority w:val="99"/>
    <w:unhideWhenUsed/>
    <w:rsid w:val="009E5A8A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9E5A8A"/>
    <w:rPr>
      <w:rFonts w:ascii="Century Gothic" w:hAnsi="Century Gothic"/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9E5A8A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9E5A8A"/>
    <w:rPr>
      <w:rFonts w:ascii="Century Gothic" w:hAnsi="Century Gothic"/>
      <w:sz w:val="18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E5A8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5A8A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9F0439"/>
  </w:style>
  <w:style w:type="character" w:styleId="Marquedecommentaire">
    <w:name w:val="annotation reference"/>
    <w:basedOn w:val="Policepardfaut"/>
    <w:uiPriority w:val="99"/>
    <w:semiHidden/>
    <w:unhideWhenUsed/>
    <w:rsid w:val="00F33DC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33DC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F33DC6"/>
    <w:rPr>
      <w:rFonts w:ascii="Century Gothic" w:hAnsi="Century Gothic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33DC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33DC6"/>
    <w:rPr>
      <w:rFonts w:ascii="Century Gothic" w:hAnsi="Century Gothic"/>
      <w:b/>
      <w:bCs/>
      <w:sz w:val="20"/>
      <w:szCs w:val="20"/>
    </w:rPr>
  </w:style>
  <w:style w:type="paragraph" w:styleId="TM1">
    <w:name w:val="toc 1"/>
    <w:basedOn w:val="Normal"/>
    <w:next w:val="Normal"/>
    <w:autoRedefine/>
    <w:uiPriority w:val="39"/>
    <w:unhideWhenUsed/>
    <w:rsid w:val="00472727"/>
    <w:pPr>
      <w:tabs>
        <w:tab w:val="left" w:pos="1260"/>
        <w:tab w:val="right" w:leader="dot" w:pos="10138"/>
      </w:tabs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rsid w:val="00050C35"/>
    <w:pPr>
      <w:spacing w:before="0" w:after="0"/>
      <w:ind w:left="180"/>
      <w:jc w:val="left"/>
    </w:pPr>
    <w:rPr>
      <w:rFonts w:asciiTheme="minorHAnsi" w:hAnsiTheme="minorHAnsi" w:cstheme="minorHAnsi"/>
      <w:smallCap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050C35"/>
    <w:rPr>
      <w:color w:val="0000FF" w:themeColor="hyperlink"/>
      <w:u w:val="single"/>
    </w:rPr>
  </w:style>
  <w:style w:type="paragraph" w:styleId="TM3">
    <w:name w:val="toc 3"/>
    <w:basedOn w:val="Normal"/>
    <w:next w:val="Normal"/>
    <w:autoRedefine/>
    <w:uiPriority w:val="39"/>
    <w:unhideWhenUsed/>
    <w:rsid w:val="00C64357"/>
    <w:pPr>
      <w:spacing w:before="0" w:after="0"/>
      <w:ind w:left="360"/>
      <w:jc w:val="left"/>
    </w:pPr>
    <w:rPr>
      <w:rFonts w:asciiTheme="minorHAnsi" w:hAnsiTheme="minorHAnsi" w:cstheme="minorHAnsi"/>
      <w:i/>
      <w:iCs/>
      <w:sz w:val="20"/>
      <w:szCs w:val="20"/>
    </w:rPr>
  </w:style>
  <w:style w:type="table" w:styleId="Grilledutableau">
    <w:name w:val="Table Grid"/>
    <w:basedOn w:val="TableauNormal"/>
    <w:uiPriority w:val="59"/>
    <w:rsid w:val="002F4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re0">
    <w:name w:val="Titre 0"/>
    <w:basedOn w:val="Sous-titre"/>
    <w:link w:val="Titre0Car"/>
    <w:qFormat/>
    <w:rsid w:val="00246A76"/>
    <w:rPr>
      <w:sz w:val="104"/>
      <w:szCs w:val="104"/>
    </w:rPr>
  </w:style>
  <w:style w:type="character" w:customStyle="1" w:styleId="Titre0Car">
    <w:name w:val="Titre 0 Car"/>
    <w:basedOn w:val="Sous-titreCar"/>
    <w:link w:val="Titre0"/>
    <w:rsid w:val="00246A76"/>
    <w:rPr>
      <w:rFonts w:ascii="Century Gothic" w:hAnsi="Century Gothic"/>
      <w:sz w:val="104"/>
      <w:szCs w:val="104"/>
    </w:rPr>
  </w:style>
  <w:style w:type="paragraph" w:styleId="NormalWeb">
    <w:name w:val="Normal (Web)"/>
    <w:basedOn w:val="Normal"/>
    <w:uiPriority w:val="99"/>
    <w:semiHidden/>
    <w:unhideWhenUsed/>
    <w:rsid w:val="007326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ableauparagrapheCar">
    <w:name w:val="Tableau_paragraphe Car"/>
    <w:basedOn w:val="ParagraphedelisteCar"/>
    <w:link w:val="Tableauparagraphe"/>
    <w:rsid w:val="00246A76"/>
    <w:rPr>
      <w:rFonts w:ascii="Century Gothic" w:hAnsi="Century Gothic"/>
      <w:sz w:val="16"/>
      <w:szCs w:val="16"/>
    </w:rPr>
  </w:style>
  <w:style w:type="paragraph" w:styleId="Rvision">
    <w:name w:val="Revision"/>
    <w:hidden/>
    <w:uiPriority w:val="99"/>
    <w:semiHidden/>
    <w:rsid w:val="00EB7BFC"/>
    <w:pPr>
      <w:spacing w:after="0" w:line="240" w:lineRule="auto"/>
    </w:pPr>
    <w:rPr>
      <w:rFonts w:ascii="Century Gothic" w:hAnsi="Century Gothic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A63AEE"/>
    <w:rPr>
      <w:color w:val="808080"/>
    </w:rPr>
  </w:style>
  <w:style w:type="character" w:styleId="Mentionnonrsolue">
    <w:name w:val="Unresolved Mention"/>
    <w:basedOn w:val="Policepardfaut"/>
    <w:uiPriority w:val="99"/>
    <w:semiHidden/>
    <w:unhideWhenUsed/>
    <w:rsid w:val="00A30103"/>
    <w:rPr>
      <w:color w:val="605E5C"/>
      <w:shd w:val="clear" w:color="auto" w:fill="E1DFDD"/>
    </w:rPr>
  </w:style>
  <w:style w:type="paragraph" w:customStyle="1" w:styleId="Normal2">
    <w:name w:val="Normal_2"/>
    <w:basedOn w:val="Normal"/>
    <w:qFormat/>
    <w:rsid w:val="008639CF"/>
    <w:pPr>
      <w:spacing w:before="120" w:after="240"/>
      <w:contextualSpacing/>
    </w:pPr>
    <w:rPr>
      <w:rFonts w:eastAsia="Calibri" w:cs="Times New Roman"/>
      <w:szCs w:val="24"/>
    </w:rPr>
  </w:style>
  <w:style w:type="paragraph" w:customStyle="1" w:styleId="sansinterligne">
    <w:name w:val="sans_interligne"/>
    <w:basedOn w:val="Normal"/>
    <w:qFormat/>
    <w:rsid w:val="003B3943"/>
    <w:pPr>
      <w:spacing w:before="0" w:after="0"/>
    </w:pPr>
    <w:rPr>
      <w:rFonts w:eastAsia="Times New Roman" w:cs="Times New Roman"/>
      <w:bCs/>
      <w:sz w:val="20"/>
      <w:szCs w:val="24"/>
      <w:lang w:eastAsia="fr-FR"/>
    </w:rPr>
  </w:style>
  <w:style w:type="numbering" w:customStyle="1" w:styleId="Listeactuelle1">
    <w:name w:val="Liste actuelle1"/>
    <w:uiPriority w:val="99"/>
    <w:rsid w:val="001F0E3B"/>
    <w:pPr>
      <w:numPr>
        <w:numId w:val="40"/>
      </w:numPr>
    </w:pPr>
  </w:style>
  <w:style w:type="numbering" w:customStyle="1" w:styleId="Listeactuelle2">
    <w:name w:val="Liste actuelle2"/>
    <w:uiPriority w:val="99"/>
    <w:rsid w:val="007432E9"/>
    <w:pPr>
      <w:numPr>
        <w:numId w:val="41"/>
      </w:numPr>
    </w:pPr>
  </w:style>
  <w:style w:type="numbering" w:customStyle="1" w:styleId="Listeactuelle3">
    <w:name w:val="Liste actuelle3"/>
    <w:uiPriority w:val="99"/>
    <w:rsid w:val="007432E9"/>
    <w:pPr>
      <w:numPr>
        <w:numId w:val="42"/>
      </w:numPr>
    </w:pPr>
  </w:style>
  <w:style w:type="numbering" w:customStyle="1" w:styleId="Listeactuelle4">
    <w:name w:val="Liste actuelle4"/>
    <w:uiPriority w:val="99"/>
    <w:rsid w:val="007432E9"/>
    <w:pPr>
      <w:numPr>
        <w:numId w:val="43"/>
      </w:numPr>
    </w:pPr>
  </w:style>
  <w:style w:type="paragraph" w:styleId="TM4">
    <w:name w:val="toc 4"/>
    <w:basedOn w:val="Normal"/>
    <w:next w:val="Normal"/>
    <w:autoRedefine/>
    <w:uiPriority w:val="39"/>
    <w:unhideWhenUsed/>
    <w:rsid w:val="00415F24"/>
    <w:pPr>
      <w:spacing w:before="0" w:after="0"/>
      <w:ind w:left="540"/>
      <w:jc w:val="left"/>
    </w:pPr>
    <w:rPr>
      <w:rFonts w:asciiTheme="minorHAnsi" w:hAnsiTheme="minorHAnsi" w:cstheme="minorHAnsi"/>
    </w:rPr>
  </w:style>
  <w:style w:type="paragraph" w:styleId="TM5">
    <w:name w:val="toc 5"/>
    <w:basedOn w:val="Normal"/>
    <w:next w:val="Normal"/>
    <w:autoRedefine/>
    <w:uiPriority w:val="39"/>
    <w:unhideWhenUsed/>
    <w:rsid w:val="00415F24"/>
    <w:pPr>
      <w:spacing w:before="0" w:after="0"/>
      <w:ind w:left="720"/>
      <w:jc w:val="left"/>
    </w:pPr>
    <w:rPr>
      <w:rFonts w:asciiTheme="minorHAnsi" w:hAnsiTheme="minorHAnsi" w:cstheme="minorHAnsi"/>
    </w:rPr>
  </w:style>
  <w:style w:type="paragraph" w:styleId="TM6">
    <w:name w:val="toc 6"/>
    <w:basedOn w:val="Normal"/>
    <w:next w:val="Normal"/>
    <w:autoRedefine/>
    <w:uiPriority w:val="39"/>
    <w:unhideWhenUsed/>
    <w:rsid w:val="00415F24"/>
    <w:pPr>
      <w:spacing w:before="0" w:after="0"/>
      <w:ind w:left="900"/>
      <w:jc w:val="left"/>
    </w:pPr>
    <w:rPr>
      <w:rFonts w:asciiTheme="minorHAnsi" w:hAnsiTheme="minorHAnsi" w:cstheme="minorHAnsi"/>
    </w:rPr>
  </w:style>
  <w:style w:type="paragraph" w:styleId="TM7">
    <w:name w:val="toc 7"/>
    <w:basedOn w:val="Normal"/>
    <w:next w:val="Normal"/>
    <w:autoRedefine/>
    <w:uiPriority w:val="39"/>
    <w:unhideWhenUsed/>
    <w:rsid w:val="00415F24"/>
    <w:pPr>
      <w:spacing w:before="0" w:after="0"/>
      <w:ind w:left="1080"/>
      <w:jc w:val="left"/>
    </w:pPr>
    <w:rPr>
      <w:rFonts w:asciiTheme="minorHAnsi" w:hAnsiTheme="minorHAnsi" w:cstheme="minorHAnsi"/>
    </w:rPr>
  </w:style>
  <w:style w:type="paragraph" w:styleId="TM8">
    <w:name w:val="toc 8"/>
    <w:basedOn w:val="Normal"/>
    <w:next w:val="Normal"/>
    <w:autoRedefine/>
    <w:uiPriority w:val="39"/>
    <w:unhideWhenUsed/>
    <w:rsid w:val="00415F24"/>
    <w:pPr>
      <w:spacing w:before="0" w:after="0"/>
      <w:ind w:left="1260"/>
      <w:jc w:val="left"/>
    </w:pPr>
    <w:rPr>
      <w:rFonts w:asciiTheme="minorHAnsi" w:hAnsiTheme="minorHAnsi" w:cstheme="minorHAnsi"/>
    </w:rPr>
  </w:style>
  <w:style w:type="paragraph" w:styleId="TM9">
    <w:name w:val="toc 9"/>
    <w:basedOn w:val="Normal"/>
    <w:next w:val="Normal"/>
    <w:autoRedefine/>
    <w:uiPriority w:val="39"/>
    <w:unhideWhenUsed/>
    <w:rsid w:val="00415F24"/>
    <w:pPr>
      <w:spacing w:before="0" w:after="0"/>
      <w:ind w:left="1440"/>
      <w:jc w:val="left"/>
    </w:pPr>
    <w:rPr>
      <w:rFonts w:asciiTheme="minorHAnsi" w:hAnsiTheme="minorHAnsi" w:cstheme="minorHAnsi"/>
    </w:rPr>
  </w:style>
  <w:style w:type="paragraph" w:customStyle="1" w:styleId="Listecasiope1">
    <w:name w:val="Liste casiope 1"/>
    <w:basedOn w:val="Paragraphedeliste"/>
    <w:qFormat/>
    <w:rsid w:val="00624196"/>
    <w:pPr>
      <w:numPr>
        <w:numId w:val="44"/>
      </w:numPr>
    </w:pPr>
    <w:rPr>
      <w:rFonts w:eastAsia="Times New Roman" w:cs="Times New Roman"/>
    </w:rPr>
  </w:style>
  <w:style w:type="paragraph" w:customStyle="1" w:styleId="fcasegauche">
    <w:name w:val="f_case_gauche"/>
    <w:basedOn w:val="Normal"/>
    <w:rsid w:val="000310D2"/>
    <w:pPr>
      <w:suppressAutoHyphens/>
      <w:spacing w:before="0"/>
      <w:ind w:left="284" w:hanging="284"/>
    </w:pPr>
    <w:rPr>
      <w:rFonts w:ascii="Univers" w:eastAsia="Times New Roman" w:hAnsi="Univers" w:cs="Univers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5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ra-lille.gouv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ra-lille.gouv.fr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ich\Dropbox%20(Casiope)\40-3eme_Opus_PopoteInterne\2-Modeles\01-Trames\1-Etudes_prealables\d-Programme\200317_Modele_Programme_v0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31C14-736B-44A3-A601-C9649AC3C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C:\Users\amich\Dropbox (Casiope)\40-3eme_Opus_PopoteInterne\2-Modeles\01-Trames\1-Etudes_prealables\d-Programme\200317_Modele_Programme_v01.dotx</Template>
  <TotalTime>20</TotalTime>
  <Pages>9</Pages>
  <Words>1568</Words>
  <Characters>8627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Manager/>
  <Company>ABILITI</Company>
  <LinksUpToDate>false</LinksUpToDate>
  <CharactersWithSpaces>10175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subject>IRA lille</dc:subject>
  <dc:creator>François WEINSBERG</dc:creator>
  <cp:keywords>CASIOPE</cp:keywords>
  <dc:description/>
  <cp:lastModifiedBy>François Weinsberg</cp:lastModifiedBy>
  <cp:revision>13</cp:revision>
  <cp:lastPrinted>2024-04-15T15:55:00Z</cp:lastPrinted>
  <dcterms:created xsi:type="dcterms:W3CDTF">2023-07-12T10:04:00Z</dcterms:created>
  <dcterms:modified xsi:type="dcterms:W3CDTF">2025-09-25T13:56:00Z</dcterms:modified>
  <cp:category/>
</cp:coreProperties>
</file>