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sz w:val="10"/>
          <w:szCs w:val="10"/>
        </w:rPr>
        <w:id w:val="-1022323043"/>
        <w:docPartObj>
          <w:docPartGallery w:val="Watermarks"/>
        </w:docPartObj>
      </w:sdtPr>
      <w:sdtEndPr/>
      <w:sdtContent>
        <w:p w14:paraId="48D62ECF" w14:textId="6CB3711A" w:rsidR="00CB3B34" w:rsidRPr="00FE21BA" w:rsidRDefault="009C60A0" w:rsidP="00FE21BA">
          <w:pPr>
            <w:pStyle w:val="Citationintense"/>
            <w:pBdr>
              <w:bottom w:val="none" w:sz="0" w:space="0" w:color="auto"/>
            </w:pBdr>
            <w:ind w:left="0"/>
            <w:jc w:val="left"/>
            <w:rPr>
              <w:sz w:val="10"/>
              <w:szCs w:val="10"/>
            </w:rPr>
            <w:sectPr w:rsidR="00CB3B34" w:rsidRPr="00FE21BA" w:rsidSect="00CB3B34">
              <w:headerReference w:type="default" r:id="rId8"/>
              <w:headerReference w:type="first" r:id="rId9"/>
              <w:footerReference w:type="first" r:id="rId10"/>
              <w:pgSz w:w="11906" w:h="16838" w:code="9"/>
              <w:pgMar w:top="1134" w:right="1134" w:bottom="1134" w:left="1134" w:header="227" w:footer="113" w:gutter="0"/>
              <w:cols w:space="708"/>
              <w:titlePg/>
              <w:docGrid w:linePitch="360"/>
            </w:sectPr>
          </w:pPr>
          <w:r>
            <w:rPr>
              <w:noProof/>
              <w:sz w:val="10"/>
              <w:szCs w:val="10"/>
            </w:rPr>
            <mc:AlternateContent>
              <mc:Choice Requires="wpg">
                <w:drawing>
                  <wp:anchor distT="0" distB="0" distL="114300" distR="114300" simplePos="0" relativeHeight="251747328" behindDoc="0" locked="0" layoutInCell="1" allowOverlap="1" wp14:anchorId="1D0FB873" wp14:editId="10732AF5">
                    <wp:simplePos x="0" y="0"/>
                    <wp:positionH relativeFrom="column">
                      <wp:posOffset>-720090</wp:posOffset>
                    </wp:positionH>
                    <wp:positionV relativeFrom="paragraph">
                      <wp:posOffset>-720090</wp:posOffset>
                    </wp:positionV>
                    <wp:extent cx="7559675" cy="10697845"/>
                    <wp:effectExtent l="38100" t="38100" r="79375" b="103505"/>
                    <wp:wrapNone/>
                    <wp:docPr id="3" name="Groupe 3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7559675" cy="10697845"/>
                              <a:chOff x="0" y="0"/>
                              <a:chExt cx="7559675" cy="10697845"/>
                            </a:xfrm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g:grpSpPr>
                          <pic:pic xmlns:pic="http://schemas.openxmlformats.org/drawingml/2006/picture">
                            <pic:nvPicPr>
                              <pic:cNvPr id="4" name="Image 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559675" cy="106978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7" name="Zone de texte 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29312" y="3255669"/>
                                <a:ext cx="3467100" cy="177790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B26A77" w14:textId="77777777" w:rsidR="00CB3B34" w:rsidRPr="009C60A0" w:rsidRDefault="00CB3B34" w:rsidP="00BA60C3">
                                  <w:pPr>
                                    <w:spacing w:before="120" w:after="120" w:line="192" w:lineRule="auto"/>
                                    <w:ind w:right="34"/>
                                    <w:jc w:val="right"/>
                                    <w:rPr>
                                      <w:rFonts w:cs="Segoe UI"/>
                                      <w:b/>
                                      <w:color w:val="FFFFFF"/>
                                      <w:sz w:val="52"/>
                                      <w:szCs w:val="32"/>
                                    </w:rPr>
                                  </w:pPr>
                                  <w:r w:rsidRPr="009C60A0">
                                    <w:rPr>
                                      <w:rFonts w:cs="Segoe UI"/>
                                      <w:b/>
                                      <w:color w:val="FFFFFF"/>
                                      <w:sz w:val="36"/>
                                      <w:szCs w:val="32"/>
                                    </w:rPr>
                                    <w:t>Travaux de modernisation et de remplacement</w:t>
                                  </w:r>
                                  <w:r w:rsidRPr="009C60A0">
                                    <w:rPr>
                                      <w:rFonts w:cs="Segoe UI"/>
                                      <w:b/>
                                      <w:color w:val="FFFFFF"/>
                                      <w:sz w:val="36"/>
                                      <w:szCs w:val="32"/>
                                    </w:rPr>
                                    <w:br/>
                                    <w:t>des appareils élévateurs du siège de la CNAM</w:t>
                                  </w:r>
                                </w:p>
                                <w:p w14:paraId="02AB2A7B" w14:textId="09B3D531" w:rsidR="00CB3B34" w:rsidRPr="00FE21BA" w:rsidRDefault="00CB3B34" w:rsidP="00CB3B34">
                                  <w:pPr>
                                    <w:spacing w:line="240" w:lineRule="auto"/>
                                    <w:ind w:right="32"/>
                                    <w:jc w:val="right"/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</w:pP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Annexe</w:t>
                                  </w:r>
                                  <w:r w:rsidR="00363341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 1</w:t>
                                  </w: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 au </w:t>
                                  </w:r>
                                  <w:r w:rsidR="00363341">
                                    <w:rPr>
                                      <w:rFonts w:cs="Segoe UI"/>
                                      <w:b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R</w:t>
                                  </w:r>
                                  <w:r w:rsidR="00363341" w:rsidRPr="00363341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èglement</w:t>
                                  </w:r>
                                  <w:r w:rsidR="00363341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 de la</w:t>
                                  </w: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 </w:t>
                                  </w:r>
                                  <w:r w:rsidRPr="00FE21BA">
                                    <w:rPr>
                                      <w:rFonts w:cs="Segoe UI"/>
                                      <w:b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C</w:t>
                                  </w:r>
                                  <w:r w:rsidR="00363341" w:rsidRPr="00363341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>onsultation</w:t>
                                  </w:r>
                                  <w:r w:rsidRPr="00FE21BA">
                                    <w:rPr>
                                      <w:rFonts w:cs="Segoe UI"/>
                                      <w:i/>
                                      <w:color w:val="FFFFFF" w:themeColor="background1"/>
                                      <w:spacing w:val="10"/>
                                      <w:sz w:val="28"/>
                                      <w:szCs w:val="36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" name="Text Box 10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2388" y="7746736"/>
                                <a:ext cx="3014980" cy="28373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D5010A2" w14:textId="77777777" w:rsidR="009C60A0" w:rsidRPr="00502DD6" w:rsidRDefault="009C60A0" w:rsidP="009C60A0">
                                  <w:pPr>
                                    <w:ind w:left="142"/>
                                    <w:jc w:val="left"/>
                                    <w:rPr>
                                      <w:color w:val="17365D" w:themeColor="text2" w:themeShade="BF"/>
                                      <w:sz w:val="20"/>
                                      <w:szCs w:val="20"/>
                                    </w:rPr>
                                  </w:pPr>
                                  <w:r w:rsidRPr="00502DD6">
                                    <w:rPr>
                                      <w:rFonts w:cs="Segoe UI"/>
                                      <w:b/>
                                      <w:color w:val="05354E"/>
                                      <w:sz w:val="20"/>
                                      <w:szCs w:val="20"/>
                                    </w:rPr>
                                    <w:t>MAITRISE D’OUVRAGE</w:t>
                                  </w:r>
                                </w:p>
                                <w:p w14:paraId="439AFB55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b/>
                                      <w:bCs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  <w:bookmarkStart w:id="0" w:name="BookmarkClientCoordinates"/>
                                  <w:bookmarkEnd w:id="0"/>
                                  <w:r w:rsidRPr="00377C51">
                                    <w:rPr>
                                      <w:rFonts w:cs="Segoe UI"/>
                                      <w:b/>
                                      <w:bCs/>
                                      <w:color w:val="05354E"/>
                                      <w:sz w:val="20"/>
                                      <w:szCs w:val="20"/>
                                    </w:rPr>
                                    <w:t>CNAM PARIS</w:t>
                                  </w:r>
                                </w:p>
                                <w:p w14:paraId="2BA8B59C" w14:textId="77777777" w:rsidR="009C60A0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  <w:t>50, avenue du Professeur André Lemierre</w:t>
                                  </w:r>
                                </w:p>
                                <w:p w14:paraId="024BF153" w14:textId="77777777" w:rsidR="009C60A0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  <w:t>75986 PARIS CEDEX 20</w:t>
                                  </w:r>
                                </w:p>
                                <w:p w14:paraId="3675B3DA" w14:textId="77777777" w:rsidR="009C60A0" w:rsidRPr="00502DD6" w:rsidRDefault="009C60A0" w:rsidP="009C60A0">
                                  <w:pPr>
                                    <w:spacing w:before="120"/>
                                    <w:ind w:left="142"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5C817C9A" w14:textId="77777777" w:rsidR="009C60A0" w:rsidRPr="00502DD6" w:rsidRDefault="009C60A0" w:rsidP="009C60A0">
                                  <w:pPr>
                                    <w:ind w:left="142"/>
                                    <w:jc w:val="left"/>
                                    <w:rPr>
                                      <w:rFonts w:cs="Segoe UI"/>
                                      <w:b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  <w:r w:rsidRPr="00502DD6">
                                    <w:rPr>
                                      <w:rFonts w:cs="Segoe UI"/>
                                      <w:b/>
                                      <w:color w:val="05354E"/>
                                      <w:sz w:val="20"/>
                                      <w:szCs w:val="20"/>
                                    </w:rPr>
                                    <w:t xml:space="preserve">MAITRE D’ŒUVRE </w:t>
                                  </w:r>
                                </w:p>
                                <w:p w14:paraId="6E95F895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b/>
                                      <w:bCs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bookmarkStart w:id="1" w:name="BookmarkAgencyCoordinates"/>
                                  <w:bookmarkEnd w:id="1"/>
                                  <w:r w:rsidRPr="00377C51">
                                    <w:rPr>
                                      <w:rFonts w:cs="Segoe UI"/>
                                      <w:b/>
                                      <w:bCs/>
                                      <w:color w:val="05354E"/>
                                      <w:sz w:val="20"/>
                                      <w:szCs w:val="24"/>
                                    </w:rPr>
                                    <w:t>ACCEO Paris</w:t>
                                  </w:r>
                                </w:p>
                                <w:p w14:paraId="0A6E67C4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>1–5, rue Eugène Armand Peugeot</w:t>
                                  </w:r>
                                </w:p>
                                <w:p w14:paraId="488F7297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 xml:space="preserve">Le </w:t>
                                  </w:r>
                                  <w:proofErr w:type="spellStart"/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>Corosa</w:t>
                                  </w:r>
                                  <w:proofErr w:type="spellEnd"/>
                                </w:p>
                                <w:p w14:paraId="422BE106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>92500    REUIL MALMAISON</w:t>
                                  </w:r>
                                </w:p>
                                <w:p w14:paraId="286478AD" w14:textId="77777777" w:rsidR="009C60A0" w:rsidRPr="00377C51" w:rsidRDefault="009C60A0" w:rsidP="009C60A0">
                                  <w:pPr>
                                    <w:spacing w:before="120"/>
                                    <w:ind w:left="142"/>
                                    <w:contextualSpacing/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20"/>
                                      <w:szCs w:val="24"/>
                                    </w:rPr>
                                    <w:t>TEL : 01 76 74 77 75</w:t>
                                  </w:r>
                                </w:p>
                                <w:p w14:paraId="55679756" w14:textId="18DEFB01" w:rsidR="00CB3B34" w:rsidRPr="00BA60C3" w:rsidRDefault="00CB3B34" w:rsidP="00BA60C3">
                                  <w:pPr>
                                    <w:spacing w:before="120" w:after="0"/>
                                    <w:ind w:left="284"/>
                                    <w:jc w:val="left"/>
                                    <w:rPr>
                                      <w:rFonts w:cs="Segoe UI"/>
                                      <w:color w:val="05354E"/>
                                      <w:sz w:val="22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" name="Text Box 10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5599" y="7760383"/>
                                <a:ext cx="3105151" cy="282189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4AE0BC6" w14:textId="77777777" w:rsidR="009C60A0" w:rsidRDefault="009C60A0" w:rsidP="009C60A0">
                                  <w:pPr>
                                    <w:spacing w:after="120"/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</w:pPr>
                                  <w:r w:rsidRPr="00BD3CA8"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  <w:t>Site </w:t>
                                  </w:r>
                                  <w:r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  <w:t>–</w:t>
                                  </w:r>
                                  <w:r w:rsidRPr="00BD3CA8"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  <w:t xml:space="preserve"> </w:t>
                                  </w:r>
                                  <w:bookmarkStart w:id="2" w:name="BookmarkSiteCoordinates"/>
                                  <w:bookmarkEnd w:id="2"/>
                                  <w:r>
                                    <w:rPr>
                                      <w:rFonts w:cs="Segoe UI"/>
                                      <w:b/>
                                      <w:color w:val="05354E"/>
                                      <w:sz w:val="24"/>
                                      <w:szCs w:val="20"/>
                                    </w:rPr>
                                    <w:t>CNAM PARIS</w:t>
                                  </w:r>
                                </w:p>
                                <w:p w14:paraId="74066E96" w14:textId="77777777" w:rsidR="009C60A0" w:rsidRPr="00377C51" w:rsidRDefault="009C60A0" w:rsidP="009C60A0">
                                  <w:pPr>
                                    <w:spacing w:after="120"/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  <w:t xml:space="preserve">Immeuble </w:t>
                                  </w:r>
                                  <w:bookmarkStart w:id="3" w:name="_GoBack"/>
                                  <w:bookmarkEnd w:id="3"/>
                                  <w:r w:rsidRPr="00377C51"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  <w:t>FRONTALIS</w:t>
                                  </w:r>
                                </w:p>
                                <w:p w14:paraId="35CD7185" w14:textId="77777777" w:rsidR="009C60A0" w:rsidRPr="00377C51" w:rsidRDefault="009C60A0" w:rsidP="009C60A0">
                                  <w:pPr>
                                    <w:spacing w:after="120"/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  <w:t>19 rue Edouard Vaillant</w:t>
                                  </w:r>
                                </w:p>
                                <w:p w14:paraId="2588CD11" w14:textId="77777777" w:rsidR="009C60A0" w:rsidRPr="00377C51" w:rsidRDefault="009C60A0" w:rsidP="009C60A0">
                                  <w:pPr>
                                    <w:spacing w:after="120"/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Cs/>
                                      <w:color w:val="05354E"/>
                                      <w:sz w:val="24"/>
                                      <w:szCs w:val="20"/>
                                    </w:rPr>
                                    <w:t>93170 BAGNOLET</w:t>
                                  </w:r>
                                </w:p>
                                <w:p w14:paraId="0C2FBF2C" w14:textId="77777777" w:rsidR="009C60A0" w:rsidRPr="00957079" w:rsidRDefault="009C60A0" w:rsidP="009C60A0">
                                  <w:pPr>
                                    <w:spacing w:before="120" w:after="120"/>
                                    <w:rPr>
                                      <w:rFonts w:cs="Segoe UI"/>
                                      <w:b/>
                                      <w:color w:val="05354E"/>
                                      <w:szCs w:val="20"/>
                                    </w:rPr>
                                  </w:pPr>
                                </w:p>
                                <w:p w14:paraId="1EC5C517" w14:textId="77777777" w:rsidR="009C60A0" w:rsidRPr="00957079" w:rsidRDefault="009C60A0" w:rsidP="009C60A0">
                                  <w:pPr>
                                    <w:spacing w:before="120" w:after="120"/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</w:p>
                                <w:p w14:paraId="2426CF7C" w14:textId="77777777" w:rsidR="009C60A0" w:rsidRPr="00377C51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Auteur –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>M. GENTEUR</w:t>
                                  </w:r>
                                </w:p>
                                <w:p w14:paraId="7FF29080" w14:textId="77777777" w:rsidR="009C60A0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Vérificateur –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S. QUIROGA </w:t>
                                  </w:r>
                                </w:p>
                                <w:p w14:paraId="179E7125" w14:textId="77777777" w:rsidR="009C60A0" w:rsidRPr="00377C51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>/ S. DATCHANAMOURTHY</w:t>
                                  </w:r>
                                </w:p>
                                <w:p w14:paraId="3467489F" w14:textId="7C4259DE" w:rsidR="009C60A0" w:rsidRPr="00377C51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Date d’édition du rapport –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fldChar w:fldCharType="begin"/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instrText xml:space="preserve"> TIME \@ "dd/MM/yyyy" </w:instrTex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fldChar w:fldCharType="separate"/>
                                  </w:r>
                                  <w:r w:rsidR="00363341">
                                    <w:rPr>
                                      <w:rFonts w:cs="Segoe UI"/>
                                      <w:noProof/>
                                      <w:color w:val="05354E"/>
                                      <w:sz w:val="16"/>
                                      <w:szCs w:val="20"/>
                                    </w:rPr>
                                    <w:t>31/07/2025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fldChar w:fldCharType="end"/>
                                  </w:r>
                                </w:p>
                                <w:p w14:paraId="7959CDBB" w14:textId="77777777" w:rsidR="009C60A0" w:rsidRPr="00377C51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Indice –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>A</w:t>
                                  </w:r>
                                </w:p>
                                <w:p w14:paraId="05367433" w14:textId="77777777" w:rsidR="009C60A0" w:rsidRPr="00957079" w:rsidRDefault="009C60A0" w:rsidP="009C60A0">
                                  <w:pPr>
                                    <w:spacing w:before="0" w:after="0" w:line="240" w:lineRule="auto"/>
                                    <w:jc w:val="right"/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</w:pPr>
                                  <w:r w:rsidRPr="00377C51">
                                    <w:rPr>
                                      <w:rFonts w:cs="Segoe UI"/>
                                      <w:b/>
                                      <w:color w:val="05354E"/>
                                      <w:sz w:val="16"/>
                                      <w:szCs w:val="20"/>
                                    </w:rPr>
                                    <w:t xml:space="preserve">Version - </w:t>
                                  </w:r>
                                  <w:r w:rsidRPr="00377C51">
                                    <w:rPr>
                                      <w:rFonts w:cs="Segoe UI"/>
                                      <w:color w:val="05354E"/>
                                      <w:sz w:val="16"/>
                                      <w:szCs w:val="20"/>
                                    </w:rPr>
                                    <w:t>V 16.00 du 16/02/2024</w:t>
                                  </w:r>
                                </w:p>
                                <w:p w14:paraId="460127A3" w14:textId="79783C4B" w:rsidR="008F370D" w:rsidRPr="00BA60C3" w:rsidRDefault="008F370D" w:rsidP="001548FF">
                                  <w:pPr>
                                    <w:spacing w:before="120" w:after="120"/>
                                    <w:ind w:left="284"/>
                                    <w:rPr>
                                      <w:rFonts w:cs="Segoe UI"/>
                                      <w:b/>
                                      <w:color w:val="05354E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w14:anchorId="1D0FB873" id="Groupe 3" o:spid="_x0000_s1026" style="position:absolute;margin-left:-56.7pt;margin-top:-56.7pt;width:595.25pt;height:842.35pt;z-index:251747328" coordsize="75596,10697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">
                    <v:shape id="Image 4" o:spid="_x0000_s1027" type="#_x0000_t75" style="position:absolute;width:75596;height:106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">
                      <v:imagedata r:id="rId12" o:title=""/>
                      <v:path arrowok="t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7" o:spid="_x0000_s1028" type="#_x0000_t202" style="position:absolute;left:40293;top:32556;width:34671;height:17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" filled="f" stroked="f">
                      <v:textbox>
                        <w:txbxContent>
                          <w:p w14:paraId="27B26A77" w14:textId="77777777" w:rsidR="00CB3B34" w:rsidRPr="009C60A0" w:rsidRDefault="00CB3B34" w:rsidP="00BA60C3">
                            <w:pPr>
                              <w:spacing w:before="120" w:after="120" w:line="192" w:lineRule="auto"/>
                              <w:ind w:right="34"/>
                              <w:jc w:val="right"/>
                              <w:rPr>
                                <w:rFonts w:cs="Segoe UI"/>
                                <w:b/>
                                <w:color w:val="FFFFFF"/>
                                <w:sz w:val="52"/>
                                <w:szCs w:val="32"/>
                              </w:rPr>
                            </w:pPr>
                            <w:r w:rsidRPr="009C60A0">
                              <w:rPr>
                                <w:rFonts w:cs="Segoe UI"/>
                                <w:b/>
                                <w:color w:val="FFFFFF"/>
                                <w:sz w:val="36"/>
                                <w:szCs w:val="32"/>
                              </w:rPr>
                              <w:t>Travaux de modernisation et de remplacement</w:t>
                            </w:r>
                            <w:r w:rsidRPr="009C60A0">
                              <w:rPr>
                                <w:rFonts w:cs="Segoe UI"/>
                                <w:b/>
                                <w:color w:val="FFFFFF"/>
                                <w:sz w:val="36"/>
                                <w:szCs w:val="32"/>
                              </w:rPr>
                              <w:br/>
                              <w:t>des appareils élévateurs du siège de la CNAM</w:t>
                            </w:r>
                          </w:p>
                          <w:p w14:paraId="02AB2A7B" w14:textId="09B3D531" w:rsidR="00CB3B34" w:rsidRPr="00FE21BA" w:rsidRDefault="00CB3B34" w:rsidP="00CB3B34">
                            <w:pPr>
                              <w:spacing w:line="240" w:lineRule="auto"/>
                              <w:ind w:right="32"/>
                              <w:jc w:val="right"/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</w:pP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Annexe</w:t>
                            </w:r>
                            <w:r w:rsidR="00363341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 1</w:t>
                            </w: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 au </w:t>
                            </w:r>
                            <w:r w:rsidR="00363341">
                              <w:rPr>
                                <w:rFonts w:cs="Segoe UI"/>
                                <w:b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R</w:t>
                            </w:r>
                            <w:r w:rsidR="00363341" w:rsidRPr="00363341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èglement</w:t>
                            </w:r>
                            <w:r w:rsidR="00363341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 de la</w:t>
                            </w: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 </w:t>
                            </w:r>
                            <w:r w:rsidRPr="00FE21BA">
                              <w:rPr>
                                <w:rFonts w:cs="Segoe UI"/>
                                <w:b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C</w:t>
                            </w:r>
                            <w:r w:rsidR="00363341" w:rsidRPr="00363341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>onsultation</w:t>
                            </w:r>
                            <w:r w:rsidRPr="00FE21BA">
                              <w:rPr>
                                <w:rFonts w:cs="Segoe UI"/>
                                <w:i/>
                                <w:color w:val="FFFFFF" w:themeColor="background1"/>
                                <w:spacing w:val="10"/>
                                <w:sz w:val="28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  <v:shape id="Text Box 104" o:spid="_x0000_s1029" type="#_x0000_t202" style="position:absolute;left:6823;top:77467;width:30150;height:28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    <v:textbox>
                        <w:txbxContent>
                          <w:p w14:paraId="3D5010A2" w14:textId="77777777" w:rsidR="009C60A0" w:rsidRPr="00502DD6" w:rsidRDefault="009C60A0" w:rsidP="009C60A0">
                            <w:pPr>
                              <w:ind w:left="142"/>
                              <w:jc w:val="left"/>
                              <w:rPr>
                                <w:color w:val="17365D" w:themeColor="text2" w:themeShade="BF"/>
                                <w:sz w:val="20"/>
                                <w:szCs w:val="20"/>
                              </w:rPr>
                            </w:pPr>
                            <w:r w:rsidRPr="00502DD6">
                              <w:rPr>
                                <w:rFonts w:cs="Segoe UI"/>
                                <w:b/>
                                <w:color w:val="05354E"/>
                                <w:sz w:val="20"/>
                                <w:szCs w:val="20"/>
                              </w:rPr>
                              <w:t>MAITRISE D’OUVRAGE</w:t>
                            </w:r>
                          </w:p>
                          <w:p w14:paraId="439AFB55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b/>
                                <w:bCs/>
                                <w:color w:val="05354E"/>
                                <w:sz w:val="20"/>
                                <w:szCs w:val="20"/>
                              </w:rPr>
                            </w:pPr>
                            <w:bookmarkStart w:id="4" w:name="BookmarkClientCoordinates"/>
                            <w:bookmarkEnd w:id="4"/>
                            <w:r w:rsidRPr="00377C51">
                              <w:rPr>
                                <w:rFonts w:cs="Segoe UI"/>
                                <w:b/>
                                <w:bCs/>
                                <w:color w:val="05354E"/>
                                <w:sz w:val="20"/>
                                <w:szCs w:val="20"/>
                              </w:rPr>
                              <w:t>CNAM PARIS</w:t>
                            </w:r>
                          </w:p>
                          <w:p w14:paraId="2BA8B59C" w14:textId="77777777" w:rsidR="009C60A0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  <w:t>50, avenue du Professeur André Lemierre</w:t>
                            </w:r>
                          </w:p>
                          <w:p w14:paraId="024BF153" w14:textId="77777777" w:rsidR="009C60A0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  <w:t>75986 PARIS CEDEX 20</w:t>
                            </w:r>
                          </w:p>
                          <w:p w14:paraId="3675B3DA" w14:textId="77777777" w:rsidR="009C60A0" w:rsidRPr="00502DD6" w:rsidRDefault="009C60A0" w:rsidP="009C60A0">
                            <w:pPr>
                              <w:spacing w:before="120"/>
                              <w:ind w:left="142"/>
                              <w:rPr>
                                <w:rFonts w:cs="Segoe UI"/>
                                <w:color w:val="05354E"/>
                                <w:sz w:val="20"/>
                                <w:szCs w:val="20"/>
                              </w:rPr>
                            </w:pPr>
                          </w:p>
                          <w:p w14:paraId="5C817C9A" w14:textId="77777777" w:rsidR="009C60A0" w:rsidRPr="00502DD6" w:rsidRDefault="009C60A0" w:rsidP="009C60A0">
                            <w:pPr>
                              <w:ind w:left="142"/>
                              <w:jc w:val="left"/>
                              <w:rPr>
                                <w:rFonts w:cs="Segoe UI"/>
                                <w:b/>
                                <w:color w:val="05354E"/>
                                <w:sz w:val="20"/>
                                <w:szCs w:val="20"/>
                              </w:rPr>
                            </w:pPr>
                            <w:r w:rsidRPr="00502DD6">
                              <w:rPr>
                                <w:rFonts w:cs="Segoe UI"/>
                                <w:b/>
                                <w:color w:val="05354E"/>
                                <w:sz w:val="20"/>
                                <w:szCs w:val="20"/>
                              </w:rPr>
                              <w:t xml:space="preserve">MAITRE D’ŒUVRE </w:t>
                            </w:r>
                          </w:p>
                          <w:p w14:paraId="6E95F895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b/>
                                <w:bCs/>
                                <w:color w:val="05354E"/>
                                <w:sz w:val="20"/>
                                <w:szCs w:val="24"/>
                              </w:rPr>
                            </w:pPr>
                            <w:bookmarkStart w:id="5" w:name="BookmarkAgencyCoordinates"/>
                            <w:bookmarkEnd w:id="5"/>
                            <w:r w:rsidRPr="00377C51">
                              <w:rPr>
                                <w:rFonts w:cs="Segoe UI"/>
                                <w:b/>
                                <w:bCs/>
                                <w:color w:val="05354E"/>
                                <w:sz w:val="20"/>
                                <w:szCs w:val="24"/>
                              </w:rPr>
                              <w:t>ACCEO Paris</w:t>
                            </w:r>
                          </w:p>
                          <w:p w14:paraId="0A6E67C4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>1–5, rue Eugène Armand Peugeot</w:t>
                            </w:r>
                          </w:p>
                          <w:p w14:paraId="488F7297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 xml:space="preserve">Le </w:t>
                            </w:r>
                            <w:proofErr w:type="spellStart"/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>Corosa</w:t>
                            </w:r>
                            <w:proofErr w:type="spellEnd"/>
                          </w:p>
                          <w:p w14:paraId="422BE106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>92500    REUIL MALMAISON</w:t>
                            </w:r>
                          </w:p>
                          <w:p w14:paraId="286478AD" w14:textId="77777777" w:rsidR="009C60A0" w:rsidRPr="00377C51" w:rsidRDefault="009C60A0" w:rsidP="009C60A0">
                            <w:pPr>
                              <w:spacing w:before="120"/>
                              <w:ind w:left="142"/>
                              <w:contextualSpacing/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20"/>
                                <w:szCs w:val="24"/>
                              </w:rPr>
                              <w:t>TEL : 01 76 74 77 75</w:t>
                            </w:r>
                          </w:p>
                          <w:p w14:paraId="55679756" w14:textId="18DEFB01" w:rsidR="00CB3B34" w:rsidRPr="00BA60C3" w:rsidRDefault="00CB3B34" w:rsidP="00BA60C3">
                            <w:pPr>
                              <w:spacing w:before="120" w:after="0"/>
                              <w:ind w:left="284"/>
                              <w:jc w:val="left"/>
                              <w:rPr>
                                <w:rFonts w:cs="Segoe UI"/>
                                <w:color w:val="05354E"/>
                                <w:sz w:val="22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shape id="Text Box 105" o:spid="_x0000_s1030" type="#_x0000_t202" style="position:absolute;left:41655;top:77603;width:31052;height:28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  <v:textbox>
                        <w:txbxContent>
                          <w:p w14:paraId="14AE0BC6" w14:textId="77777777" w:rsidR="009C60A0" w:rsidRDefault="009C60A0" w:rsidP="009C60A0">
                            <w:pPr>
                              <w:spacing w:after="120"/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</w:pPr>
                            <w:r w:rsidRPr="00BD3CA8"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  <w:t>Site </w:t>
                            </w:r>
                            <w:r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  <w:t>–</w:t>
                            </w:r>
                            <w:r w:rsidRPr="00BD3CA8"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  <w:t xml:space="preserve"> </w:t>
                            </w:r>
                            <w:bookmarkStart w:id="6" w:name="BookmarkSiteCoordinates"/>
                            <w:bookmarkEnd w:id="6"/>
                            <w:r>
                              <w:rPr>
                                <w:rFonts w:cs="Segoe UI"/>
                                <w:b/>
                                <w:color w:val="05354E"/>
                                <w:sz w:val="24"/>
                                <w:szCs w:val="20"/>
                              </w:rPr>
                              <w:t>CNAM PARIS</w:t>
                            </w:r>
                          </w:p>
                          <w:p w14:paraId="74066E96" w14:textId="77777777" w:rsidR="009C60A0" w:rsidRPr="00377C51" w:rsidRDefault="009C60A0" w:rsidP="009C60A0">
                            <w:pPr>
                              <w:spacing w:after="120"/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  <w:t xml:space="preserve">Immeuble </w:t>
                            </w:r>
                            <w:bookmarkStart w:id="7" w:name="_GoBack"/>
                            <w:bookmarkEnd w:id="7"/>
                            <w:r w:rsidRPr="00377C51"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  <w:t>FRONTALIS</w:t>
                            </w:r>
                          </w:p>
                          <w:p w14:paraId="35CD7185" w14:textId="77777777" w:rsidR="009C60A0" w:rsidRPr="00377C51" w:rsidRDefault="009C60A0" w:rsidP="009C60A0">
                            <w:pPr>
                              <w:spacing w:after="120"/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  <w:t>19 rue Edouard Vaillant</w:t>
                            </w:r>
                          </w:p>
                          <w:p w14:paraId="2588CD11" w14:textId="77777777" w:rsidR="009C60A0" w:rsidRPr="00377C51" w:rsidRDefault="009C60A0" w:rsidP="009C60A0">
                            <w:pPr>
                              <w:spacing w:after="120"/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Cs/>
                                <w:color w:val="05354E"/>
                                <w:sz w:val="24"/>
                                <w:szCs w:val="20"/>
                              </w:rPr>
                              <w:t>93170 BAGNOLET</w:t>
                            </w:r>
                          </w:p>
                          <w:p w14:paraId="0C2FBF2C" w14:textId="77777777" w:rsidR="009C60A0" w:rsidRPr="00957079" w:rsidRDefault="009C60A0" w:rsidP="009C60A0">
                            <w:pPr>
                              <w:spacing w:before="120" w:after="120"/>
                              <w:rPr>
                                <w:rFonts w:cs="Segoe UI"/>
                                <w:b/>
                                <w:color w:val="05354E"/>
                                <w:szCs w:val="20"/>
                              </w:rPr>
                            </w:pPr>
                          </w:p>
                          <w:p w14:paraId="1EC5C517" w14:textId="77777777" w:rsidR="009C60A0" w:rsidRPr="00957079" w:rsidRDefault="009C60A0" w:rsidP="009C60A0">
                            <w:pPr>
                              <w:spacing w:before="120" w:after="120"/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</w:pPr>
                          </w:p>
                          <w:p w14:paraId="2426CF7C" w14:textId="77777777" w:rsidR="009C60A0" w:rsidRPr="00377C51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Auteur –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>M. GENTEUR</w:t>
                            </w:r>
                          </w:p>
                          <w:p w14:paraId="7FF29080" w14:textId="77777777" w:rsidR="009C60A0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Vérificateur –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 xml:space="preserve">S. QUIROGA </w:t>
                            </w:r>
                          </w:p>
                          <w:p w14:paraId="179E7125" w14:textId="77777777" w:rsidR="009C60A0" w:rsidRPr="00377C51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>/ S. DATCHANAMOURTHY</w:t>
                            </w:r>
                          </w:p>
                          <w:p w14:paraId="3467489F" w14:textId="7C4259DE" w:rsidR="009C60A0" w:rsidRPr="00377C51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Date d’édition du rapport –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fldChar w:fldCharType="begin"/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instrText xml:space="preserve"> TIME \@ "dd/MM/yyyy" </w:instrTex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fldChar w:fldCharType="separate"/>
                            </w:r>
                            <w:r w:rsidR="00363341">
                              <w:rPr>
                                <w:rFonts w:cs="Segoe UI"/>
                                <w:noProof/>
                                <w:color w:val="05354E"/>
                                <w:sz w:val="16"/>
                                <w:szCs w:val="20"/>
                              </w:rPr>
                              <w:t>31/07/2025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fldChar w:fldCharType="end"/>
                            </w:r>
                          </w:p>
                          <w:p w14:paraId="7959CDBB" w14:textId="77777777" w:rsidR="009C60A0" w:rsidRPr="00377C51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Indice –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>A</w:t>
                            </w:r>
                          </w:p>
                          <w:p w14:paraId="05367433" w14:textId="77777777" w:rsidR="009C60A0" w:rsidRPr="00957079" w:rsidRDefault="009C60A0" w:rsidP="009C60A0">
                            <w:pPr>
                              <w:spacing w:before="0" w:after="0" w:line="240" w:lineRule="auto"/>
                              <w:jc w:val="right"/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</w:pPr>
                            <w:r w:rsidRPr="00377C51">
                              <w:rPr>
                                <w:rFonts w:cs="Segoe UI"/>
                                <w:b/>
                                <w:color w:val="05354E"/>
                                <w:sz w:val="16"/>
                                <w:szCs w:val="20"/>
                              </w:rPr>
                              <w:t xml:space="preserve">Version - </w:t>
                            </w:r>
                            <w:r w:rsidRPr="00377C51">
                              <w:rPr>
                                <w:rFonts w:cs="Segoe UI"/>
                                <w:color w:val="05354E"/>
                                <w:sz w:val="16"/>
                                <w:szCs w:val="20"/>
                              </w:rPr>
                              <w:t>V 16.00 du 16/02/2024</w:t>
                            </w:r>
                          </w:p>
                          <w:p w14:paraId="460127A3" w14:textId="79783C4B" w:rsidR="008F370D" w:rsidRPr="00BA60C3" w:rsidRDefault="008F370D" w:rsidP="001548FF">
                            <w:pPr>
                              <w:spacing w:before="120" w:after="120"/>
                              <w:ind w:left="284"/>
                              <w:rPr>
                                <w:rFonts w:cs="Segoe UI"/>
                                <w:b/>
                                <w:color w:val="05354E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  <w:r w:rsidR="009241F5">
            <w:rPr>
              <w:noProof/>
              <w:sz w:val="10"/>
              <w:szCs w:val="10"/>
            </w:rPr>
            <mc:AlternateContent>
              <mc:Choice Requires="wps">
                <w:drawing>
                  <wp:anchor distT="0" distB="0" distL="114300" distR="114300" simplePos="0" relativeHeight="251752448" behindDoc="0" locked="0" layoutInCell="1" allowOverlap="1" wp14:anchorId="1F00E7DA" wp14:editId="3B06D820">
                    <wp:simplePos x="0" y="0"/>
                    <wp:positionH relativeFrom="column">
                      <wp:posOffset>664210</wp:posOffset>
                    </wp:positionH>
                    <wp:positionV relativeFrom="paragraph">
                      <wp:posOffset>4988561</wp:posOffset>
                    </wp:positionV>
                    <wp:extent cx="6197600" cy="463550"/>
                    <wp:effectExtent l="38100" t="38100" r="88900" b="88900"/>
                    <wp:wrapNone/>
                    <wp:docPr id="10" name="Rectangle 1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6197600" cy="463550"/>
                            </a:xfrm>
                            <a:prstGeom prst="rect">
                              <a:avLst/>
                            </a:prstGeom>
                            <a:solidFill>
                              <a:srgbClr val="4CBCC4"/>
                            </a:solidFill>
                            <a:ln>
                              <a:noFill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7E80F6C" w14:textId="69542BEB" w:rsidR="0010630A" w:rsidRPr="009241F5" w:rsidRDefault="00CB3B34" w:rsidP="009241F5">
                                <w:pPr>
                                  <w:spacing w:line="240" w:lineRule="auto"/>
                                  <w:ind w:left="1560" w:right="397" w:hanging="1276"/>
                                  <w:jc w:val="left"/>
                                  <w:rPr>
                                    <w:rFonts w:cs="Segoe UI"/>
                                    <w:color w:val="FFFFFF" w:themeColor="background1"/>
                                    <w:spacing w:val="10"/>
                                    <w:sz w:val="22"/>
                                    <w:szCs w:val="36"/>
                                  </w:rPr>
                                </w:pPr>
                                <w:r>
                                  <w:rPr>
                                    <w:rFonts w:cs="Segoe UI"/>
                                    <w:b/>
                                    <w:color w:val="FFFFFF" w:themeColor="background1"/>
                                    <w:spacing w:val="10"/>
                                    <w:sz w:val="24"/>
                                    <w:szCs w:val="36"/>
                                  </w:rPr>
                                  <w:t xml:space="preserve">Annexe </w:t>
                                </w:r>
                                <w:r w:rsidR="002F6BF6">
                                  <w:rPr>
                                    <w:rFonts w:cs="Segoe UI"/>
                                    <w:b/>
                                    <w:color w:val="FFFFFF" w:themeColor="background1"/>
                                    <w:spacing w:val="10"/>
                                    <w:sz w:val="24"/>
                                    <w:szCs w:val="36"/>
                                  </w:rPr>
                                  <w:t>3</w:t>
                                </w:r>
                                <w:r>
                                  <w:rPr>
                                    <w:rFonts w:cs="Segoe UI"/>
                                    <w:color w:val="FFFFFF" w:themeColor="background1"/>
                                    <w:spacing w:val="10"/>
                                    <w:sz w:val="24"/>
                                    <w:szCs w:val="36"/>
                                  </w:rPr>
                                  <w:t xml:space="preserve"> : </w:t>
                                </w:r>
                                <w:r w:rsidR="002F6BF6">
                                  <w:rPr>
                                    <w:rFonts w:cs="Segoe UI"/>
                                    <w:color w:val="FFFFFF" w:themeColor="background1"/>
                                    <w:spacing w:val="10"/>
                                    <w:sz w:val="22"/>
                                    <w:szCs w:val="36"/>
                                  </w:rPr>
                                  <w:t>Fiche de visite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rect w14:anchorId="1F00E7DA" id="Rectangle 10" o:spid="_x0000_s1031" style="position:absolute;margin-left:52.3pt;margin-top:392.8pt;width:488pt;height:36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" fillcolor="#4cbcc4" stroked="f" strokeweight="2pt">
                    <v:shadow on="t" color="black" opacity="26214f" origin="-.5,-.5" offset=".74836mm,.74836mm"/>
                    <v:textbox inset="0,0,0,0">
                      <w:txbxContent>
                        <w:p w14:paraId="37E80F6C" w14:textId="69542BEB" w:rsidR="0010630A" w:rsidRPr="009241F5" w:rsidRDefault="00CB3B34" w:rsidP="009241F5">
                          <w:pPr>
                            <w:spacing w:line="240" w:lineRule="auto"/>
                            <w:ind w:left="1560" w:right="397" w:hanging="1276"/>
                            <w:jc w:val="left"/>
                            <w:rPr>
                              <w:rFonts w:cs="Segoe UI"/>
                              <w:color w:val="FFFFFF" w:themeColor="background1"/>
                              <w:spacing w:val="10"/>
                              <w:sz w:val="22"/>
                              <w:szCs w:val="36"/>
                            </w:rPr>
                          </w:pPr>
                          <w:r>
                            <w:rPr>
                              <w:rFonts w:cs="Segoe UI"/>
                              <w:b/>
                              <w:color w:val="FFFFFF" w:themeColor="background1"/>
                              <w:spacing w:val="10"/>
                              <w:sz w:val="24"/>
                              <w:szCs w:val="36"/>
                            </w:rPr>
                            <w:t xml:space="preserve">Annexe </w:t>
                          </w:r>
                          <w:r w:rsidR="002F6BF6">
                            <w:rPr>
                              <w:rFonts w:cs="Segoe UI"/>
                              <w:b/>
                              <w:color w:val="FFFFFF" w:themeColor="background1"/>
                              <w:spacing w:val="10"/>
                              <w:sz w:val="24"/>
                              <w:szCs w:val="36"/>
                            </w:rPr>
                            <w:t>3</w:t>
                          </w:r>
                          <w:r>
                            <w:rPr>
                              <w:rFonts w:cs="Segoe UI"/>
                              <w:color w:val="FFFFFF" w:themeColor="background1"/>
                              <w:spacing w:val="10"/>
                              <w:sz w:val="24"/>
                              <w:szCs w:val="36"/>
                            </w:rPr>
                            <w:t xml:space="preserve"> : </w:t>
                          </w:r>
                          <w:r w:rsidR="002F6BF6">
                            <w:rPr>
                              <w:rFonts w:cs="Segoe UI"/>
                              <w:color w:val="FFFFFF" w:themeColor="background1"/>
                              <w:spacing w:val="10"/>
                              <w:sz w:val="22"/>
                              <w:szCs w:val="36"/>
                            </w:rPr>
                            <w:t>Fiche de visite</w:t>
                          </w:r>
                        </w:p>
                      </w:txbxContent>
                    </v:textbox>
                  </v:rect>
                </w:pict>
              </mc:Fallback>
            </mc:AlternateContent>
          </w:r>
        </w:p>
      </w:sdtContent>
    </w:sdt>
    <w:p w14:paraId="5BCE8959" w14:textId="77777777" w:rsidR="00FE21BA" w:rsidRPr="00FE21BA" w:rsidRDefault="00FE21BA" w:rsidP="00FE21BA">
      <w:pPr>
        <w:spacing w:after="160" w:line="259" w:lineRule="auto"/>
        <w:rPr>
          <w:rFonts w:cs="Segoe UI"/>
          <w:b/>
          <w:bCs/>
          <w:caps/>
          <w:szCs w:val="24"/>
        </w:rPr>
      </w:pPr>
      <w:bookmarkStart w:id="8" w:name="_Hlk497481267"/>
    </w:p>
    <w:p w14:paraId="1D78067B" w14:textId="77777777" w:rsidR="00FE21BA" w:rsidRPr="00FE21BA" w:rsidRDefault="00FE21BA" w:rsidP="00FE21BA">
      <w:pPr>
        <w:rPr>
          <w:rFonts w:cs="Segoe UI"/>
          <w:b/>
          <w:bCs/>
          <w:caps/>
          <w:szCs w:val="24"/>
        </w:rPr>
      </w:pPr>
    </w:p>
    <w:p w14:paraId="209D6CC9" w14:textId="77777777" w:rsidR="00FE21BA" w:rsidRPr="00FE21BA" w:rsidRDefault="00FE21BA" w:rsidP="00FE21BA">
      <w:pPr>
        <w:rPr>
          <w:rFonts w:cs="Segoe UI"/>
          <w:b/>
          <w:bCs/>
          <w:caps/>
          <w:szCs w:val="24"/>
        </w:rPr>
      </w:pPr>
    </w:p>
    <w:p w14:paraId="5263152A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E2FC44D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498A81DC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61A49E20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03531D3A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2694E741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9787066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5C7CC3FB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977669A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7"/>
        <w:rPr>
          <w:rFonts w:cs="Segoe UI"/>
          <w:b/>
          <w:bCs/>
          <w:caps/>
          <w:szCs w:val="24"/>
        </w:rPr>
      </w:pPr>
    </w:p>
    <w:p w14:paraId="34A7E36F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color w:val="05354E"/>
          <w:szCs w:val="20"/>
        </w:rPr>
      </w:pPr>
    </w:p>
    <w:p w14:paraId="27CCE9B9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color w:val="05354E"/>
          <w:szCs w:val="20"/>
        </w:rPr>
      </w:pPr>
    </w:p>
    <w:p w14:paraId="7B2F3439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color w:val="05354E"/>
          <w:szCs w:val="20"/>
        </w:rPr>
      </w:pPr>
    </w:p>
    <w:p w14:paraId="5CF35CA0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7F3551F1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B95995D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752966B7" w14:textId="77777777" w:rsidR="00FE21BA" w:rsidRPr="00FE21BA" w:rsidRDefault="00A64CDF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  <w:r w:rsidRPr="00E03384">
        <w:rPr>
          <w:rFonts w:cs="Segoe UI"/>
          <w:b/>
          <w:noProof/>
          <w:color w:val="FFFFFF"/>
        </w:rPr>
        <w:drawing>
          <wp:anchor distT="0" distB="0" distL="114300" distR="114300" simplePos="0" relativeHeight="251757568" behindDoc="1" locked="0" layoutInCell="1" allowOverlap="1" wp14:anchorId="126016F4" wp14:editId="0B5D3BAD">
            <wp:simplePos x="0" y="0"/>
            <wp:positionH relativeFrom="page">
              <wp:posOffset>-19050</wp:posOffset>
            </wp:positionH>
            <wp:positionV relativeFrom="page">
              <wp:posOffset>5371465</wp:posOffset>
            </wp:positionV>
            <wp:extent cx="2047875" cy="2322195"/>
            <wp:effectExtent l="0" t="0" r="9525" b="1905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047875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5663D4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1D40A4D8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5400AA5D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8949EF5" w14:textId="77777777" w:rsidR="00FE21BA" w:rsidRPr="00FE21BA" w:rsidRDefault="00FE21BA" w:rsidP="00FE21BA">
      <w:pPr>
        <w:tabs>
          <w:tab w:val="right" w:leader="dot" w:pos="9072"/>
        </w:tabs>
        <w:spacing w:before="120" w:after="120"/>
        <w:ind w:right="-143"/>
        <w:rPr>
          <w:rFonts w:cs="Segoe UI"/>
          <w:b/>
          <w:bCs/>
          <w:caps/>
          <w:szCs w:val="24"/>
        </w:rPr>
      </w:pPr>
    </w:p>
    <w:p w14:paraId="38A2E96E" w14:textId="77777777" w:rsidR="00FE21BA" w:rsidRPr="00FE21BA" w:rsidRDefault="00FE21BA" w:rsidP="00FE21BA">
      <w:pPr>
        <w:spacing w:after="80" w:line="240" w:lineRule="auto"/>
        <w:rPr>
          <w:rFonts w:cs="Segoe UI"/>
          <w:b/>
          <w:color w:val="FFFFFF"/>
          <w:sz w:val="32"/>
        </w:rPr>
      </w:pPr>
      <w:r w:rsidRPr="00FE21BA">
        <w:rPr>
          <w:rFonts w:cs="Segoe UI"/>
          <w:b/>
          <w:color w:val="FFFFFF"/>
          <w:sz w:val="32"/>
        </w:rPr>
        <w:t>Contact</w:t>
      </w:r>
    </w:p>
    <w:p w14:paraId="5CE2054A" w14:textId="77777777" w:rsidR="00FE21BA" w:rsidRPr="00FE21BA" w:rsidRDefault="00FE21BA" w:rsidP="00FE21BA">
      <w:pPr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spacing w:before="240"/>
        <w:rPr>
          <w:rFonts w:cs="Segoe UI"/>
          <w:b/>
          <w:color w:val="05354E"/>
          <w:szCs w:val="18"/>
        </w:rPr>
      </w:pPr>
      <w:bookmarkStart w:id="9" w:name="_Hlk498359083"/>
      <w:r w:rsidRPr="00FE21BA">
        <w:rPr>
          <w:rFonts w:cs="Segoe UI"/>
          <w:b/>
          <w:color w:val="05354E"/>
          <w:szCs w:val="18"/>
        </w:rPr>
        <w:t>ACCEO Ascenseur</w:t>
      </w:r>
    </w:p>
    <w:p w14:paraId="65F1CA09" w14:textId="77777777" w:rsidR="00FE21BA" w:rsidRPr="00FE21BA" w:rsidRDefault="00FE21BA" w:rsidP="00FE21BA">
      <w:pPr>
        <w:rPr>
          <w:rFonts w:cs="Segoe UI"/>
          <w:color w:val="05354E"/>
          <w:sz w:val="20"/>
          <w:szCs w:val="20"/>
        </w:rPr>
      </w:pPr>
      <w:r w:rsidRPr="00FE21BA">
        <w:rPr>
          <w:rFonts w:cs="Segoe UI"/>
          <w:color w:val="05354E"/>
          <w:sz w:val="20"/>
          <w:szCs w:val="20"/>
        </w:rPr>
        <w:t xml:space="preserve">Le Grand Bosquet A - Chemin de Font Sereine - 13420 Gémenos </w:t>
      </w:r>
    </w:p>
    <w:p w14:paraId="07E0B987" w14:textId="77777777" w:rsidR="00FE21BA" w:rsidRPr="00FE21BA" w:rsidRDefault="00FE21BA" w:rsidP="00FE21BA">
      <w:pPr>
        <w:rPr>
          <w:rFonts w:cs="Segoe UI"/>
          <w:color w:val="05354E"/>
          <w:sz w:val="20"/>
          <w:szCs w:val="20"/>
        </w:rPr>
      </w:pPr>
      <w:r w:rsidRPr="00FE21BA">
        <w:rPr>
          <w:rFonts w:cs="Segoe UI"/>
          <w:color w:val="05354E"/>
          <w:sz w:val="20"/>
          <w:szCs w:val="20"/>
        </w:rPr>
        <w:t xml:space="preserve">contact@acceo.eu - Tél. : 04 89 12 08 30 - Fax : 04 42 62 72 87 </w:t>
      </w:r>
    </w:p>
    <w:bookmarkEnd w:id="9"/>
    <w:p w14:paraId="533A25FE" w14:textId="77777777" w:rsidR="00FE21BA" w:rsidRPr="00FE21BA" w:rsidRDefault="00FE21BA" w:rsidP="00FE21BA">
      <w:pPr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spacing w:line="240" w:lineRule="auto"/>
        <w:rPr>
          <w:rFonts w:cs="Segoe UI"/>
          <w:color w:val="002060"/>
          <w:sz w:val="10"/>
          <w:szCs w:val="8"/>
        </w:rPr>
      </w:pPr>
    </w:p>
    <w:bookmarkEnd w:id="8"/>
    <w:p w14:paraId="78D052B8" w14:textId="77777777" w:rsidR="00FE21BA" w:rsidRPr="00FE21BA" w:rsidRDefault="00FE21BA" w:rsidP="00FE21BA">
      <w:pPr>
        <w:spacing w:after="40" w:line="240" w:lineRule="auto"/>
        <w:rPr>
          <w:rFonts w:cs="Segoe UI"/>
          <w:szCs w:val="16"/>
        </w:rPr>
      </w:pPr>
      <w:r w:rsidRPr="00FE21BA">
        <w:rPr>
          <w:rFonts w:cs="Segoe UI"/>
          <w:szCs w:val="16"/>
        </w:rPr>
        <w:t xml:space="preserve">Rejoignez-nous sur </w:t>
      </w:r>
      <w:hyperlink r:id="rId14" w:history="1">
        <w:r w:rsidRPr="00FE21BA">
          <w:rPr>
            <w:rStyle w:val="Lienhypertexte"/>
            <w:rFonts w:eastAsiaTheme="majorEastAsia" w:cs="Segoe UI"/>
            <w:color w:val="4CBCC4"/>
            <w:szCs w:val="16"/>
          </w:rPr>
          <w:t>www.acceo.eu</w:t>
        </w:r>
      </w:hyperlink>
      <w:r w:rsidRPr="00FE21BA">
        <w:rPr>
          <w:rFonts w:cs="Segoe UI"/>
          <w:color w:val="4CBCC4"/>
          <w:szCs w:val="16"/>
        </w:rPr>
        <w:t xml:space="preserve">, </w:t>
      </w:r>
      <w:r w:rsidRPr="00FE21BA">
        <w:rPr>
          <w:rFonts w:cs="Segoe UI"/>
          <w:szCs w:val="16"/>
        </w:rPr>
        <w:t>créez votre espace membre et accédez à tous nos contenus pédagogiques</w:t>
      </w:r>
    </w:p>
    <w:p w14:paraId="6B0247B0" w14:textId="77777777" w:rsidR="003A1446" w:rsidRPr="00FE21BA" w:rsidRDefault="003A1446" w:rsidP="008F370D">
      <w:pPr>
        <w:rPr>
          <w:szCs w:val="20"/>
        </w:rPr>
        <w:sectPr w:rsidR="003A1446" w:rsidRPr="00FE21BA" w:rsidSect="00FE21BA">
          <w:pgSz w:w="11906" w:h="16838" w:code="9"/>
          <w:pgMar w:top="1134" w:right="1134" w:bottom="1134" w:left="1134" w:header="397" w:footer="113" w:gutter="0"/>
          <w:cols w:space="708"/>
          <w:titlePg/>
          <w:docGrid w:linePitch="360"/>
        </w:sectPr>
      </w:pPr>
    </w:p>
    <w:p w14:paraId="3DFF878C" w14:textId="18731100" w:rsidR="00C64A98" w:rsidRPr="00C64A98" w:rsidRDefault="001772C7" w:rsidP="00C64A98">
      <w:pPr>
        <w:pStyle w:val="Titre"/>
        <w:rPr>
          <w:rFonts w:cs="Segoe UI"/>
        </w:rPr>
      </w:pPr>
      <w:r w:rsidRPr="00E03384">
        <w:rPr>
          <w:rFonts w:cs="Segoe UI"/>
          <w:b w:val="0"/>
          <w:noProof/>
          <w:color w:val="FFFFFF"/>
        </w:rPr>
        <w:drawing>
          <wp:anchor distT="0" distB="0" distL="114300" distR="114300" simplePos="0" relativeHeight="251760640" behindDoc="1" locked="0" layoutInCell="1" allowOverlap="1" wp14:anchorId="12C72132" wp14:editId="7C5145FA">
            <wp:simplePos x="0" y="0"/>
            <wp:positionH relativeFrom="page">
              <wp:posOffset>700643</wp:posOffset>
            </wp:positionH>
            <wp:positionV relativeFrom="page">
              <wp:posOffset>1128156</wp:posOffset>
            </wp:positionV>
            <wp:extent cx="2161309" cy="1389380"/>
            <wp:effectExtent l="0" t="0" r="0" b="127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3256" b="52502"/>
                    <a:stretch/>
                  </pic:blipFill>
                  <pic:spPr bwMode="auto">
                    <a:xfrm rot="10800000">
                      <a:off x="0" y="0"/>
                      <a:ext cx="2210345" cy="1420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4A98">
        <w:rPr>
          <w:rFonts w:cs="Segoe UI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54F682F7" wp14:editId="100B189F">
                <wp:simplePos x="0" y="0"/>
                <wp:positionH relativeFrom="column">
                  <wp:posOffset>-24765</wp:posOffset>
                </wp:positionH>
                <wp:positionV relativeFrom="paragraph">
                  <wp:posOffset>413385</wp:posOffset>
                </wp:positionV>
                <wp:extent cx="6134100" cy="8534400"/>
                <wp:effectExtent l="0" t="0" r="19050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100" cy="85344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id="Rectangle 5" style="position:absolute;margin-left:-1.95pt;margin-top:32.55pt;width:483pt;height:672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#272727 [2749]" strokeweight="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" w14:anchorId="4359DC2C"/>
            </w:pict>
          </mc:Fallback>
        </mc:AlternateContent>
      </w:r>
    </w:p>
    <w:p w14:paraId="0EFFD955" w14:textId="77777777" w:rsidR="001772C7" w:rsidRPr="001772C7" w:rsidRDefault="001772C7" w:rsidP="001772C7">
      <w:pPr>
        <w:tabs>
          <w:tab w:val="left" w:pos="2625"/>
        </w:tabs>
        <w:spacing w:before="240"/>
        <w:ind w:left="284"/>
        <w:jc w:val="left"/>
        <w:rPr>
          <w:b/>
          <w:color w:val="4CBCC4"/>
          <w:sz w:val="2"/>
          <w:szCs w:val="2"/>
        </w:rPr>
      </w:pPr>
      <w:r>
        <w:rPr>
          <w:b/>
          <w:color w:val="4CBCC4"/>
          <w:sz w:val="2"/>
          <w:szCs w:val="2"/>
        </w:rPr>
        <w:tab/>
      </w:r>
    </w:p>
    <w:p w14:paraId="084152B2" w14:textId="77777777" w:rsidR="00C64A98" w:rsidRPr="00C64A98" w:rsidRDefault="004D17D1" w:rsidP="001772C7">
      <w:pPr>
        <w:spacing w:before="240"/>
        <w:ind w:left="284"/>
        <w:jc w:val="left"/>
        <w:rPr>
          <w:b/>
          <w:color w:val="4CBCC4"/>
          <w:sz w:val="48"/>
          <w:szCs w:val="72"/>
        </w:rPr>
      </w:pPr>
      <w:r>
        <w:rPr>
          <w:noProof/>
          <w:color w:val="000000"/>
          <w:szCs w:val="20"/>
        </w:rPr>
        <w:drawing>
          <wp:anchor distT="0" distB="0" distL="114300" distR="114300" simplePos="0" relativeHeight="251761664" behindDoc="0" locked="0" layoutInCell="1" allowOverlap="1" wp14:anchorId="14BC4BE7" wp14:editId="16B8A2FB">
            <wp:simplePos x="0" y="0"/>
            <wp:positionH relativeFrom="column">
              <wp:posOffset>4763457</wp:posOffset>
            </wp:positionH>
            <wp:positionV relativeFrom="paragraph">
              <wp:posOffset>175895</wp:posOffset>
            </wp:positionV>
            <wp:extent cx="1094347" cy="303279"/>
            <wp:effectExtent l="0" t="0" r="0" b="1905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cceo_ascenseur_color_horizontal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4347" cy="303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4A98" w:rsidRPr="001772C7">
        <w:rPr>
          <w:b/>
          <w:color w:val="FFFFFF" w:themeColor="background1"/>
          <w:sz w:val="48"/>
          <w:szCs w:val="72"/>
        </w:rPr>
        <w:t>FICHE</w:t>
      </w:r>
      <w:r w:rsidR="00C64A98" w:rsidRPr="00C64A98">
        <w:rPr>
          <w:b/>
          <w:color w:val="4CBCC4"/>
          <w:sz w:val="48"/>
          <w:szCs w:val="72"/>
        </w:rPr>
        <w:t xml:space="preserve"> DE VISITE</w:t>
      </w:r>
    </w:p>
    <w:p w14:paraId="4D0E2EB6" w14:textId="62810B8C" w:rsidR="00C64A98" w:rsidRDefault="0020745E" w:rsidP="0020745E">
      <w:pPr>
        <w:spacing w:before="120"/>
        <w:ind w:left="284" w:right="-57"/>
        <w:jc w:val="left"/>
        <w:rPr>
          <w:b/>
          <w:color w:val="215868" w:themeColor="accent5" w:themeShade="80"/>
          <w:sz w:val="32"/>
          <w:szCs w:val="44"/>
          <w14:textOutline w14:w="9525" w14:cap="flat" w14:cmpd="sng" w14:algn="ctr">
            <w14:noFill/>
            <w14:prstDash w14:val="solid"/>
            <w14:round/>
          </w14:textOutline>
        </w:rPr>
      </w:pPr>
      <w:r w:rsidRPr="0020745E">
        <w:rPr>
          <w:b/>
          <w:color w:val="215868" w:themeColor="accent5" w:themeShade="80"/>
          <w:sz w:val="32"/>
          <w:szCs w:val="44"/>
          <w14:textOutline w14:w="9525" w14:cap="flat" w14:cmpd="sng" w14:algn="ctr">
            <w14:noFill/>
            <w14:prstDash w14:val="solid"/>
            <w14:round/>
          </w14:textOutline>
        </w:rPr>
        <w:t>Travaux de modernisation et de remplacement des appareils élévateurs du siège de la CNAM</w:t>
      </w:r>
    </w:p>
    <w:p w14:paraId="0BA4EFF3" w14:textId="4FD8E98C" w:rsidR="00452684" w:rsidRPr="00452684" w:rsidRDefault="00452684" w:rsidP="0020745E">
      <w:pPr>
        <w:spacing w:before="120"/>
        <w:ind w:left="284" w:right="-57"/>
        <w:jc w:val="left"/>
        <w:rPr>
          <w:rFonts w:cs="Calibri"/>
          <w:i/>
          <w:iCs/>
          <w:smallCaps/>
        </w:rPr>
      </w:pPr>
      <w:r w:rsidRPr="00452684">
        <w:rPr>
          <w:rFonts w:cs="Calibri"/>
          <w:b/>
          <w:bCs/>
          <w:i/>
          <w:iCs/>
          <w:smallCaps/>
          <w:u w:val="single"/>
        </w:rPr>
        <w:t>Nota</w:t>
      </w:r>
      <w:r w:rsidRPr="00452684">
        <w:rPr>
          <w:rFonts w:cs="Calibri"/>
          <w:i/>
          <w:iCs/>
          <w:smallCaps/>
        </w:rPr>
        <w:t> : Les 3 dates et les modalités de visite sont détaillées au Règlement de Consultation.</w:t>
      </w:r>
    </w:p>
    <w:p w14:paraId="3422D0DD" w14:textId="77777777" w:rsidR="00C64A98" w:rsidRPr="00C64A98" w:rsidRDefault="00C64A98" w:rsidP="001772C7">
      <w:pPr>
        <w:pStyle w:val="Paragraphedeliste"/>
        <w:numPr>
          <w:ilvl w:val="0"/>
          <w:numId w:val="43"/>
        </w:numPr>
        <w:spacing w:before="240" w:after="120"/>
        <w:ind w:left="641" w:hanging="357"/>
        <w:rPr>
          <w:b/>
          <w:sz w:val="24"/>
          <w:szCs w:val="28"/>
        </w:rPr>
      </w:pPr>
      <w:r w:rsidRPr="00C64A98">
        <w:rPr>
          <w:b/>
          <w:sz w:val="24"/>
          <w:szCs w:val="28"/>
        </w:rPr>
        <w:t>Site</w:t>
      </w:r>
    </w:p>
    <w:p w14:paraId="36B37279" w14:textId="77777777" w:rsidR="00C64A98" w:rsidRPr="00C64A98" w:rsidRDefault="00C64A98" w:rsidP="00C64A98">
      <w:pPr>
        <w:ind w:left="284"/>
        <w:jc w:val="left"/>
        <w:rPr>
          <w:rFonts w:cs="Calibri"/>
          <w:smallCaps/>
        </w:rPr>
      </w:pPr>
      <w:r>
        <w:rPr>
          <w:rFonts w:cs="Calibri"/>
          <w:smallCaps/>
        </w:rPr>
        <w:t>CNAM PARIS</w:t>
      </w:r>
      <w:r>
        <w:rPr>
          <w:rFonts w:cs="Calibri"/>
          <w:smallCaps/>
        </w:rPr>
        <w:br/>
        <w:t>Immeuble FRONTALIS</w:t>
      </w:r>
      <w:r>
        <w:rPr>
          <w:rFonts w:cs="Calibri"/>
          <w:smallCaps/>
        </w:rPr>
        <w:br/>
        <w:t>19 rue Edouard Vaillant</w:t>
      </w:r>
      <w:r>
        <w:rPr>
          <w:rFonts w:cs="Calibri"/>
          <w:smallCaps/>
        </w:rPr>
        <w:br/>
        <w:t>93170 BAGNOLET</w:t>
      </w:r>
    </w:p>
    <w:p w14:paraId="1D3B4AAD" w14:textId="77777777" w:rsidR="00C64A98" w:rsidRPr="00C64A98" w:rsidRDefault="00C64A98" w:rsidP="001772C7">
      <w:pPr>
        <w:pStyle w:val="Paragraphedeliste"/>
        <w:numPr>
          <w:ilvl w:val="0"/>
          <w:numId w:val="43"/>
        </w:numPr>
        <w:spacing w:before="240" w:after="120"/>
        <w:ind w:left="641" w:hanging="357"/>
        <w:rPr>
          <w:b/>
          <w:sz w:val="24"/>
          <w:szCs w:val="28"/>
        </w:rPr>
      </w:pPr>
      <w:r w:rsidRPr="00C64A98">
        <w:rPr>
          <w:b/>
          <w:sz w:val="24"/>
          <w:szCs w:val="28"/>
        </w:rPr>
        <w:t>Maitrise d’ouvrage</w:t>
      </w:r>
    </w:p>
    <w:p w14:paraId="06AC839A" w14:textId="77777777" w:rsidR="00C64A98" w:rsidRDefault="00C64A98" w:rsidP="00C64A98">
      <w:pPr>
        <w:ind w:left="284"/>
        <w:jc w:val="left"/>
        <w:rPr>
          <w:rFonts w:cs="Calibri"/>
          <w:smallCaps/>
        </w:rPr>
      </w:pPr>
      <w:r>
        <w:rPr>
          <w:rFonts w:cs="Calibri"/>
          <w:smallCaps/>
        </w:rPr>
        <w:t>CNAM PARIS</w:t>
      </w:r>
      <w:r>
        <w:rPr>
          <w:rFonts w:cs="Calibri"/>
          <w:smallCaps/>
        </w:rPr>
        <w:br/>
        <w:t>50, avenue du Professeur André Lemierre</w:t>
      </w:r>
      <w:r>
        <w:rPr>
          <w:rFonts w:cs="Calibri"/>
          <w:smallCaps/>
        </w:rPr>
        <w:br/>
        <w:t>75986 PARIS CEDEX 20</w:t>
      </w:r>
    </w:p>
    <w:p w14:paraId="234159A1" w14:textId="77777777" w:rsidR="00C64A98" w:rsidRPr="00C64A98" w:rsidRDefault="00C64A98" w:rsidP="00C64A98">
      <w:pPr>
        <w:ind w:left="284"/>
        <w:jc w:val="left"/>
        <w:rPr>
          <w:rFonts w:cs="Calibri"/>
          <w:smallCaps/>
        </w:rPr>
      </w:pPr>
    </w:p>
    <w:p w14:paraId="1D182F2F" w14:textId="77777777" w:rsidR="00C64A98" w:rsidRPr="00AB2D25" w:rsidRDefault="00C64A98" w:rsidP="00C64A98">
      <w:pPr>
        <w:spacing w:before="120" w:after="200"/>
        <w:ind w:left="284"/>
        <w:rPr>
          <w:color w:val="000000"/>
          <w:szCs w:val="20"/>
        </w:rPr>
      </w:pPr>
      <w:r w:rsidRPr="00AB2D25">
        <w:rPr>
          <w:color w:val="000000"/>
          <w:szCs w:val="20"/>
        </w:rPr>
        <w:t>Date de la Visite : __________________</w:t>
      </w:r>
    </w:p>
    <w:p w14:paraId="43D6F2AB" w14:textId="77777777" w:rsidR="00C64A98" w:rsidRPr="00AB2D25" w:rsidRDefault="00C64A98" w:rsidP="00C64A98">
      <w:pPr>
        <w:spacing w:before="120" w:after="200"/>
        <w:ind w:left="284"/>
        <w:rPr>
          <w:color w:val="000000"/>
          <w:szCs w:val="20"/>
        </w:rPr>
      </w:pPr>
      <w:r w:rsidRPr="00AB2D25">
        <w:rPr>
          <w:color w:val="000000"/>
          <w:szCs w:val="20"/>
        </w:rPr>
        <w:t>Entreprise : _______________________</w:t>
      </w:r>
    </w:p>
    <w:p w14:paraId="282866BC" w14:textId="77777777" w:rsidR="00C64A98" w:rsidRPr="00AB2D25" w:rsidRDefault="00C64A98" w:rsidP="00C64A98">
      <w:pPr>
        <w:spacing w:before="120" w:after="200"/>
        <w:ind w:left="284"/>
        <w:rPr>
          <w:color w:val="000000"/>
          <w:szCs w:val="20"/>
        </w:rPr>
      </w:pPr>
      <w:r w:rsidRPr="00AB2D25">
        <w:rPr>
          <w:color w:val="000000"/>
          <w:szCs w:val="20"/>
        </w:rPr>
        <w:t>Nom du représentant de l’Entreprise : _________________________________</w:t>
      </w:r>
    </w:p>
    <w:p w14:paraId="020EF4FB" w14:textId="153DEB2E" w:rsidR="00C64A98" w:rsidRDefault="00C64A98" w:rsidP="004558CA">
      <w:pPr>
        <w:rPr>
          <w:color w:val="000000"/>
          <w:szCs w:val="20"/>
        </w:rPr>
      </w:pPr>
    </w:p>
    <w:p w14:paraId="03740F2B" w14:textId="77777777" w:rsidR="004558CA" w:rsidRPr="00AB2D25" w:rsidRDefault="004558CA" w:rsidP="004558CA">
      <w:pPr>
        <w:rPr>
          <w:color w:val="000000"/>
          <w:szCs w:val="20"/>
        </w:rPr>
      </w:pPr>
    </w:p>
    <w:p w14:paraId="12D8F6E9" w14:textId="77777777" w:rsidR="00C64A98" w:rsidRPr="00AB2D25" w:rsidRDefault="00C64A98" w:rsidP="00C64A98">
      <w:pPr>
        <w:ind w:left="284"/>
        <w:rPr>
          <w:color w:val="000000"/>
          <w:szCs w:val="20"/>
        </w:rPr>
      </w:pPr>
    </w:p>
    <w:p w14:paraId="28850531" w14:textId="77777777" w:rsidR="00C64A98" w:rsidRPr="00AB2D25" w:rsidRDefault="00C64A98" w:rsidP="00C64A98">
      <w:pPr>
        <w:spacing w:before="120" w:after="200"/>
        <w:ind w:left="284"/>
        <w:rPr>
          <w:color w:val="000000"/>
          <w:szCs w:val="20"/>
        </w:rPr>
      </w:pPr>
      <w:r w:rsidRPr="00AB2D25">
        <w:rPr>
          <w:color w:val="000000"/>
          <w:szCs w:val="20"/>
        </w:rPr>
        <w:t>Nom du représentant du Maître d’Ouvrage : _____________________________</w:t>
      </w:r>
    </w:p>
    <w:p w14:paraId="1224EA4B" w14:textId="77777777" w:rsidR="00C64A98" w:rsidRDefault="00C64A98" w:rsidP="00C64A98">
      <w:pPr>
        <w:ind w:left="284"/>
        <w:rPr>
          <w:color w:val="000000"/>
          <w:szCs w:val="20"/>
        </w:rPr>
      </w:pPr>
      <w:r w:rsidRPr="00AB2D25">
        <w:rPr>
          <w:color w:val="000000"/>
          <w:szCs w:val="20"/>
        </w:rPr>
        <w:t>Signature d’approbation du représentant du Maître d’Ouvrage :</w:t>
      </w:r>
    </w:p>
    <w:p w14:paraId="5D34E63D" w14:textId="77777777" w:rsidR="001772C7" w:rsidRDefault="00BA60C3" w:rsidP="00452684">
      <w:r>
        <w:rPr>
          <w:rFonts w:cs="Segoe UI"/>
          <w:b/>
          <w:bCs/>
          <w:caps/>
          <w:noProof/>
          <w:szCs w:val="24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4451244A" wp14:editId="734C93F2">
                <wp:simplePos x="0" y="0"/>
                <wp:positionH relativeFrom="column">
                  <wp:posOffset>-17230</wp:posOffset>
                </wp:positionH>
                <wp:positionV relativeFrom="paragraph">
                  <wp:posOffset>117968</wp:posOffset>
                </wp:positionV>
                <wp:extent cx="5953125" cy="1801504"/>
                <wp:effectExtent l="0" t="0" r="0" b="0"/>
                <wp:wrapNone/>
                <wp:docPr id="6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3125" cy="1801504"/>
                          <a:chOff x="0" y="0"/>
                          <a:chExt cx="5953125" cy="1981200"/>
                        </a:xfrm>
                      </wpg:grpSpPr>
                      <pic:pic xmlns:pic="http://schemas.openxmlformats.org/drawingml/2006/picture">
                        <pic:nvPicPr>
                          <pic:cNvPr id="16" name="Image 16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090930" cy="1237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" name="Zone de texte 1"/>
                        <wps:cNvSpPr txBox="1"/>
                        <wps:spPr>
                          <a:xfrm>
                            <a:off x="9525" y="447675"/>
                            <a:ext cx="5943600" cy="1533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52C0EC" w14:textId="77777777" w:rsidR="00BA60C3" w:rsidRPr="001772C7" w:rsidRDefault="00BA60C3" w:rsidP="00BA60C3">
                              <w:pPr>
                                <w:spacing w:after="80" w:line="240" w:lineRule="auto"/>
                                <w:ind w:left="284"/>
                                <w:rPr>
                                  <w:rFonts w:cs="Segoe UI"/>
                                  <w:b/>
                                  <w:color w:val="FFFFFF"/>
                                  <w:sz w:val="24"/>
                                </w:rPr>
                              </w:pPr>
                              <w:r w:rsidRPr="001772C7">
                                <w:rPr>
                                  <w:rFonts w:cs="Segoe UI"/>
                                  <w:b/>
                                  <w:color w:val="FFFFFF"/>
                                  <w:sz w:val="24"/>
                                </w:rPr>
                                <w:t>Contact</w:t>
                              </w:r>
                            </w:p>
                            <w:p w14:paraId="6372765E" w14:textId="77777777" w:rsidR="002F6BF6" w:rsidRPr="002F6BF6" w:rsidRDefault="002F6BF6" w:rsidP="002F6BF6">
                              <w:pPr>
                                <w:tabs>
                                  <w:tab w:val="left" w:pos="709"/>
                                  <w:tab w:val="left" w:pos="1417"/>
                                  <w:tab w:val="left" w:pos="2126"/>
                                  <w:tab w:val="left" w:pos="2835"/>
                                  <w:tab w:val="left" w:pos="3543"/>
                                  <w:tab w:val="left" w:pos="4252"/>
                                  <w:tab w:val="left" w:pos="4961"/>
                                  <w:tab w:val="left" w:pos="5669"/>
                                  <w:tab w:val="left" w:pos="6378"/>
                                  <w:tab w:val="left" w:pos="7087"/>
                                  <w:tab w:val="left" w:pos="7795"/>
                                  <w:tab w:val="left" w:pos="8504"/>
                                  <w:tab w:val="left" w:pos="9213"/>
                                </w:tabs>
                                <w:spacing w:line="240" w:lineRule="auto"/>
                                <w:ind w:left="284"/>
                                <w:rPr>
                                  <w:rFonts w:cs="Segoe UI"/>
                                  <w:b/>
                                  <w:color w:val="05354E"/>
                                  <w:sz w:val="16"/>
                                  <w:szCs w:val="18"/>
                                </w:rPr>
                              </w:pPr>
                              <w:r w:rsidRPr="002F6BF6">
                                <w:rPr>
                                  <w:rFonts w:cs="Segoe UI"/>
                                  <w:b/>
                                  <w:color w:val="05354E"/>
                                  <w:sz w:val="16"/>
                                  <w:szCs w:val="18"/>
                                </w:rPr>
                                <w:t>ACCEO Paris</w:t>
                              </w:r>
                            </w:p>
                            <w:p w14:paraId="3933E43E" w14:textId="77777777" w:rsidR="002F6BF6" w:rsidRPr="002F6BF6" w:rsidRDefault="002F6BF6" w:rsidP="002F6BF6">
                              <w:pPr>
                                <w:tabs>
                                  <w:tab w:val="left" w:pos="709"/>
                                  <w:tab w:val="left" w:pos="1417"/>
                                  <w:tab w:val="left" w:pos="2126"/>
                                  <w:tab w:val="left" w:pos="2835"/>
                                  <w:tab w:val="left" w:pos="3543"/>
                                  <w:tab w:val="left" w:pos="4252"/>
                                  <w:tab w:val="left" w:pos="4961"/>
                                  <w:tab w:val="left" w:pos="5669"/>
                                  <w:tab w:val="left" w:pos="6378"/>
                                  <w:tab w:val="left" w:pos="7087"/>
                                  <w:tab w:val="left" w:pos="7795"/>
                                  <w:tab w:val="left" w:pos="8504"/>
                                  <w:tab w:val="left" w:pos="9213"/>
                                </w:tabs>
                                <w:spacing w:line="240" w:lineRule="auto"/>
                                <w:ind w:left="284"/>
                                <w:rPr>
                                  <w:rFonts w:cs="Segoe UI"/>
                                  <w:bCs/>
                                  <w:color w:val="05354E"/>
                                  <w:sz w:val="16"/>
                                  <w:szCs w:val="18"/>
                                </w:rPr>
                              </w:pPr>
                              <w:r w:rsidRPr="002F6BF6">
                                <w:rPr>
                                  <w:rFonts w:cs="Segoe UI"/>
                                  <w:bCs/>
                                  <w:color w:val="05354E"/>
                                  <w:sz w:val="16"/>
                                  <w:szCs w:val="18"/>
                                </w:rPr>
                                <w:t>1–5, rue Eugène Armand Peugeot</w:t>
                              </w:r>
                            </w:p>
                            <w:p w14:paraId="16C7EE2D" w14:textId="77777777" w:rsidR="002F6BF6" w:rsidRPr="002F6BF6" w:rsidRDefault="002F6BF6" w:rsidP="002F6BF6">
                              <w:pPr>
                                <w:tabs>
                                  <w:tab w:val="left" w:pos="709"/>
                                  <w:tab w:val="left" w:pos="1417"/>
                                  <w:tab w:val="left" w:pos="2126"/>
                                  <w:tab w:val="left" w:pos="2835"/>
                                  <w:tab w:val="left" w:pos="3543"/>
                                  <w:tab w:val="left" w:pos="4252"/>
                                  <w:tab w:val="left" w:pos="4961"/>
                                  <w:tab w:val="left" w:pos="5669"/>
                                  <w:tab w:val="left" w:pos="6378"/>
                                  <w:tab w:val="left" w:pos="7087"/>
                                  <w:tab w:val="left" w:pos="7795"/>
                                  <w:tab w:val="left" w:pos="8504"/>
                                  <w:tab w:val="left" w:pos="9213"/>
                                </w:tabs>
                                <w:spacing w:line="240" w:lineRule="auto"/>
                                <w:ind w:left="284"/>
                                <w:rPr>
                                  <w:rFonts w:cs="Segoe UI"/>
                                  <w:bCs/>
                                  <w:color w:val="05354E"/>
                                  <w:sz w:val="16"/>
                                  <w:szCs w:val="18"/>
                                </w:rPr>
                              </w:pPr>
                              <w:r w:rsidRPr="002F6BF6">
                                <w:rPr>
                                  <w:rFonts w:cs="Segoe UI"/>
                                  <w:bCs/>
                                  <w:color w:val="05354E"/>
                                  <w:sz w:val="16"/>
                                  <w:szCs w:val="18"/>
                                </w:rPr>
                                <w:t xml:space="preserve">Le </w:t>
                              </w:r>
                              <w:proofErr w:type="spellStart"/>
                              <w:r w:rsidRPr="002F6BF6">
                                <w:rPr>
                                  <w:rFonts w:cs="Segoe UI"/>
                                  <w:bCs/>
                                  <w:color w:val="05354E"/>
                                  <w:sz w:val="16"/>
                                  <w:szCs w:val="18"/>
                                </w:rPr>
                                <w:t>Corosa</w:t>
                              </w:r>
                              <w:proofErr w:type="spellEnd"/>
                            </w:p>
                            <w:p w14:paraId="0F08EB0C" w14:textId="77777777" w:rsidR="002F6BF6" w:rsidRPr="002F6BF6" w:rsidRDefault="002F6BF6" w:rsidP="002F6BF6">
                              <w:pPr>
                                <w:tabs>
                                  <w:tab w:val="left" w:pos="709"/>
                                  <w:tab w:val="left" w:pos="1417"/>
                                  <w:tab w:val="left" w:pos="2126"/>
                                  <w:tab w:val="left" w:pos="2835"/>
                                  <w:tab w:val="left" w:pos="3543"/>
                                  <w:tab w:val="left" w:pos="4252"/>
                                  <w:tab w:val="left" w:pos="4961"/>
                                  <w:tab w:val="left" w:pos="5669"/>
                                  <w:tab w:val="left" w:pos="6378"/>
                                  <w:tab w:val="left" w:pos="7087"/>
                                  <w:tab w:val="left" w:pos="7795"/>
                                  <w:tab w:val="left" w:pos="8504"/>
                                  <w:tab w:val="left" w:pos="9213"/>
                                </w:tabs>
                                <w:spacing w:line="240" w:lineRule="auto"/>
                                <w:ind w:left="284"/>
                                <w:rPr>
                                  <w:rFonts w:cs="Segoe UI"/>
                                  <w:bCs/>
                                  <w:color w:val="05354E"/>
                                  <w:sz w:val="16"/>
                                  <w:szCs w:val="18"/>
                                </w:rPr>
                              </w:pPr>
                              <w:r w:rsidRPr="002F6BF6">
                                <w:rPr>
                                  <w:rFonts w:cs="Segoe UI"/>
                                  <w:bCs/>
                                  <w:color w:val="05354E"/>
                                  <w:sz w:val="16"/>
                                  <w:szCs w:val="18"/>
                                </w:rPr>
                                <w:t>92500    REUIL MALMAISON</w:t>
                              </w:r>
                            </w:p>
                            <w:p w14:paraId="74B5DE14" w14:textId="642DF5C3" w:rsidR="00BA60C3" w:rsidRPr="002F6BF6" w:rsidRDefault="002F6BF6" w:rsidP="002F6BF6">
                              <w:pPr>
                                <w:tabs>
                                  <w:tab w:val="left" w:pos="709"/>
                                  <w:tab w:val="left" w:pos="1417"/>
                                  <w:tab w:val="left" w:pos="2126"/>
                                  <w:tab w:val="left" w:pos="2835"/>
                                  <w:tab w:val="left" w:pos="3543"/>
                                  <w:tab w:val="left" w:pos="4252"/>
                                  <w:tab w:val="left" w:pos="4961"/>
                                  <w:tab w:val="left" w:pos="5669"/>
                                  <w:tab w:val="left" w:pos="6378"/>
                                  <w:tab w:val="left" w:pos="7087"/>
                                  <w:tab w:val="left" w:pos="7795"/>
                                  <w:tab w:val="left" w:pos="8504"/>
                                  <w:tab w:val="left" w:pos="9213"/>
                                </w:tabs>
                                <w:spacing w:line="240" w:lineRule="auto"/>
                                <w:ind w:left="284"/>
                                <w:rPr>
                                  <w:rFonts w:cs="Segoe UI"/>
                                  <w:bCs/>
                                  <w:color w:val="002060"/>
                                  <w:sz w:val="8"/>
                                  <w:szCs w:val="8"/>
                                </w:rPr>
                              </w:pPr>
                              <w:r w:rsidRPr="002F6BF6">
                                <w:rPr>
                                  <w:rFonts w:cs="Segoe UI"/>
                                  <w:bCs/>
                                  <w:color w:val="05354E"/>
                                  <w:sz w:val="16"/>
                                  <w:szCs w:val="18"/>
                                </w:rPr>
                                <w:t>TEL : 01 76 74 77 75</w:t>
                              </w:r>
                            </w:p>
                            <w:p w14:paraId="001589C0" w14:textId="77777777" w:rsidR="00BA60C3" w:rsidRPr="001772C7" w:rsidRDefault="00BA60C3" w:rsidP="00BA60C3">
                              <w:pPr>
                                <w:spacing w:after="40" w:line="240" w:lineRule="auto"/>
                                <w:ind w:left="284"/>
                                <w:rPr>
                                  <w:rFonts w:cs="Segoe UI"/>
                                  <w:sz w:val="16"/>
                                  <w:szCs w:val="16"/>
                                </w:rPr>
                              </w:pPr>
                              <w:r w:rsidRPr="001772C7">
                                <w:rPr>
                                  <w:rFonts w:cs="Segoe UI"/>
                                  <w:sz w:val="16"/>
                                  <w:szCs w:val="16"/>
                                </w:rPr>
                                <w:t xml:space="preserve">Rejoignez-nous sur </w:t>
                              </w:r>
                              <w:hyperlink r:id="rId16" w:history="1">
                                <w:r w:rsidRPr="001772C7">
                                  <w:rPr>
                                    <w:rStyle w:val="Lienhypertexte"/>
                                    <w:rFonts w:eastAsiaTheme="majorEastAsia" w:cs="Segoe UI"/>
                                    <w:color w:val="4CBCC4"/>
                                    <w:sz w:val="16"/>
                                    <w:szCs w:val="16"/>
                                  </w:rPr>
                                  <w:t>www.acceo.eu</w:t>
                                </w:r>
                              </w:hyperlink>
                              <w:r w:rsidRPr="001772C7">
                                <w:rPr>
                                  <w:rFonts w:cs="Segoe UI"/>
                                  <w:color w:val="4CBCC4"/>
                                  <w:sz w:val="16"/>
                                  <w:szCs w:val="16"/>
                                </w:rPr>
                                <w:t xml:space="preserve">, </w:t>
                              </w:r>
                              <w:r w:rsidRPr="001772C7">
                                <w:rPr>
                                  <w:rFonts w:cs="Segoe UI"/>
                                  <w:sz w:val="16"/>
                                  <w:szCs w:val="16"/>
                                </w:rPr>
                                <w:t>créez votre espace membre et accédez à tous nos contenus pédagogiques</w:t>
                              </w:r>
                            </w:p>
                            <w:p w14:paraId="55522E31" w14:textId="77777777" w:rsidR="00BA60C3" w:rsidRDefault="00BA60C3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451244A" id="Groupe 6" o:spid="_x0000_s1032" style="position:absolute;left:0;text-align:left;margin-left:-1.35pt;margin-top:9.3pt;width:468.75pt;height:141.85pt;z-index:-251550720;mso-height-relative:margin" coordsize="59531,1981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">
                <v:shape id="Image 16" o:spid="_x0000_s1033" type="#_x0000_t75" style="position:absolute;width:10909;height:12376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">
                  <v:imagedata r:id="rId17" o:title=""/>
                </v:shape>
                <v:shape id="Zone de texte 1" o:spid="_x0000_s1034" type="#_x0000_t202" style="position:absolute;left:95;top:4476;width:59436;height:15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" filled="f" stroked="f" strokeweight=".5pt">
                  <v:textbox>
                    <w:txbxContent>
                      <w:p w14:paraId="2C52C0EC" w14:textId="77777777" w:rsidR="00BA60C3" w:rsidRPr="001772C7" w:rsidRDefault="00BA60C3" w:rsidP="00BA60C3">
                        <w:pPr>
                          <w:spacing w:after="80" w:line="240" w:lineRule="auto"/>
                          <w:ind w:left="284"/>
                          <w:rPr>
                            <w:rFonts w:cs="Segoe UI"/>
                            <w:b/>
                            <w:color w:val="FFFFFF"/>
                            <w:sz w:val="24"/>
                          </w:rPr>
                        </w:pPr>
                        <w:r w:rsidRPr="001772C7">
                          <w:rPr>
                            <w:rFonts w:cs="Segoe UI"/>
                            <w:b/>
                            <w:color w:val="FFFFFF"/>
                            <w:sz w:val="24"/>
                          </w:rPr>
                          <w:t>Contact</w:t>
                        </w:r>
                      </w:p>
                      <w:p w14:paraId="6372765E" w14:textId="77777777" w:rsidR="002F6BF6" w:rsidRPr="002F6BF6" w:rsidRDefault="002F6BF6" w:rsidP="002F6BF6">
                        <w:pPr>
                          <w:tabs>
                            <w:tab w:val="left" w:pos="709"/>
                            <w:tab w:val="left" w:pos="1417"/>
                            <w:tab w:val="left" w:pos="2126"/>
                            <w:tab w:val="left" w:pos="2835"/>
                            <w:tab w:val="left" w:pos="3543"/>
                            <w:tab w:val="left" w:pos="4252"/>
                            <w:tab w:val="left" w:pos="4961"/>
                            <w:tab w:val="left" w:pos="5669"/>
                            <w:tab w:val="left" w:pos="6378"/>
                            <w:tab w:val="left" w:pos="7087"/>
                            <w:tab w:val="left" w:pos="7795"/>
                            <w:tab w:val="left" w:pos="8504"/>
                            <w:tab w:val="left" w:pos="9213"/>
                          </w:tabs>
                          <w:spacing w:line="240" w:lineRule="auto"/>
                          <w:ind w:left="284"/>
                          <w:rPr>
                            <w:rFonts w:cs="Segoe UI"/>
                            <w:b/>
                            <w:color w:val="05354E"/>
                            <w:sz w:val="16"/>
                            <w:szCs w:val="18"/>
                          </w:rPr>
                        </w:pPr>
                        <w:r w:rsidRPr="002F6BF6">
                          <w:rPr>
                            <w:rFonts w:cs="Segoe UI"/>
                            <w:b/>
                            <w:color w:val="05354E"/>
                            <w:sz w:val="16"/>
                            <w:szCs w:val="18"/>
                          </w:rPr>
                          <w:t>ACCEO Paris</w:t>
                        </w:r>
                      </w:p>
                      <w:p w14:paraId="3933E43E" w14:textId="77777777" w:rsidR="002F6BF6" w:rsidRPr="002F6BF6" w:rsidRDefault="002F6BF6" w:rsidP="002F6BF6">
                        <w:pPr>
                          <w:tabs>
                            <w:tab w:val="left" w:pos="709"/>
                            <w:tab w:val="left" w:pos="1417"/>
                            <w:tab w:val="left" w:pos="2126"/>
                            <w:tab w:val="left" w:pos="2835"/>
                            <w:tab w:val="left" w:pos="3543"/>
                            <w:tab w:val="left" w:pos="4252"/>
                            <w:tab w:val="left" w:pos="4961"/>
                            <w:tab w:val="left" w:pos="5669"/>
                            <w:tab w:val="left" w:pos="6378"/>
                            <w:tab w:val="left" w:pos="7087"/>
                            <w:tab w:val="left" w:pos="7795"/>
                            <w:tab w:val="left" w:pos="8504"/>
                            <w:tab w:val="left" w:pos="9213"/>
                          </w:tabs>
                          <w:spacing w:line="240" w:lineRule="auto"/>
                          <w:ind w:left="284"/>
                          <w:rPr>
                            <w:rFonts w:cs="Segoe UI"/>
                            <w:bCs/>
                            <w:color w:val="05354E"/>
                            <w:sz w:val="16"/>
                            <w:szCs w:val="18"/>
                          </w:rPr>
                        </w:pPr>
                        <w:r w:rsidRPr="002F6BF6">
                          <w:rPr>
                            <w:rFonts w:cs="Segoe UI"/>
                            <w:bCs/>
                            <w:color w:val="05354E"/>
                            <w:sz w:val="16"/>
                            <w:szCs w:val="18"/>
                          </w:rPr>
                          <w:t>1–5, rue Eugène Armand Peugeot</w:t>
                        </w:r>
                      </w:p>
                      <w:p w14:paraId="16C7EE2D" w14:textId="77777777" w:rsidR="002F6BF6" w:rsidRPr="002F6BF6" w:rsidRDefault="002F6BF6" w:rsidP="002F6BF6">
                        <w:pPr>
                          <w:tabs>
                            <w:tab w:val="left" w:pos="709"/>
                            <w:tab w:val="left" w:pos="1417"/>
                            <w:tab w:val="left" w:pos="2126"/>
                            <w:tab w:val="left" w:pos="2835"/>
                            <w:tab w:val="left" w:pos="3543"/>
                            <w:tab w:val="left" w:pos="4252"/>
                            <w:tab w:val="left" w:pos="4961"/>
                            <w:tab w:val="left" w:pos="5669"/>
                            <w:tab w:val="left" w:pos="6378"/>
                            <w:tab w:val="left" w:pos="7087"/>
                            <w:tab w:val="left" w:pos="7795"/>
                            <w:tab w:val="left" w:pos="8504"/>
                            <w:tab w:val="left" w:pos="9213"/>
                          </w:tabs>
                          <w:spacing w:line="240" w:lineRule="auto"/>
                          <w:ind w:left="284"/>
                          <w:rPr>
                            <w:rFonts w:cs="Segoe UI"/>
                            <w:bCs/>
                            <w:color w:val="05354E"/>
                            <w:sz w:val="16"/>
                            <w:szCs w:val="18"/>
                          </w:rPr>
                        </w:pPr>
                        <w:r w:rsidRPr="002F6BF6">
                          <w:rPr>
                            <w:rFonts w:cs="Segoe UI"/>
                            <w:bCs/>
                            <w:color w:val="05354E"/>
                            <w:sz w:val="16"/>
                            <w:szCs w:val="18"/>
                          </w:rPr>
                          <w:t xml:space="preserve">Le </w:t>
                        </w:r>
                        <w:proofErr w:type="spellStart"/>
                        <w:r w:rsidRPr="002F6BF6">
                          <w:rPr>
                            <w:rFonts w:cs="Segoe UI"/>
                            <w:bCs/>
                            <w:color w:val="05354E"/>
                            <w:sz w:val="16"/>
                            <w:szCs w:val="18"/>
                          </w:rPr>
                          <w:t>Corosa</w:t>
                        </w:r>
                        <w:proofErr w:type="spellEnd"/>
                      </w:p>
                      <w:p w14:paraId="0F08EB0C" w14:textId="77777777" w:rsidR="002F6BF6" w:rsidRPr="002F6BF6" w:rsidRDefault="002F6BF6" w:rsidP="002F6BF6">
                        <w:pPr>
                          <w:tabs>
                            <w:tab w:val="left" w:pos="709"/>
                            <w:tab w:val="left" w:pos="1417"/>
                            <w:tab w:val="left" w:pos="2126"/>
                            <w:tab w:val="left" w:pos="2835"/>
                            <w:tab w:val="left" w:pos="3543"/>
                            <w:tab w:val="left" w:pos="4252"/>
                            <w:tab w:val="left" w:pos="4961"/>
                            <w:tab w:val="left" w:pos="5669"/>
                            <w:tab w:val="left" w:pos="6378"/>
                            <w:tab w:val="left" w:pos="7087"/>
                            <w:tab w:val="left" w:pos="7795"/>
                            <w:tab w:val="left" w:pos="8504"/>
                            <w:tab w:val="left" w:pos="9213"/>
                          </w:tabs>
                          <w:spacing w:line="240" w:lineRule="auto"/>
                          <w:ind w:left="284"/>
                          <w:rPr>
                            <w:rFonts w:cs="Segoe UI"/>
                            <w:bCs/>
                            <w:color w:val="05354E"/>
                            <w:sz w:val="16"/>
                            <w:szCs w:val="18"/>
                          </w:rPr>
                        </w:pPr>
                        <w:r w:rsidRPr="002F6BF6">
                          <w:rPr>
                            <w:rFonts w:cs="Segoe UI"/>
                            <w:bCs/>
                            <w:color w:val="05354E"/>
                            <w:sz w:val="16"/>
                            <w:szCs w:val="18"/>
                          </w:rPr>
                          <w:t>92500    REUIL MALMAISON</w:t>
                        </w:r>
                      </w:p>
                      <w:p w14:paraId="74B5DE14" w14:textId="642DF5C3" w:rsidR="00BA60C3" w:rsidRPr="002F6BF6" w:rsidRDefault="002F6BF6" w:rsidP="002F6BF6">
                        <w:pPr>
                          <w:tabs>
                            <w:tab w:val="left" w:pos="709"/>
                            <w:tab w:val="left" w:pos="1417"/>
                            <w:tab w:val="left" w:pos="2126"/>
                            <w:tab w:val="left" w:pos="2835"/>
                            <w:tab w:val="left" w:pos="3543"/>
                            <w:tab w:val="left" w:pos="4252"/>
                            <w:tab w:val="left" w:pos="4961"/>
                            <w:tab w:val="left" w:pos="5669"/>
                            <w:tab w:val="left" w:pos="6378"/>
                            <w:tab w:val="left" w:pos="7087"/>
                            <w:tab w:val="left" w:pos="7795"/>
                            <w:tab w:val="left" w:pos="8504"/>
                            <w:tab w:val="left" w:pos="9213"/>
                          </w:tabs>
                          <w:spacing w:line="240" w:lineRule="auto"/>
                          <w:ind w:left="284"/>
                          <w:rPr>
                            <w:rFonts w:cs="Segoe UI"/>
                            <w:bCs/>
                            <w:color w:val="002060"/>
                            <w:sz w:val="8"/>
                            <w:szCs w:val="8"/>
                          </w:rPr>
                        </w:pPr>
                        <w:r w:rsidRPr="002F6BF6">
                          <w:rPr>
                            <w:rFonts w:cs="Segoe UI"/>
                            <w:bCs/>
                            <w:color w:val="05354E"/>
                            <w:sz w:val="16"/>
                            <w:szCs w:val="18"/>
                          </w:rPr>
                          <w:t>TEL : 01 76 74 77 75</w:t>
                        </w:r>
                      </w:p>
                      <w:p w14:paraId="001589C0" w14:textId="77777777" w:rsidR="00BA60C3" w:rsidRPr="001772C7" w:rsidRDefault="00BA60C3" w:rsidP="00BA60C3">
                        <w:pPr>
                          <w:spacing w:after="40" w:line="240" w:lineRule="auto"/>
                          <w:ind w:left="284"/>
                          <w:rPr>
                            <w:rFonts w:cs="Segoe UI"/>
                            <w:sz w:val="16"/>
                            <w:szCs w:val="16"/>
                          </w:rPr>
                        </w:pPr>
                        <w:r w:rsidRPr="001772C7">
                          <w:rPr>
                            <w:rFonts w:cs="Segoe UI"/>
                            <w:sz w:val="16"/>
                            <w:szCs w:val="16"/>
                          </w:rPr>
                          <w:t xml:space="preserve">Rejoignez-nous sur </w:t>
                        </w:r>
                        <w:hyperlink r:id="rId18" w:history="1">
                          <w:r w:rsidRPr="001772C7">
                            <w:rPr>
                              <w:rStyle w:val="Lienhypertexte"/>
                              <w:rFonts w:eastAsiaTheme="majorEastAsia" w:cs="Segoe UI"/>
                              <w:color w:val="4CBCC4"/>
                              <w:sz w:val="16"/>
                              <w:szCs w:val="16"/>
                            </w:rPr>
                            <w:t>www.acceo.eu</w:t>
                          </w:r>
                        </w:hyperlink>
                        <w:r w:rsidRPr="001772C7">
                          <w:rPr>
                            <w:rFonts w:cs="Segoe UI"/>
                            <w:color w:val="4CBCC4"/>
                            <w:sz w:val="16"/>
                            <w:szCs w:val="16"/>
                          </w:rPr>
                          <w:t xml:space="preserve">, </w:t>
                        </w:r>
                        <w:r w:rsidRPr="001772C7">
                          <w:rPr>
                            <w:rFonts w:cs="Segoe UI"/>
                            <w:sz w:val="16"/>
                            <w:szCs w:val="16"/>
                          </w:rPr>
                          <w:t>créez votre espace membre et accédez à tous nos contenus pédagogiques</w:t>
                        </w:r>
                      </w:p>
                      <w:p w14:paraId="55522E31" w14:textId="77777777" w:rsidR="00BA60C3" w:rsidRDefault="00BA60C3"/>
                    </w:txbxContent>
                  </v:textbox>
                </v:shape>
              </v:group>
            </w:pict>
          </mc:Fallback>
        </mc:AlternateContent>
      </w:r>
    </w:p>
    <w:p w14:paraId="51719823" w14:textId="77777777" w:rsidR="001772C7" w:rsidRPr="00FE21BA" w:rsidRDefault="001772C7" w:rsidP="001772C7">
      <w:pPr>
        <w:tabs>
          <w:tab w:val="right" w:leader="dot" w:pos="9072"/>
        </w:tabs>
        <w:spacing w:before="120" w:after="120"/>
        <w:ind w:left="284" w:right="-143"/>
        <w:rPr>
          <w:rFonts w:cs="Segoe UI"/>
          <w:b/>
          <w:bCs/>
          <w:caps/>
          <w:szCs w:val="24"/>
        </w:rPr>
      </w:pPr>
    </w:p>
    <w:p w14:paraId="0DE658B9" w14:textId="77777777" w:rsidR="001772C7" w:rsidRPr="00FE21BA" w:rsidRDefault="001772C7" w:rsidP="001772C7">
      <w:pPr>
        <w:tabs>
          <w:tab w:val="right" w:leader="dot" w:pos="9072"/>
        </w:tabs>
        <w:spacing w:before="120" w:after="120"/>
        <w:ind w:left="284" w:right="-143"/>
        <w:rPr>
          <w:rFonts w:cs="Segoe UI"/>
          <w:b/>
          <w:bCs/>
          <w:caps/>
          <w:szCs w:val="24"/>
        </w:rPr>
      </w:pPr>
    </w:p>
    <w:p w14:paraId="58E67B29" w14:textId="5BD4A3D9" w:rsidR="004558CA" w:rsidRDefault="004558CA">
      <w:pPr>
        <w:spacing w:before="0" w:after="200"/>
        <w:jc w:val="left"/>
        <w:rPr>
          <w:rFonts w:cs="Segoe UI"/>
          <w:b/>
          <w:bCs/>
          <w:caps/>
          <w:szCs w:val="24"/>
        </w:rPr>
      </w:pPr>
      <w:r>
        <w:rPr>
          <w:rFonts w:cs="Segoe UI"/>
          <w:b/>
          <w:bCs/>
          <w:caps/>
          <w:szCs w:val="24"/>
        </w:rPr>
        <w:br w:type="page"/>
      </w:r>
    </w:p>
    <w:p w14:paraId="172C3BBE" w14:textId="7A497760" w:rsidR="004558CA" w:rsidRDefault="001F55FB" w:rsidP="00452684">
      <w:pPr>
        <w:pStyle w:val="Paragraphedeliste"/>
        <w:numPr>
          <w:ilvl w:val="0"/>
          <w:numId w:val="43"/>
        </w:numPr>
        <w:spacing w:before="240" w:after="120"/>
        <w:ind w:left="641" w:hanging="357"/>
        <w:rPr>
          <w:b/>
          <w:sz w:val="24"/>
          <w:szCs w:val="28"/>
        </w:rPr>
      </w:pPr>
      <w:r w:rsidRPr="00452684">
        <w:rPr>
          <w:b/>
          <w:sz w:val="24"/>
          <w:szCs w:val="28"/>
        </w:rPr>
        <w:t>Fiche technique de la visite</w:t>
      </w:r>
    </w:p>
    <w:p w14:paraId="2F68DD79" w14:textId="4C1AA2C6" w:rsidR="006860CF" w:rsidRPr="006860CF" w:rsidRDefault="006860CF" w:rsidP="006860CF">
      <w:pPr>
        <w:spacing w:before="240" w:after="120"/>
        <w:rPr>
          <w:szCs w:val="28"/>
        </w:rPr>
      </w:pPr>
      <w:r w:rsidRPr="006860CF">
        <w:rPr>
          <w:szCs w:val="28"/>
        </w:rPr>
        <w:t xml:space="preserve">Cheminement </w:t>
      </w:r>
      <w:r>
        <w:rPr>
          <w:szCs w:val="28"/>
        </w:rPr>
        <w:t xml:space="preserve">proposé pour effectuer la visite sur site des appareils : A1 – A2 – A3 – A4 – A5 – A6 – A7 – A8 – A11 – B2 – B6 – B7 – B8 – B9 – B10 – B11 – B5 – B3 – B4 – B1 – A9 – A10 </w:t>
      </w:r>
    </w:p>
    <w:p w14:paraId="33A5B9C9" w14:textId="77777777" w:rsidR="00452684" w:rsidRPr="00452684" w:rsidRDefault="00452684" w:rsidP="00452684">
      <w:pPr>
        <w:pStyle w:val="Paragraphedeliste"/>
        <w:spacing w:before="240" w:after="120"/>
        <w:ind w:left="641"/>
        <w:rPr>
          <w:b/>
          <w:sz w:val="24"/>
          <w:szCs w:val="28"/>
        </w:rPr>
      </w:pPr>
    </w:p>
    <w:p w14:paraId="16872F23" w14:textId="703AC03E" w:rsidR="001F55FB" w:rsidRDefault="001F55FB" w:rsidP="001F55FB">
      <w:pPr>
        <w:pStyle w:val="Paragraphedeliste"/>
        <w:numPr>
          <w:ilvl w:val="0"/>
          <w:numId w:val="46"/>
        </w:numPr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  <w:r>
        <w:rPr>
          <w:rFonts w:cs="Segoe UI"/>
          <w:szCs w:val="24"/>
        </w:rPr>
        <w:t>Visite de tous les appareils (pied de colonne compris) : Oui / Non</w:t>
      </w:r>
    </w:p>
    <w:p w14:paraId="18EE00C3" w14:textId="77777777" w:rsidR="001F55FB" w:rsidRPr="001F55FB" w:rsidRDefault="001F55FB" w:rsidP="001F55FB">
      <w:pPr>
        <w:pStyle w:val="Paragraphedeliste"/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</w:p>
    <w:p w14:paraId="4EE17F8A" w14:textId="20BCA67D" w:rsidR="001F55FB" w:rsidRDefault="001F55FB" w:rsidP="001F55FB">
      <w:pPr>
        <w:pStyle w:val="Paragraphedeliste"/>
        <w:numPr>
          <w:ilvl w:val="0"/>
          <w:numId w:val="46"/>
        </w:numPr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  <w:r>
        <w:rPr>
          <w:rFonts w:cs="Segoe UI"/>
          <w:szCs w:val="24"/>
        </w:rPr>
        <w:t>Vérification zone de stockage : Suffisante / Insuffisante</w:t>
      </w:r>
    </w:p>
    <w:p w14:paraId="004BE01B" w14:textId="77777777" w:rsidR="001F55FB" w:rsidRPr="001F55FB" w:rsidRDefault="001F55FB" w:rsidP="001F55FB">
      <w:pPr>
        <w:pStyle w:val="Paragraphedeliste"/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</w:p>
    <w:p w14:paraId="6E3AC2F9" w14:textId="5B281800" w:rsidR="001F55FB" w:rsidRDefault="001F55FB" w:rsidP="001F55FB">
      <w:pPr>
        <w:pStyle w:val="Paragraphedeliste"/>
        <w:numPr>
          <w:ilvl w:val="0"/>
          <w:numId w:val="46"/>
        </w:numPr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  <w:r w:rsidRPr="001F55FB">
        <w:rPr>
          <w:rFonts w:cs="Segoe UI"/>
          <w:szCs w:val="24"/>
        </w:rPr>
        <w:t>Vérification base de vie</w:t>
      </w:r>
      <w:r>
        <w:rPr>
          <w:rFonts w:cs="Segoe UI"/>
          <w:szCs w:val="24"/>
        </w:rPr>
        <w:t> : : Suffisante / Insuffisante</w:t>
      </w:r>
    </w:p>
    <w:p w14:paraId="2C2D9104" w14:textId="77777777" w:rsidR="001F55FB" w:rsidRDefault="001F55FB" w:rsidP="001F55FB">
      <w:pPr>
        <w:pStyle w:val="Paragraphedeliste"/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</w:p>
    <w:p w14:paraId="3462C902" w14:textId="32694D3A" w:rsidR="001F55FB" w:rsidRPr="00AC329C" w:rsidRDefault="001F55FB" w:rsidP="00AC329C">
      <w:pPr>
        <w:pStyle w:val="Paragraphedeliste"/>
        <w:numPr>
          <w:ilvl w:val="0"/>
          <w:numId w:val="46"/>
        </w:numPr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  <w:r>
        <w:rPr>
          <w:rFonts w:cs="Segoe UI"/>
          <w:szCs w:val="24"/>
        </w:rPr>
        <w:t>Vérification passage manutention</w:t>
      </w:r>
      <w:r w:rsidR="00AC329C">
        <w:rPr>
          <w:rFonts w:cs="Segoe UI"/>
          <w:szCs w:val="24"/>
        </w:rPr>
        <w:t> : Oui / Non</w:t>
      </w:r>
    </w:p>
    <w:p w14:paraId="1B0CFD5F" w14:textId="451ABDE0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28E21683" w14:textId="048664FA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32DC85F1" w14:textId="77777777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0C23400F" w14:textId="3F5D2A02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74216F28" w14:textId="77777777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19BAD825" w14:textId="750DBC01" w:rsidR="002D19E6" w:rsidRPr="002D19E6" w:rsidRDefault="001F55FB" w:rsidP="002D19E6">
      <w:pPr>
        <w:pStyle w:val="Paragraphedeliste"/>
        <w:numPr>
          <w:ilvl w:val="0"/>
          <w:numId w:val="46"/>
        </w:numPr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  <w:r w:rsidRPr="001F55FB">
        <w:rPr>
          <w:rFonts w:cs="Segoe UI"/>
          <w:szCs w:val="24"/>
        </w:rPr>
        <w:t>Appareil B10</w:t>
      </w:r>
      <w:r>
        <w:rPr>
          <w:rFonts w:cs="Segoe UI"/>
          <w:szCs w:val="24"/>
        </w:rPr>
        <w:t xml:space="preserve"> </w:t>
      </w:r>
    </w:p>
    <w:p w14:paraId="6DD94952" w14:textId="0DEE2C82" w:rsidR="001F55FB" w:rsidRPr="001F55FB" w:rsidRDefault="001F55FB" w:rsidP="00AC329C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  <w:r w:rsidRPr="002D19E6">
        <w:rPr>
          <w:rFonts w:cs="Segoe UI"/>
          <w:szCs w:val="24"/>
        </w:rPr>
        <w:t>Cotes de gaine (baie palière comprise)</w:t>
      </w:r>
      <w:r w:rsidR="00AC329C">
        <w:rPr>
          <w:rFonts w:cs="Segoe UI"/>
          <w:szCs w:val="24"/>
        </w:rPr>
        <w:t xml:space="preserve"> à visiter</w:t>
      </w:r>
    </w:p>
    <w:p w14:paraId="660CD32E" w14:textId="150E6866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64C7DEFA" w14:textId="7723E07A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36679F28" w14:textId="461C5CB2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491D0131" w14:textId="78C38E30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0132BC08" w14:textId="1264244C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26D14397" w14:textId="77777777" w:rsid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p w14:paraId="58A315B1" w14:textId="450EC4EB" w:rsidR="002D19E6" w:rsidRPr="002D19E6" w:rsidRDefault="002D19E6" w:rsidP="002D19E6">
      <w:pPr>
        <w:pStyle w:val="Paragraphedeliste"/>
        <w:numPr>
          <w:ilvl w:val="0"/>
          <w:numId w:val="46"/>
        </w:numPr>
        <w:tabs>
          <w:tab w:val="right" w:leader="dot" w:pos="9072"/>
        </w:tabs>
        <w:spacing w:before="120" w:after="120"/>
        <w:ind w:right="-143"/>
        <w:rPr>
          <w:rFonts w:cs="Segoe UI"/>
          <w:szCs w:val="24"/>
        </w:rPr>
      </w:pPr>
      <w:r w:rsidRPr="001F55FB">
        <w:rPr>
          <w:rFonts w:cs="Segoe UI"/>
          <w:szCs w:val="24"/>
        </w:rPr>
        <w:t>Appareil B1</w:t>
      </w:r>
      <w:r>
        <w:rPr>
          <w:rFonts w:cs="Segoe UI"/>
          <w:szCs w:val="24"/>
        </w:rPr>
        <w:t>1</w:t>
      </w:r>
    </w:p>
    <w:p w14:paraId="7D572F47" w14:textId="3C26CA58" w:rsidR="002D19E6" w:rsidRPr="001F55FB" w:rsidRDefault="002D19E6" w:rsidP="00AC329C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  <w:r w:rsidRPr="002D19E6">
        <w:rPr>
          <w:rFonts w:cs="Segoe UI"/>
          <w:szCs w:val="24"/>
        </w:rPr>
        <w:t>Cotes de gaine (baie palière comprise)</w:t>
      </w:r>
      <w:r w:rsidR="00AC329C" w:rsidRPr="00AC329C">
        <w:rPr>
          <w:rFonts w:cs="Segoe UI"/>
          <w:szCs w:val="24"/>
        </w:rPr>
        <w:t xml:space="preserve"> </w:t>
      </w:r>
      <w:r w:rsidR="00AC329C">
        <w:rPr>
          <w:rFonts w:cs="Segoe UI"/>
          <w:szCs w:val="24"/>
        </w:rPr>
        <w:t>à visiter</w:t>
      </w:r>
    </w:p>
    <w:p w14:paraId="6D924560" w14:textId="77777777" w:rsidR="001F55FB" w:rsidRPr="001F55FB" w:rsidRDefault="001F55FB" w:rsidP="001F55FB">
      <w:pPr>
        <w:tabs>
          <w:tab w:val="right" w:leader="dot" w:pos="9072"/>
        </w:tabs>
        <w:spacing w:before="120" w:after="120"/>
        <w:ind w:left="360" w:right="-143"/>
        <w:rPr>
          <w:rFonts w:cs="Segoe UI"/>
          <w:szCs w:val="24"/>
        </w:rPr>
      </w:pPr>
    </w:p>
    <w:sectPr w:rsidR="001F55FB" w:rsidRPr="001F55FB" w:rsidSect="00810F04">
      <w:headerReference w:type="default" r:id="rId19"/>
      <w:footerReference w:type="default" r:id="rId20"/>
      <w:headerReference w:type="first" r:id="rId21"/>
      <w:footerReference w:type="first" r:id="rId22"/>
      <w:pgSz w:w="11906" w:h="16838" w:code="9"/>
      <w:pgMar w:top="1134" w:right="1134" w:bottom="1134" w:left="1134" w:header="397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C9A1FD" w14:textId="77777777" w:rsidR="00F33BEB" w:rsidRDefault="00F33BEB" w:rsidP="00701A12">
      <w:r>
        <w:separator/>
      </w:r>
    </w:p>
  </w:endnote>
  <w:endnote w:type="continuationSeparator" w:id="0">
    <w:p w14:paraId="259833F0" w14:textId="77777777" w:rsidR="00F33BEB" w:rsidRDefault="00F33BEB" w:rsidP="00701A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DE6134" w14:textId="77777777" w:rsidR="00A220E6" w:rsidRDefault="00FE21BA" w:rsidP="00701A12">
    <w:pPr>
      <w:pStyle w:val="Pieddepage"/>
    </w:pPr>
    <w:r w:rsidRPr="00E03384">
      <w:rPr>
        <w:rFonts w:ascii="Segoe UI" w:hAnsi="Segoe UI" w:cs="Segoe UI"/>
        <w:b/>
        <w:bCs/>
        <w:noProof/>
        <w:color w:val="05354E"/>
        <w:sz w:val="24"/>
        <w:szCs w:val="24"/>
      </w:rPr>
      <mc:AlternateContent>
        <mc:Choice Requires="wpg">
          <w:drawing>
            <wp:anchor distT="0" distB="0" distL="114300" distR="114300" simplePos="0" relativeHeight="251658240" behindDoc="1" locked="0" layoutInCell="1" allowOverlap="1" wp14:anchorId="5F3805E4" wp14:editId="0346EE9F">
              <wp:simplePos x="0" y="0"/>
              <wp:positionH relativeFrom="column">
                <wp:posOffset>-736600</wp:posOffset>
              </wp:positionH>
              <wp:positionV relativeFrom="paragraph">
                <wp:posOffset>-3705225</wp:posOffset>
              </wp:positionV>
              <wp:extent cx="7620000" cy="3983990"/>
              <wp:effectExtent l="0" t="0" r="0" b="0"/>
              <wp:wrapNone/>
              <wp:docPr id="28" name="Groupe 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20000" cy="3983990"/>
                        <a:chOff x="0" y="0"/>
                        <a:chExt cx="7620000" cy="3983990"/>
                      </a:xfrm>
                    </wpg:grpSpPr>
                    <pic:pic xmlns:pic="http://schemas.openxmlformats.org/drawingml/2006/picture">
                      <pic:nvPicPr>
                        <pic:cNvPr id="27" name="Image 27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20000" cy="3983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g:grpSp>
                      <wpg:cNvPr id="36" name="Groupe 36"/>
                      <wpg:cNvGrpSpPr/>
                      <wpg:grpSpPr>
                        <a:xfrm>
                          <a:off x="5535930" y="3531870"/>
                          <a:ext cx="1659890" cy="236220"/>
                          <a:chOff x="5633782" y="2796056"/>
                          <a:chExt cx="1660118" cy="227106"/>
                        </a:xfrm>
                      </wpg:grpSpPr>
                      <wps:wsp>
                        <wps:cNvPr id="29" name="Ellipse 29">
                          <a:hlinkClick r:id="rId2"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6464226" y="2822484"/>
                            <a:ext cx="171450" cy="167005"/>
                          </a:xfrm>
                          <a:prstGeom prst="ellipse">
                            <a:avLst/>
                          </a:prstGeom>
                          <a:noFill/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00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30">
                          <a:hlinkClick r:id="rId3"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6828929" y="2796056"/>
                            <a:ext cx="464971" cy="227106"/>
                          </a:xfrm>
                          <a:prstGeom prst="rect">
                            <a:avLst/>
                          </a:prstGeom>
                          <a:noFill/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Ellipse 31">
                          <a:hlinkClick r:id="rId4"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6056624" y="2822484"/>
                            <a:ext cx="171450" cy="167005"/>
                          </a:xfrm>
                          <a:prstGeom prst="ellipse">
                            <a:avLst/>
                          </a:prstGeom>
                          <a:noFill/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00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Ellipse 32">
                          <a:hlinkClick r:id="rId5"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33782" y="2826147"/>
                            <a:ext cx="171450" cy="167005"/>
                          </a:xfrm>
                          <a:prstGeom prst="ellipse">
                            <a:avLst/>
                          </a:prstGeom>
                          <a:noFill/>
                          <a:ln w="9525" algn="ctr">
                            <a:noFill/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000000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1CD74DF7" id="Groupe 28" o:spid="_x0000_s1026" style="position:absolute;margin-left:-58pt;margin-top:-291.75pt;width:600pt;height:313.7pt;z-index:-251658240" coordsize="76200,3983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27" o:spid="_x0000_s1027" type="#_x0000_t75" style="position:absolute;width:76200;height:39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">
                <v:imagedata r:id="rId6" o:title=""/>
              </v:shape>
              <v:group id="Groupe 36" o:spid="_x0000_s1028" style="position:absolute;left:55359;top:35318;width:16599;height:2362" coordorigin="56337,27960" coordsize="16601,2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<v:oval id="Ellipse 29" o:spid="_x0000_s1029" href="https://www.linkedin.com/company/2723150/" style="position:absolute;left:64642;top:28224;width:1714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" o:button="t" filled="f" fillcolor="black" stroked="f">
                  <v:fill o:detectmouseclick="t"/>
                </v:oval>
                <v:rect id="Rectangle 30" o:spid="_x0000_s1030" href="https://www.acceo.eu/" style="position:absolute;left:68289;top:27960;width:4650;height:2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" o:button="t" filled="f" stroked="f">
                  <v:fill o:detectmouseclick="t"/>
                </v:rect>
                <v:oval id="Ellipse 31" o:spid="_x0000_s1031" href="https://twitter.com/ACCEOGroup?lang=fr" style="position:absolute;left:60566;top:28224;width:1714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" o:button="t" filled="f" fillcolor="black" stroked="f">
                  <v:fill o:detectmouseclick="t"/>
                </v:oval>
                <v:oval id="Ellipse 32" o:spid="_x0000_s1032" href="https://www.facebook.com/ACCEOGroup/" style="position:absolute;left:56337;top:28261;width:1715;height:1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" o:button="t" filled="f" fillcolor="black" stroked="f">
                  <v:fill o:detectmouseclick="t"/>
                </v:oval>
              </v:group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insideH w:val="single" w:sz="18" w:space="0" w:color="FFFFFF"/>
        <w:insideV w:val="single" w:sz="18" w:space="0" w:color="FFFFFF"/>
      </w:tblBorders>
      <w:tblLook w:val="01E0" w:firstRow="1" w:lastRow="1" w:firstColumn="1" w:lastColumn="1" w:noHBand="0" w:noVBand="0"/>
    </w:tblPr>
    <w:tblGrid>
      <w:gridCol w:w="1531"/>
      <w:gridCol w:w="6702"/>
      <w:gridCol w:w="1405"/>
    </w:tblGrid>
    <w:tr w:rsidR="00A548A5" w:rsidRPr="00FE21BA" w14:paraId="3B789052" w14:textId="77777777" w:rsidTr="00A64CDF">
      <w:tc>
        <w:tcPr>
          <w:tcW w:w="5000" w:type="pct"/>
          <w:gridSpan w:val="3"/>
          <w:tcBorders>
            <w:top w:val="nil"/>
            <w:bottom w:val="nil"/>
          </w:tcBorders>
          <w:shd w:val="clear" w:color="auto" w:fill="auto"/>
          <w:vAlign w:val="center"/>
        </w:tcPr>
        <w:p w14:paraId="755E3DDF" w14:textId="77777777" w:rsidR="00A548A5" w:rsidRPr="00F70FE2" w:rsidRDefault="00641734" w:rsidP="000145C4">
          <w:pPr>
            <w:pStyle w:val="Pieddepage"/>
            <w:ind w:left="-142"/>
            <w:jc w:val="center"/>
            <w:rPr>
              <w:rFonts w:ascii="Segoe UI" w:hAnsi="Segoe UI" w:cs="Segoe UI"/>
              <w:b/>
              <w:bCs/>
              <w:color w:val="808080" w:themeColor="background1" w:themeShade="80"/>
              <w:sz w:val="16"/>
              <w:szCs w:val="18"/>
            </w:rPr>
          </w:pPr>
          <w:r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>ANNEXES AU CCTP – 2024-061-294  – CNAM PARIS</w:t>
          </w:r>
        </w:p>
      </w:tc>
    </w:tr>
    <w:tr w:rsidR="00A548A5" w:rsidRPr="00FE21BA" w14:paraId="7F12D027" w14:textId="77777777" w:rsidTr="00A64CDF">
      <w:tc>
        <w:tcPr>
          <w:tcW w:w="794" w:type="pct"/>
          <w:tcBorders>
            <w:top w:val="nil"/>
            <w:left w:val="single" w:sz="2" w:space="0" w:color="EEF3F8"/>
            <w:bottom w:val="nil"/>
            <w:right w:val="single" w:sz="2" w:space="0" w:color="EEF3F8"/>
          </w:tcBorders>
          <w:vAlign w:val="center"/>
        </w:tcPr>
        <w:p w14:paraId="1B455A74" w14:textId="77777777" w:rsidR="00641734" w:rsidRPr="00F70FE2" w:rsidRDefault="00641734" w:rsidP="00A64CDF">
          <w:pPr>
            <w:tabs>
              <w:tab w:val="center" w:pos="4536"/>
              <w:tab w:val="right" w:pos="9072"/>
            </w:tabs>
            <w:ind w:left="-105"/>
            <w:jc w:val="center"/>
            <w:rPr>
              <w:rFonts w:cs="Segoe UI"/>
              <w:color w:val="808080" w:themeColor="background1" w:themeShade="80"/>
              <w:sz w:val="16"/>
              <w:szCs w:val="18"/>
            </w:rPr>
          </w:pPr>
          <w:r w:rsidRPr="00F70FE2">
            <w:rPr>
              <w:rFonts w:cs="Segoe UI"/>
              <w:color w:val="808080" w:themeColor="background1" w:themeShade="80"/>
              <w:sz w:val="16"/>
              <w:szCs w:val="18"/>
            </w:rPr>
            <w:t>Date d’édition :</w:t>
          </w:r>
        </w:p>
        <w:p w14:paraId="4EABE49D" w14:textId="77777777" w:rsidR="00DD5BAF" w:rsidRPr="00F70FE2" w:rsidRDefault="00641734" w:rsidP="00A64CDF">
          <w:pPr>
            <w:pStyle w:val="Pieddepage"/>
            <w:jc w:val="center"/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</w:pPr>
          <w:r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>26/02/2025</w:t>
          </w:r>
        </w:p>
      </w:tc>
      <w:tc>
        <w:tcPr>
          <w:tcW w:w="3477" w:type="pct"/>
          <w:tcBorders>
            <w:top w:val="nil"/>
            <w:left w:val="single" w:sz="2" w:space="0" w:color="EEF3F8"/>
            <w:bottom w:val="nil"/>
            <w:right w:val="single" w:sz="2" w:space="0" w:color="EEF3F8"/>
          </w:tcBorders>
          <w:vAlign w:val="center"/>
        </w:tcPr>
        <w:p w14:paraId="336E3806" w14:textId="5A142B7D" w:rsidR="00A548A5" w:rsidRPr="00F70FE2" w:rsidRDefault="002F6BF6" w:rsidP="00A64CDF">
          <w:pPr>
            <w:pStyle w:val="Pieddepage"/>
            <w:jc w:val="center"/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</w:pPr>
          <w:r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 xml:space="preserve">ACCEO </w:t>
          </w:r>
          <w:r w:rsidR="00641734"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>PARIS</w:t>
          </w:r>
          <w:r w:rsidR="00641734"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br/>
            <w:t>1-5 Rue Eugene Armand PEUGEOT</w:t>
          </w:r>
          <w:r w:rsidR="009C60A0"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 xml:space="preserve"> </w:t>
          </w:r>
          <w:r w:rsidR="00641734"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>92500 RUEIL-MALMAISON</w:t>
          </w:r>
        </w:p>
      </w:tc>
      <w:tc>
        <w:tcPr>
          <w:tcW w:w="729" w:type="pct"/>
          <w:tcBorders>
            <w:top w:val="nil"/>
            <w:left w:val="single" w:sz="2" w:space="0" w:color="EEF3F8"/>
            <w:bottom w:val="nil"/>
            <w:right w:val="single" w:sz="2" w:space="0" w:color="EEF3F8"/>
          </w:tcBorders>
          <w:vAlign w:val="center"/>
        </w:tcPr>
        <w:p w14:paraId="2668019E" w14:textId="3EF4238D" w:rsidR="00A548A5" w:rsidRPr="00F70FE2" w:rsidRDefault="00F37EE4" w:rsidP="00A64CDF">
          <w:pPr>
            <w:pStyle w:val="Pieddepage"/>
            <w:jc w:val="center"/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</w:pPr>
          <w:r w:rsidRPr="00F70FE2">
            <w:rPr>
              <w:rFonts w:ascii="Segoe UI" w:hAnsi="Segoe UI" w:cs="Segoe UI"/>
              <w:color w:val="808080" w:themeColor="background1" w:themeShade="80"/>
              <w:sz w:val="16"/>
              <w:szCs w:val="18"/>
            </w:rPr>
            <w:t xml:space="preserve">Page </w: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begin"/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instrText xml:space="preserve"> PAGE </w:instrTex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separate"/>
          </w:r>
          <w:r w:rsidR="00363341">
            <w:rPr>
              <w:rStyle w:val="Numrodepage"/>
              <w:rFonts w:ascii="Segoe UI" w:eastAsiaTheme="majorEastAsia" w:hAnsi="Segoe UI" w:cs="Segoe UI"/>
              <w:noProof/>
              <w:color w:val="808080" w:themeColor="background1" w:themeShade="80"/>
              <w:sz w:val="16"/>
              <w:szCs w:val="18"/>
            </w:rPr>
            <w:t>3</w: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end"/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t xml:space="preserve"> sur </w: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begin"/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instrText xml:space="preserve"> NUMPAGES </w:instrTex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separate"/>
          </w:r>
          <w:r w:rsidR="00363341">
            <w:rPr>
              <w:rStyle w:val="Numrodepage"/>
              <w:rFonts w:ascii="Segoe UI" w:eastAsiaTheme="majorEastAsia" w:hAnsi="Segoe UI" w:cs="Segoe UI"/>
              <w:noProof/>
              <w:color w:val="808080" w:themeColor="background1" w:themeShade="80"/>
              <w:sz w:val="16"/>
              <w:szCs w:val="18"/>
            </w:rPr>
            <w:t>4</w:t>
          </w:r>
          <w:r w:rsidRPr="00F70FE2">
            <w:rPr>
              <w:rStyle w:val="Numrodepage"/>
              <w:rFonts w:ascii="Segoe UI" w:eastAsiaTheme="majorEastAsia" w:hAnsi="Segoe UI" w:cs="Segoe UI"/>
              <w:color w:val="808080" w:themeColor="background1" w:themeShade="80"/>
              <w:sz w:val="16"/>
              <w:szCs w:val="18"/>
            </w:rPr>
            <w:fldChar w:fldCharType="end"/>
          </w:r>
        </w:p>
      </w:tc>
    </w:tr>
    <w:tr w:rsidR="00A548A5" w:rsidRPr="00FE21BA" w14:paraId="16F6EF39" w14:textId="77777777" w:rsidTr="00A64CDF">
      <w:tc>
        <w:tcPr>
          <w:tcW w:w="5000" w:type="pct"/>
          <w:gridSpan w:val="3"/>
          <w:tcBorders>
            <w:top w:val="nil"/>
            <w:bottom w:val="nil"/>
          </w:tcBorders>
          <w:shd w:val="clear" w:color="auto" w:fill="auto"/>
        </w:tcPr>
        <w:p w14:paraId="0FC86C7F" w14:textId="6EA57B88" w:rsidR="00A548A5" w:rsidRPr="00F70FE2" w:rsidRDefault="00F37EE4" w:rsidP="00050DC3">
          <w:pPr>
            <w:pStyle w:val="Pieddepage"/>
            <w:jc w:val="center"/>
            <w:rPr>
              <w:rFonts w:ascii="Segoe UI" w:hAnsi="Segoe UI" w:cs="Segoe UI"/>
              <w:i/>
              <w:color w:val="808080" w:themeColor="background1" w:themeShade="80"/>
              <w:sz w:val="16"/>
              <w:szCs w:val="16"/>
            </w:rPr>
          </w:pPr>
          <w:r w:rsidRPr="00F70FE2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 xml:space="preserve">© </w:t>
          </w:r>
          <w:r w:rsidR="009C60A0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>ACCEO</w:t>
          </w:r>
          <w:r w:rsidRPr="00F70FE2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 xml:space="preserve"> 2010-20</w:t>
          </w:r>
          <w:r w:rsidR="009C60A0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>2</w:t>
          </w:r>
          <w:r w:rsidRPr="00F70FE2">
            <w:rPr>
              <w:rFonts w:ascii="Segoe UI" w:hAnsi="Segoe UI" w:cs="Segoe UI"/>
              <w:i/>
              <w:color w:val="808080" w:themeColor="background1" w:themeShade="80"/>
              <w:sz w:val="14"/>
              <w:szCs w:val="16"/>
            </w:rPr>
            <w:t>5 – Tous droits réservés - Reproduction même partielle strictement interdite</w:t>
          </w:r>
        </w:p>
      </w:tc>
    </w:tr>
  </w:tbl>
  <w:p w14:paraId="1A442232" w14:textId="77777777" w:rsidR="00A548A5" w:rsidRPr="00A64CDF" w:rsidRDefault="00363341">
    <w:pPr>
      <w:pStyle w:val="Pieddepage"/>
      <w:rPr>
        <w:rFonts w:ascii="Candara" w:hAnsi="Candara"/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110" w:type="pct"/>
      <w:tblBorders>
        <w:insideH w:val="single" w:sz="18" w:space="0" w:color="FFFFFF"/>
        <w:insideV w:val="single" w:sz="18" w:space="0" w:color="FFFFFF"/>
      </w:tblBorders>
      <w:tblLook w:val="01E0" w:firstRow="1" w:lastRow="1" w:firstColumn="1" w:lastColumn="1" w:noHBand="0" w:noVBand="0"/>
    </w:tblPr>
    <w:tblGrid>
      <w:gridCol w:w="940"/>
      <w:gridCol w:w="1332"/>
      <w:gridCol w:w="1302"/>
      <w:gridCol w:w="1714"/>
      <w:gridCol w:w="1899"/>
      <w:gridCol w:w="2663"/>
    </w:tblGrid>
    <w:tr w:rsidR="00A548A5" w:rsidRPr="00FE21BA" w14:paraId="583B0814" w14:textId="77777777" w:rsidTr="00DE1C3D">
      <w:trPr>
        <w:trHeight w:val="427"/>
      </w:trPr>
      <w:tc>
        <w:tcPr>
          <w:tcW w:w="477" w:type="pct"/>
          <w:shd w:val="pct20" w:color="000000" w:fill="FFFFFF"/>
        </w:tcPr>
        <w:p w14:paraId="7ACF37D4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Indice</w:t>
          </w:r>
        </w:p>
      </w:tc>
      <w:tc>
        <w:tcPr>
          <w:tcW w:w="676" w:type="pct"/>
          <w:shd w:val="pct20" w:color="000000" w:fill="FFFFFF"/>
        </w:tcPr>
        <w:p w14:paraId="7A9DB546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Date</w:t>
          </w:r>
        </w:p>
      </w:tc>
      <w:tc>
        <w:tcPr>
          <w:tcW w:w="661" w:type="pct"/>
          <w:shd w:val="pct20" w:color="000000" w:fill="FFFFFF"/>
        </w:tcPr>
        <w:p w14:paraId="0F4048FA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Auteur</w:t>
          </w:r>
        </w:p>
      </w:tc>
      <w:tc>
        <w:tcPr>
          <w:tcW w:w="870" w:type="pct"/>
          <w:shd w:val="pct20" w:color="000000" w:fill="FFFFFF"/>
        </w:tcPr>
        <w:p w14:paraId="303C4CC1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Vérificateur</w:t>
          </w:r>
        </w:p>
      </w:tc>
      <w:tc>
        <w:tcPr>
          <w:tcW w:w="964" w:type="pct"/>
          <w:shd w:val="pct20" w:color="000000" w:fill="FFFFFF"/>
        </w:tcPr>
        <w:p w14:paraId="145948DB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Resp. Qualité</w:t>
          </w:r>
        </w:p>
      </w:tc>
      <w:tc>
        <w:tcPr>
          <w:tcW w:w="1352" w:type="pct"/>
          <w:shd w:val="pct20" w:color="000000" w:fill="FFFFFF"/>
        </w:tcPr>
        <w:p w14:paraId="404CAAA3" w14:textId="77777777" w:rsidR="00A548A5" w:rsidRPr="005541CF" w:rsidRDefault="00F37EE4" w:rsidP="00DE1C3D">
          <w:pPr>
            <w:jc w:val="center"/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</w:pPr>
          <w:r w:rsidRPr="005541CF">
            <w:rPr>
              <w:rFonts w:asciiTheme="minorHAnsi" w:hAnsiTheme="minorHAnsi"/>
              <w:b/>
              <w:bCs/>
              <w:i/>
              <w:color w:val="000000"/>
              <w:szCs w:val="20"/>
              <w:u w:val="single"/>
            </w:rPr>
            <w:t>Observations</w:t>
          </w:r>
        </w:p>
      </w:tc>
    </w:tr>
    <w:tr w:rsidR="00A548A5" w:rsidRPr="00FE21BA" w14:paraId="43C7758E" w14:textId="77777777" w:rsidTr="00DE1C3D">
      <w:trPr>
        <w:trHeight w:val="247"/>
      </w:trPr>
      <w:tc>
        <w:tcPr>
          <w:tcW w:w="477" w:type="pct"/>
          <w:shd w:val="pct5" w:color="000000" w:fill="FFFFFF"/>
        </w:tcPr>
        <w:p w14:paraId="6BB1D170" w14:textId="77777777" w:rsidR="00A548A5" w:rsidRPr="005541CF" w:rsidRDefault="00F37EE4" w:rsidP="001D26AF">
          <w:pPr>
            <w:jc w:val="center"/>
            <w:rPr>
              <w:rFonts w:asciiTheme="minorHAnsi" w:hAnsiTheme="minorHAnsi"/>
              <w:color w:val="000000"/>
              <w:szCs w:val="20"/>
            </w:rPr>
          </w:pPr>
          <w:r w:rsidRPr="005541CF">
            <w:rPr>
              <w:rFonts w:asciiTheme="minorHAnsi" w:hAnsiTheme="minorHAnsi"/>
              <w:color w:val="000000"/>
              <w:szCs w:val="20"/>
            </w:rPr>
            <w:t>0</w:t>
          </w:r>
        </w:p>
      </w:tc>
      <w:tc>
        <w:tcPr>
          <w:tcW w:w="676" w:type="pct"/>
          <w:shd w:val="pct5" w:color="000000" w:fill="FFFFFF"/>
        </w:tcPr>
        <w:p w14:paraId="1FBC9E4A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61" w:type="pct"/>
          <w:shd w:val="pct5" w:color="000000" w:fill="FFFFFF"/>
        </w:tcPr>
        <w:p w14:paraId="2211463D" w14:textId="77777777" w:rsidR="00A548A5" w:rsidRPr="0020069E" w:rsidRDefault="00F37EE4" w:rsidP="0020069E">
          <w:pPr>
            <w:jc w:val="center"/>
            <w:rPr>
              <w:rFonts w:asciiTheme="minorHAnsi" w:hAnsiTheme="minorHAnsi"/>
              <w:color w:val="000000"/>
              <w:szCs w:val="20"/>
            </w:rPr>
          </w:pPr>
          <w:r w:rsidRPr="0020069E">
            <w:rPr>
              <w:rFonts w:asciiTheme="minorHAnsi" w:hAnsiTheme="minorHAnsi"/>
              <w:color w:val="000000"/>
              <w:szCs w:val="20"/>
            </w:rPr>
            <w:t>A.</w:t>
          </w:r>
          <w:r>
            <w:rPr>
              <w:rFonts w:asciiTheme="minorHAnsi" w:hAnsiTheme="minorHAnsi"/>
              <w:color w:val="000000"/>
              <w:szCs w:val="20"/>
            </w:rPr>
            <w:t xml:space="preserve"> FLAMINI</w:t>
          </w:r>
        </w:p>
      </w:tc>
      <w:tc>
        <w:tcPr>
          <w:tcW w:w="870" w:type="pct"/>
          <w:shd w:val="pct5" w:color="000000" w:fill="FFFFFF"/>
        </w:tcPr>
        <w:p w14:paraId="0BC06556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964" w:type="pct"/>
          <w:shd w:val="pct5" w:color="000000" w:fill="FFFFFF"/>
        </w:tcPr>
        <w:p w14:paraId="6EFC392E" w14:textId="77777777" w:rsidR="00A548A5" w:rsidRPr="005541CF" w:rsidRDefault="00F37EE4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  <w:r>
            <w:rPr>
              <w:rFonts w:asciiTheme="minorHAnsi" w:hAnsiTheme="minorHAnsi"/>
              <w:color w:val="000000"/>
              <w:szCs w:val="20"/>
            </w:rPr>
            <w:t>J. BROSSARD</w:t>
          </w:r>
        </w:p>
      </w:tc>
      <w:tc>
        <w:tcPr>
          <w:tcW w:w="1352" w:type="pct"/>
          <w:shd w:val="pct5" w:color="000000" w:fill="FFFFFF"/>
        </w:tcPr>
        <w:p w14:paraId="5D2A889A" w14:textId="77777777" w:rsidR="00A548A5" w:rsidRPr="005541CF" w:rsidRDefault="00F37EE4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  <w:r w:rsidRPr="005541CF">
            <w:rPr>
              <w:rFonts w:asciiTheme="minorHAnsi" w:hAnsiTheme="minorHAnsi"/>
              <w:color w:val="000000"/>
              <w:szCs w:val="20"/>
            </w:rPr>
            <w:t>1</w:t>
          </w:r>
          <w:r w:rsidRPr="005541CF">
            <w:rPr>
              <w:rFonts w:asciiTheme="minorHAnsi" w:hAnsiTheme="minorHAnsi"/>
              <w:color w:val="000000"/>
              <w:szCs w:val="20"/>
              <w:vertAlign w:val="superscript"/>
            </w:rPr>
            <w:t>ère</w:t>
          </w:r>
          <w:r w:rsidRPr="005541CF">
            <w:rPr>
              <w:rFonts w:asciiTheme="minorHAnsi" w:hAnsiTheme="minorHAnsi"/>
              <w:color w:val="000000"/>
              <w:szCs w:val="20"/>
            </w:rPr>
            <w:t xml:space="preserve"> diffusion</w:t>
          </w:r>
        </w:p>
      </w:tc>
    </w:tr>
    <w:tr w:rsidR="00A548A5" w:rsidRPr="00FE21BA" w14:paraId="42800F2E" w14:textId="77777777" w:rsidTr="00DE1C3D">
      <w:trPr>
        <w:trHeight w:val="247"/>
      </w:trPr>
      <w:tc>
        <w:tcPr>
          <w:tcW w:w="477" w:type="pct"/>
          <w:shd w:val="pct20" w:color="000000" w:fill="FFFFFF"/>
        </w:tcPr>
        <w:p w14:paraId="55F59ADB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76" w:type="pct"/>
          <w:shd w:val="pct20" w:color="000000" w:fill="FFFFFF"/>
        </w:tcPr>
        <w:p w14:paraId="4A42AE55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61" w:type="pct"/>
          <w:shd w:val="pct20" w:color="000000" w:fill="FFFFFF"/>
        </w:tcPr>
        <w:p w14:paraId="7B26C67F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870" w:type="pct"/>
          <w:shd w:val="pct20" w:color="000000" w:fill="FFFFFF"/>
        </w:tcPr>
        <w:p w14:paraId="1999EB41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964" w:type="pct"/>
          <w:shd w:val="pct20" w:color="000000" w:fill="FFFFFF"/>
        </w:tcPr>
        <w:p w14:paraId="40E2CC7E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1352" w:type="pct"/>
          <w:shd w:val="pct20" w:color="000000" w:fill="FFFFFF"/>
        </w:tcPr>
        <w:p w14:paraId="57CBDA3C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</w:tr>
    <w:tr w:rsidR="00A548A5" w:rsidRPr="00FE21BA" w14:paraId="70724115" w14:textId="77777777" w:rsidTr="00DE1C3D">
      <w:trPr>
        <w:trHeight w:val="247"/>
      </w:trPr>
      <w:tc>
        <w:tcPr>
          <w:tcW w:w="477" w:type="pct"/>
          <w:shd w:val="pct5" w:color="000000" w:fill="FFFFFF"/>
        </w:tcPr>
        <w:p w14:paraId="45D33A51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76" w:type="pct"/>
          <w:shd w:val="pct5" w:color="000000" w:fill="FFFFFF"/>
        </w:tcPr>
        <w:p w14:paraId="537110C3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661" w:type="pct"/>
          <w:shd w:val="pct5" w:color="000000" w:fill="FFFFFF"/>
        </w:tcPr>
        <w:p w14:paraId="339CF2CA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870" w:type="pct"/>
          <w:shd w:val="pct5" w:color="000000" w:fill="FFFFFF"/>
        </w:tcPr>
        <w:p w14:paraId="271B0314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964" w:type="pct"/>
          <w:shd w:val="pct5" w:color="000000" w:fill="FFFFFF"/>
        </w:tcPr>
        <w:p w14:paraId="5251EBFC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  <w:tc>
        <w:tcPr>
          <w:tcW w:w="1352" w:type="pct"/>
          <w:shd w:val="pct5" w:color="000000" w:fill="FFFFFF"/>
        </w:tcPr>
        <w:p w14:paraId="2BD6F498" w14:textId="77777777" w:rsidR="00A548A5" w:rsidRPr="005541CF" w:rsidRDefault="00363341" w:rsidP="00DE1C3D">
          <w:pPr>
            <w:jc w:val="center"/>
            <w:rPr>
              <w:rFonts w:asciiTheme="minorHAnsi" w:hAnsiTheme="minorHAnsi"/>
              <w:color w:val="000000"/>
              <w:szCs w:val="20"/>
            </w:rPr>
          </w:pPr>
        </w:p>
      </w:tc>
    </w:tr>
  </w:tbl>
  <w:p w14:paraId="6A37C8F9" w14:textId="77777777" w:rsidR="00A548A5" w:rsidRDefault="0036334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70DBEBB" w14:textId="77777777" w:rsidR="00F33BEB" w:rsidRDefault="00F33BEB" w:rsidP="00701A12">
      <w:r>
        <w:separator/>
      </w:r>
    </w:p>
  </w:footnote>
  <w:footnote w:type="continuationSeparator" w:id="0">
    <w:p w14:paraId="6F947BFA" w14:textId="77777777" w:rsidR="00F33BEB" w:rsidRDefault="00F33BEB" w:rsidP="00701A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BD6760" w14:textId="77777777" w:rsidR="00A220E6" w:rsidRPr="00FE21BA" w:rsidRDefault="00A220E6" w:rsidP="00701A12">
    <w:pPr>
      <w:pStyle w:val="En-tte"/>
    </w:pPr>
    <w:r w:rsidRPr="00FE21BA">
      <w:tab/>
    </w:r>
    <w:r w:rsidRPr="00FE21BA">
      <w:tab/>
    </w:r>
    <w:r w:rsidRPr="00FE21BA">
      <w:tab/>
    </w:r>
    <w:r w:rsidRPr="00FE21BA">
      <w:tab/>
    </w:r>
    <w:r w:rsidRPr="00FE21BA">
      <w:tab/>
    </w:r>
  </w:p>
  <w:p w14:paraId="59338C97" w14:textId="77777777" w:rsidR="00A220E6" w:rsidRPr="00FE21BA" w:rsidRDefault="00A220E6" w:rsidP="00701A12">
    <w:pPr>
      <w:pStyle w:val="En-tte"/>
    </w:pPr>
  </w:p>
  <w:p w14:paraId="29A557F8" w14:textId="77777777" w:rsidR="00A220E6" w:rsidRPr="00FE21BA" w:rsidRDefault="00A220E6" w:rsidP="00701A12">
    <w:pPr>
      <w:pStyle w:val="En-tte"/>
    </w:pPr>
  </w:p>
  <w:p w14:paraId="472C9A23" w14:textId="77777777" w:rsidR="00A220E6" w:rsidRPr="00FE21BA" w:rsidRDefault="00A220E6" w:rsidP="00412D82">
    <w:pPr>
      <w:pStyle w:val="En-tte"/>
      <w:spacing w:after="120"/>
      <w:ind w:right="-5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EA5086" w14:textId="59B07377" w:rsidR="00FE21BA" w:rsidRPr="00FE21BA" w:rsidRDefault="00FE21BA" w:rsidP="00FE21BA">
    <w:pPr>
      <w:pStyle w:val="En-tte"/>
      <w:ind w:left="284"/>
      <w:rPr>
        <w:rFonts w:cs="Segoe UI"/>
      </w:rPr>
    </w:pPr>
    <w:r w:rsidRPr="00FE21BA">
      <w:rPr>
        <w:rFonts w:cs="Segoe UI"/>
        <w:noProof/>
      </w:rPr>
      <w:drawing>
        <wp:anchor distT="0" distB="0" distL="114300" distR="114300" simplePos="0" relativeHeight="251660288" behindDoc="0" locked="0" layoutInCell="1" allowOverlap="1" wp14:anchorId="07C18C48" wp14:editId="272F5E0E">
          <wp:simplePos x="0" y="0"/>
          <wp:positionH relativeFrom="column">
            <wp:posOffset>4911387</wp:posOffset>
          </wp:positionH>
          <wp:positionV relativeFrom="paragraph">
            <wp:posOffset>-71742</wp:posOffset>
          </wp:positionV>
          <wp:extent cx="1149985" cy="318770"/>
          <wp:effectExtent l="0" t="0" r="0" b="5080"/>
          <wp:wrapNone/>
          <wp:docPr id="2" name="Image 2" descr="C:\Users\hsanson\AppData\Local\Microsoft\Windows\INetCache\Content.Word\acceo_ascenseur_color_horizont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hsanson\AppData\Local\Microsoft\Windows\INetCache\Content.Word\acceo_ascenseur_color_horizontal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985" cy="318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FE21BA">
      <w:rPr>
        <w:rFonts w:cs="Segoe UI"/>
      </w:rPr>
      <w:tab/>
    </w:r>
    <w:r w:rsidRPr="00FE21BA">
      <w:rPr>
        <w:rFonts w:cs="Segoe UI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4E9393" w14:textId="6A5685A3" w:rsidR="00050DC3" w:rsidRPr="00810F04" w:rsidRDefault="00810F04" w:rsidP="00810F04">
    <w:pPr>
      <w:pStyle w:val="En-tte"/>
      <w:ind w:left="284"/>
      <w:rPr>
        <w:rFonts w:cs="Segoe UI"/>
      </w:rPr>
    </w:pPr>
    <w:r w:rsidRPr="00F70FE2">
      <w:rPr>
        <w:rFonts w:cs="Segoe UI"/>
        <w:noProof/>
        <w:color w:val="808080" w:themeColor="background1" w:themeShade="80"/>
      </w:rPr>
      <w:drawing>
        <wp:anchor distT="0" distB="0" distL="114300" distR="114300" simplePos="0" relativeHeight="251662336" behindDoc="0" locked="0" layoutInCell="1" allowOverlap="1" wp14:anchorId="533D07BA" wp14:editId="675E4CBA">
          <wp:simplePos x="0" y="0"/>
          <wp:positionH relativeFrom="column">
            <wp:posOffset>4911387</wp:posOffset>
          </wp:positionH>
          <wp:positionV relativeFrom="paragraph">
            <wp:posOffset>-71742</wp:posOffset>
          </wp:positionV>
          <wp:extent cx="1149985" cy="318770"/>
          <wp:effectExtent l="0" t="0" r="0" b="5080"/>
          <wp:wrapNone/>
          <wp:docPr id="11" name="Image 11" descr="C:\Users\hsanson\AppData\Local\Microsoft\Windows\INetCache\Content.Word\acceo_ascenseur_color_horizont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hsanson\AppData\Local\Microsoft\Windows\INetCache\Content.Word\acceo_ascenseur_color_horizontal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985" cy="318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FE21BA">
      <w:rPr>
        <w:rFonts w:cs="Segoe UI"/>
      </w:rPr>
      <w:tab/>
    </w:r>
    <w:r w:rsidRPr="00FE21BA">
      <w:rPr>
        <w:rFonts w:cs="Segoe UI"/>
      </w:rP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76A2F5" w14:textId="77777777" w:rsidR="00DA7E03" w:rsidRPr="00FE21BA" w:rsidRDefault="00363341" w:rsidP="00050DC3">
    <w:pPr>
      <w:pStyle w:val="En-tt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1D0FB873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30"/>
      </v:shape>
    </w:pict>
  </w:numPicBullet>
  <w:abstractNum w:abstractNumId="0" w15:restartNumberingAfterBreak="0">
    <w:nsid w:val="FFFFFF83"/>
    <w:multiLevelType w:val="singleLevel"/>
    <w:tmpl w:val="ACDCFC04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71A3118"/>
    <w:multiLevelType w:val="hybridMultilevel"/>
    <w:tmpl w:val="57CCA3D6"/>
    <w:lvl w:ilvl="0" w:tplc="74FE91FA">
      <w:numFmt w:val="bullet"/>
      <w:lvlText w:val="-"/>
      <w:lvlJc w:val="left"/>
      <w:pPr>
        <w:ind w:left="180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5400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0D7E55F4"/>
    <w:multiLevelType w:val="hybridMultilevel"/>
    <w:tmpl w:val="7892D57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D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4" w:tplc="040C000D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FE91FA"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eastAsia="Times New Roman" w:hAnsi="Verdana" w:cs="Times New Roman" w:hint="default"/>
      </w:rPr>
    </w:lvl>
    <w:lvl w:ilvl="6" w:tplc="49B412A2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color w:val="auto"/>
        <w:sz w:val="18"/>
        <w:szCs w:val="18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A35263"/>
    <w:multiLevelType w:val="hybridMultilevel"/>
    <w:tmpl w:val="FF2E0B32"/>
    <w:lvl w:ilvl="0" w:tplc="74FE91FA">
      <w:numFmt w:val="bullet"/>
      <w:lvlText w:val="-"/>
      <w:lvlJc w:val="left"/>
      <w:pPr>
        <w:ind w:left="1440" w:hanging="360"/>
      </w:pPr>
      <w:rPr>
        <w:rFonts w:ascii="Verdana" w:eastAsia="Times New Roman" w:hAnsi="Verdana" w:cs="Times New Roman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5040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DBC1421"/>
    <w:multiLevelType w:val="hybridMultilevel"/>
    <w:tmpl w:val="DCEAADC6"/>
    <w:lvl w:ilvl="0" w:tplc="040C000D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5" w15:restartNumberingAfterBreak="0">
    <w:nsid w:val="0E7B4891"/>
    <w:multiLevelType w:val="hybridMultilevel"/>
    <w:tmpl w:val="4C9C85DC"/>
    <w:lvl w:ilvl="0" w:tplc="74FE91FA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74FE91FA">
      <w:numFmt w:val="bullet"/>
      <w:lvlText w:val="-"/>
      <w:lvlJc w:val="left"/>
      <w:pPr>
        <w:ind w:left="1440" w:hanging="360"/>
      </w:pPr>
      <w:rPr>
        <w:rFonts w:ascii="Verdana" w:eastAsia="Times New Roman" w:hAnsi="Verdana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5928A7"/>
    <w:multiLevelType w:val="hybridMultilevel"/>
    <w:tmpl w:val="21700DA8"/>
    <w:lvl w:ilvl="0" w:tplc="5B90FCAC">
      <w:start w:val="1"/>
      <w:numFmt w:val="bullet"/>
      <w:lvlText w:val="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  <w:sz w:val="18"/>
        <w:szCs w:val="18"/>
      </w:rPr>
    </w:lvl>
    <w:lvl w:ilvl="1" w:tplc="74FE91FA">
      <w:numFmt w:val="bullet"/>
      <w:lvlText w:val="-"/>
      <w:lvlJc w:val="left"/>
      <w:pPr>
        <w:tabs>
          <w:tab w:val="num" w:pos="1797"/>
        </w:tabs>
        <w:ind w:left="1797" w:hanging="360"/>
      </w:pPr>
      <w:rPr>
        <w:rFonts w:ascii="Verdana" w:eastAsia="Times New Roman" w:hAnsi="Verdana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7" w15:restartNumberingAfterBreak="0">
    <w:nsid w:val="12DE0D98"/>
    <w:multiLevelType w:val="hybridMultilevel"/>
    <w:tmpl w:val="6048239A"/>
    <w:lvl w:ilvl="0" w:tplc="040C000F">
      <w:start w:val="1"/>
      <w:numFmt w:val="decimal"/>
      <w:lvlText w:val="%1."/>
      <w:lvlJc w:val="left"/>
      <w:pPr>
        <w:ind w:left="1724" w:hanging="360"/>
      </w:pPr>
    </w:lvl>
    <w:lvl w:ilvl="1" w:tplc="040C0019" w:tentative="1">
      <w:start w:val="1"/>
      <w:numFmt w:val="lowerLetter"/>
      <w:lvlText w:val="%2."/>
      <w:lvlJc w:val="left"/>
      <w:pPr>
        <w:ind w:left="2444" w:hanging="360"/>
      </w:pPr>
    </w:lvl>
    <w:lvl w:ilvl="2" w:tplc="040C001B" w:tentative="1">
      <w:start w:val="1"/>
      <w:numFmt w:val="lowerRoman"/>
      <w:lvlText w:val="%3."/>
      <w:lvlJc w:val="right"/>
      <w:pPr>
        <w:ind w:left="3164" w:hanging="180"/>
      </w:pPr>
    </w:lvl>
    <w:lvl w:ilvl="3" w:tplc="040C000F" w:tentative="1">
      <w:start w:val="1"/>
      <w:numFmt w:val="decimal"/>
      <w:lvlText w:val="%4."/>
      <w:lvlJc w:val="left"/>
      <w:pPr>
        <w:ind w:left="3884" w:hanging="360"/>
      </w:pPr>
    </w:lvl>
    <w:lvl w:ilvl="4" w:tplc="040C0019" w:tentative="1">
      <w:start w:val="1"/>
      <w:numFmt w:val="lowerLetter"/>
      <w:lvlText w:val="%5."/>
      <w:lvlJc w:val="left"/>
      <w:pPr>
        <w:ind w:left="4604" w:hanging="360"/>
      </w:pPr>
    </w:lvl>
    <w:lvl w:ilvl="5" w:tplc="040C001B" w:tentative="1">
      <w:start w:val="1"/>
      <w:numFmt w:val="lowerRoman"/>
      <w:lvlText w:val="%6."/>
      <w:lvlJc w:val="right"/>
      <w:pPr>
        <w:ind w:left="5324" w:hanging="180"/>
      </w:pPr>
    </w:lvl>
    <w:lvl w:ilvl="6" w:tplc="040C000F" w:tentative="1">
      <w:start w:val="1"/>
      <w:numFmt w:val="decimal"/>
      <w:lvlText w:val="%7."/>
      <w:lvlJc w:val="left"/>
      <w:pPr>
        <w:ind w:left="6044" w:hanging="360"/>
      </w:pPr>
    </w:lvl>
    <w:lvl w:ilvl="7" w:tplc="040C0019" w:tentative="1">
      <w:start w:val="1"/>
      <w:numFmt w:val="lowerLetter"/>
      <w:lvlText w:val="%8."/>
      <w:lvlJc w:val="left"/>
      <w:pPr>
        <w:ind w:left="6764" w:hanging="360"/>
      </w:pPr>
    </w:lvl>
    <w:lvl w:ilvl="8" w:tplc="040C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8" w15:restartNumberingAfterBreak="0">
    <w:nsid w:val="14C746E2"/>
    <w:multiLevelType w:val="hybridMultilevel"/>
    <w:tmpl w:val="D3B4492E"/>
    <w:lvl w:ilvl="0" w:tplc="D9EA649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  <w:szCs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7CC2266"/>
    <w:multiLevelType w:val="hybridMultilevel"/>
    <w:tmpl w:val="2F94C88A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82C0F64"/>
    <w:multiLevelType w:val="hybridMultilevel"/>
    <w:tmpl w:val="5EE87ED8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8564C60"/>
    <w:multiLevelType w:val="hybridMultilevel"/>
    <w:tmpl w:val="3690AFE0"/>
    <w:lvl w:ilvl="0" w:tplc="79B69C50">
      <w:start w:val="80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0"/>
        </w:tabs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0"/>
        </w:tabs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0"/>
        </w:tabs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0"/>
        </w:tabs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0"/>
        </w:tabs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0"/>
        </w:tabs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0"/>
        </w:tabs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0"/>
        </w:tabs>
        <w:ind w:left="7530" w:hanging="360"/>
      </w:pPr>
      <w:rPr>
        <w:rFonts w:ascii="Wingdings" w:hAnsi="Wingdings" w:hint="default"/>
      </w:rPr>
    </w:lvl>
  </w:abstractNum>
  <w:abstractNum w:abstractNumId="12" w15:restartNumberingAfterBreak="0">
    <w:nsid w:val="1A1A0014"/>
    <w:multiLevelType w:val="hybridMultilevel"/>
    <w:tmpl w:val="7516299E"/>
    <w:lvl w:ilvl="0" w:tplc="C944BA48">
      <w:start w:val="80"/>
      <w:numFmt w:val="bullet"/>
      <w:lvlText w:val=""/>
      <w:lvlJc w:val="left"/>
      <w:pPr>
        <w:ind w:left="720" w:hanging="360"/>
      </w:pPr>
      <w:rPr>
        <w:rFonts w:ascii="Wingdings 3" w:hAnsi="Wingdings 3" w:cs="Times New Roman" w:hint="default"/>
        <w:color w:val="4CBCC4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E823E1"/>
    <w:multiLevelType w:val="hybridMultilevel"/>
    <w:tmpl w:val="38A0C56E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9B69C50">
      <w:start w:val="80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5B2FF4"/>
    <w:multiLevelType w:val="hybridMultilevel"/>
    <w:tmpl w:val="A2FC3E80"/>
    <w:lvl w:ilvl="0" w:tplc="042C535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146A09"/>
    <w:multiLevelType w:val="multilevel"/>
    <w:tmpl w:val="629A13F4"/>
    <w:lvl w:ilvl="0">
      <w:start w:val="1"/>
      <w:numFmt w:val="upperLetter"/>
      <w:pStyle w:val="Titre1"/>
      <w:lvlText w:val="%1."/>
      <w:lvlJc w:val="left"/>
      <w:pPr>
        <w:ind w:left="360" w:hanging="360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b/>
      </w:rPr>
    </w:lvl>
    <w:lvl w:ilvl="3">
      <w:start w:val="1"/>
      <w:numFmt w:val="decimal"/>
      <w:pStyle w:val="Enumration3"/>
      <w:lvlText w:val="%1.%2.%3.%4"/>
      <w:lvlJc w:val="left"/>
      <w:pPr>
        <w:ind w:left="864" w:hanging="864"/>
      </w:pPr>
      <w:rPr>
        <w:b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32AA7388"/>
    <w:multiLevelType w:val="hybridMultilevel"/>
    <w:tmpl w:val="11C03468"/>
    <w:lvl w:ilvl="0" w:tplc="C3E473BA">
      <w:start w:val="1"/>
      <w:numFmt w:val="bullet"/>
      <w:lvlText w:val="-"/>
      <w:lvlJc w:val="left"/>
      <w:pPr>
        <w:ind w:left="644" w:hanging="360"/>
      </w:pPr>
      <w:rPr>
        <w:rFonts w:ascii="Segoe UI" w:eastAsia="Times New Roman" w:hAnsi="Segoe UI" w:cs="Segoe U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7" w15:restartNumberingAfterBreak="0">
    <w:nsid w:val="3B1A1D05"/>
    <w:multiLevelType w:val="hybridMultilevel"/>
    <w:tmpl w:val="BF7EFCC4"/>
    <w:lvl w:ilvl="0" w:tplc="5B90FCAC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3C4275B6"/>
    <w:multiLevelType w:val="hybridMultilevel"/>
    <w:tmpl w:val="45B240A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D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3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4" w:tplc="040C000D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FE91FA"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eastAsia="Times New Roman" w:hAnsi="Verdana" w:cs="Times New Roman" w:hint="default"/>
      </w:rPr>
    </w:lvl>
    <w:lvl w:ilvl="6" w:tplc="49B412A2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color w:val="auto"/>
        <w:sz w:val="18"/>
        <w:szCs w:val="18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2C08BC"/>
    <w:multiLevelType w:val="hybridMultilevel"/>
    <w:tmpl w:val="A85E989C"/>
    <w:lvl w:ilvl="0" w:tplc="74FE91FA">
      <w:numFmt w:val="bullet"/>
      <w:lvlText w:val="-"/>
      <w:lvlJc w:val="left"/>
      <w:pPr>
        <w:ind w:left="1800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 w15:restartNumberingAfterBreak="0">
    <w:nsid w:val="3D331ABA"/>
    <w:multiLevelType w:val="multilevel"/>
    <w:tmpl w:val="EAF44C4E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bullet"/>
      <w:pStyle w:val="moderne"/>
      <w:lvlText w:val=""/>
      <w:lvlJc w:val="left"/>
      <w:pPr>
        <w:ind w:left="720" w:hanging="720"/>
      </w:pPr>
      <w:rPr>
        <w:rFonts w:ascii="Wingdings" w:hAnsi="Wingdings" w:hint="default"/>
        <w:b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b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40AE0F65"/>
    <w:multiLevelType w:val="hybridMultilevel"/>
    <w:tmpl w:val="A0C63F28"/>
    <w:lvl w:ilvl="0" w:tplc="040C000D">
      <w:start w:val="1"/>
      <w:numFmt w:val="bullet"/>
      <w:lvlText w:val="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877"/>
        </w:tabs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37"/>
        </w:tabs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57"/>
        </w:tabs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77"/>
        </w:tabs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97"/>
        </w:tabs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17"/>
        </w:tabs>
        <w:ind w:left="7917" w:hanging="360"/>
      </w:pPr>
      <w:rPr>
        <w:rFonts w:ascii="Wingdings" w:hAnsi="Wingdings" w:hint="default"/>
      </w:rPr>
    </w:lvl>
  </w:abstractNum>
  <w:abstractNum w:abstractNumId="22" w15:restartNumberingAfterBreak="0">
    <w:nsid w:val="47914E5F"/>
    <w:multiLevelType w:val="hybridMultilevel"/>
    <w:tmpl w:val="279867D4"/>
    <w:lvl w:ilvl="0" w:tplc="040C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E79026F6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23" w15:restartNumberingAfterBreak="0">
    <w:nsid w:val="4C6754C7"/>
    <w:multiLevelType w:val="hybridMultilevel"/>
    <w:tmpl w:val="409C0C8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DD663F"/>
    <w:multiLevelType w:val="hybridMultilevel"/>
    <w:tmpl w:val="D32CD5A4"/>
    <w:lvl w:ilvl="0" w:tplc="B7245974">
      <w:start w:val="1"/>
      <w:numFmt w:val="bullet"/>
      <w:pStyle w:val="Enumeration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522C168F"/>
    <w:multiLevelType w:val="hybridMultilevel"/>
    <w:tmpl w:val="22BCC8FE"/>
    <w:lvl w:ilvl="0" w:tplc="5B90FCAC">
      <w:start w:val="1"/>
      <w:numFmt w:val="bullet"/>
      <w:lvlText w:val="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2877"/>
        </w:tabs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37"/>
        </w:tabs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57"/>
        </w:tabs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77"/>
        </w:tabs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97"/>
        </w:tabs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17"/>
        </w:tabs>
        <w:ind w:left="7917" w:hanging="360"/>
      </w:pPr>
      <w:rPr>
        <w:rFonts w:ascii="Wingdings" w:hAnsi="Wingdings" w:hint="default"/>
      </w:rPr>
    </w:lvl>
  </w:abstractNum>
  <w:abstractNum w:abstractNumId="26" w15:restartNumberingAfterBreak="0">
    <w:nsid w:val="523B5BB6"/>
    <w:multiLevelType w:val="hybridMultilevel"/>
    <w:tmpl w:val="612441DC"/>
    <w:lvl w:ilvl="0" w:tplc="5B90FCAC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262B31"/>
    <w:multiLevelType w:val="hybridMultilevel"/>
    <w:tmpl w:val="297A96C2"/>
    <w:lvl w:ilvl="0" w:tplc="10FAA042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i w:val="0"/>
        <w:iCs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C161308"/>
    <w:multiLevelType w:val="hybridMultilevel"/>
    <w:tmpl w:val="972AB7B2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5FD3601C"/>
    <w:multiLevelType w:val="hybridMultilevel"/>
    <w:tmpl w:val="01D0F826"/>
    <w:lvl w:ilvl="0" w:tplc="0172D45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61FE08A0"/>
    <w:multiLevelType w:val="hybridMultilevel"/>
    <w:tmpl w:val="22965626"/>
    <w:lvl w:ilvl="0" w:tplc="74FE91FA">
      <w:numFmt w:val="bullet"/>
      <w:lvlText w:val="-"/>
      <w:lvlJc w:val="left"/>
      <w:pPr>
        <w:ind w:left="1287" w:hanging="360"/>
      </w:pPr>
      <w:rPr>
        <w:rFonts w:ascii="Verdana" w:eastAsia="Times New Roman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4887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2F05C1B"/>
    <w:multiLevelType w:val="hybridMultilevel"/>
    <w:tmpl w:val="D3C8312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D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4FE91FA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Verdana" w:eastAsia="Times New Roman" w:hAnsi="Verdana" w:cs="Times New Roman" w:hint="default"/>
      </w:rPr>
    </w:lvl>
    <w:lvl w:ilvl="4" w:tplc="040C000D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FE91FA"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Verdana" w:eastAsia="Times New Roman" w:hAnsi="Verdana" w:cs="Times New Roman" w:hint="default"/>
      </w:rPr>
    </w:lvl>
    <w:lvl w:ilvl="6" w:tplc="49B412A2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color w:val="auto"/>
        <w:sz w:val="18"/>
        <w:szCs w:val="18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18341A"/>
    <w:multiLevelType w:val="hybridMultilevel"/>
    <w:tmpl w:val="00C83B30"/>
    <w:lvl w:ilvl="0" w:tplc="74FE91FA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4320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874AF2"/>
    <w:multiLevelType w:val="hybridMultilevel"/>
    <w:tmpl w:val="A3B86452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47AA12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65631AA"/>
    <w:multiLevelType w:val="hybridMultilevel"/>
    <w:tmpl w:val="09A8F03E"/>
    <w:lvl w:ilvl="0" w:tplc="79B69C50">
      <w:start w:val="80"/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5" w15:restartNumberingAfterBreak="0">
    <w:nsid w:val="6A3D7B7C"/>
    <w:multiLevelType w:val="hybridMultilevel"/>
    <w:tmpl w:val="2BBAE1DA"/>
    <w:lvl w:ilvl="0" w:tplc="ECF2C8BE">
      <w:start w:val="1"/>
      <w:numFmt w:val="bullet"/>
      <w:pStyle w:val="titreintro4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6" w15:restartNumberingAfterBreak="0">
    <w:nsid w:val="70F7775B"/>
    <w:multiLevelType w:val="hybridMultilevel"/>
    <w:tmpl w:val="5C62ACB4"/>
    <w:lvl w:ilvl="0" w:tplc="D0F0184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 w15:restartNumberingAfterBreak="0">
    <w:nsid w:val="72880C4D"/>
    <w:multiLevelType w:val="hybridMultilevel"/>
    <w:tmpl w:val="457E5160"/>
    <w:lvl w:ilvl="0" w:tplc="D0F0184E">
      <w:start w:val="80"/>
      <w:numFmt w:val="bullet"/>
      <w:lvlText w:val="-"/>
      <w:lvlJc w:val="left"/>
      <w:pPr>
        <w:ind w:left="1996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38" w15:restartNumberingAfterBreak="0">
    <w:nsid w:val="74664569"/>
    <w:multiLevelType w:val="multilevel"/>
    <w:tmpl w:val="040C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9" w15:restartNumberingAfterBreak="0">
    <w:nsid w:val="76FF579C"/>
    <w:multiLevelType w:val="hybridMultilevel"/>
    <w:tmpl w:val="9222CF68"/>
    <w:lvl w:ilvl="0" w:tplc="74FE91FA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7955915"/>
    <w:multiLevelType w:val="hybridMultilevel"/>
    <w:tmpl w:val="898060CE"/>
    <w:lvl w:ilvl="0" w:tplc="74FE91FA">
      <w:numFmt w:val="bullet"/>
      <w:lvlText w:val="-"/>
      <w:lvlJc w:val="left"/>
      <w:pPr>
        <w:ind w:left="1440" w:hanging="360"/>
      </w:pPr>
      <w:rPr>
        <w:rFonts w:ascii="Verdana" w:eastAsia="Times New Roman" w:hAnsi="Verdana" w:cs="Times New Roman" w:hint="default"/>
      </w:rPr>
    </w:lvl>
    <w:lvl w:ilvl="1" w:tplc="74FE91FA">
      <w:numFmt w:val="bullet"/>
      <w:lvlText w:val="-"/>
      <w:lvlJc w:val="left"/>
      <w:pPr>
        <w:ind w:left="2160" w:hanging="360"/>
      </w:pPr>
      <w:rPr>
        <w:rFonts w:ascii="Verdana" w:eastAsia="Times New Roman" w:hAnsi="Verdana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74FE91FA">
      <w:numFmt w:val="bullet"/>
      <w:lvlText w:val="-"/>
      <w:lvlJc w:val="left"/>
      <w:pPr>
        <w:ind w:left="5040" w:hanging="360"/>
      </w:pPr>
      <w:rPr>
        <w:rFonts w:ascii="Verdana" w:eastAsia="Times New Roman" w:hAnsi="Verdana" w:cs="Times New Roman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7A933F60"/>
    <w:multiLevelType w:val="hybridMultilevel"/>
    <w:tmpl w:val="BF049A46"/>
    <w:lvl w:ilvl="0" w:tplc="040C000D">
      <w:start w:val="1"/>
      <w:numFmt w:val="bullet"/>
      <w:lvlText w:val="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877"/>
        </w:tabs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37"/>
        </w:tabs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57"/>
        </w:tabs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477"/>
        </w:tabs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197"/>
        </w:tabs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17"/>
        </w:tabs>
        <w:ind w:left="7917" w:hanging="360"/>
      </w:pPr>
      <w:rPr>
        <w:rFonts w:ascii="Wingdings" w:hAnsi="Wingdings" w:hint="default"/>
      </w:rPr>
    </w:lvl>
  </w:abstractNum>
  <w:abstractNum w:abstractNumId="42" w15:restartNumberingAfterBreak="0">
    <w:nsid w:val="7EED14D7"/>
    <w:multiLevelType w:val="hybridMultilevel"/>
    <w:tmpl w:val="71903170"/>
    <w:lvl w:ilvl="0" w:tplc="5B90FCAC">
      <w:start w:val="1"/>
      <w:numFmt w:val="bullet"/>
      <w:lvlText w:val=""/>
      <w:lvlJc w:val="left"/>
      <w:pPr>
        <w:ind w:left="1077" w:hanging="360"/>
      </w:pPr>
      <w:rPr>
        <w:rFonts w:ascii="Wingdings" w:hAnsi="Wingdings" w:hint="default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1"/>
  </w:num>
  <w:num w:numId="3">
    <w:abstractNumId w:val="22"/>
  </w:num>
  <w:num w:numId="4">
    <w:abstractNumId w:val="15"/>
  </w:num>
  <w:num w:numId="5">
    <w:abstractNumId w:val="33"/>
  </w:num>
  <w:num w:numId="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</w:num>
  <w:num w:numId="8">
    <w:abstractNumId w:val="23"/>
  </w:num>
  <w:num w:numId="9">
    <w:abstractNumId w:val="0"/>
  </w:num>
  <w:num w:numId="10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</w:num>
  <w:num w:numId="12">
    <w:abstractNumId w:val="37"/>
  </w:num>
  <w:num w:numId="13">
    <w:abstractNumId w:val="24"/>
  </w:num>
  <w:num w:numId="14">
    <w:abstractNumId w:val="36"/>
  </w:num>
  <w:num w:numId="15">
    <w:abstractNumId w:val="34"/>
  </w:num>
  <w:num w:numId="16">
    <w:abstractNumId w:val="35"/>
  </w:num>
  <w:num w:numId="1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8"/>
  </w:num>
  <w:num w:numId="20">
    <w:abstractNumId w:val="7"/>
  </w:num>
  <w:num w:numId="21">
    <w:abstractNumId w:val="38"/>
  </w:num>
  <w:num w:numId="22">
    <w:abstractNumId w:val="20"/>
  </w:num>
  <w:num w:numId="23">
    <w:abstractNumId w:val="6"/>
  </w:num>
  <w:num w:numId="24">
    <w:abstractNumId w:val="4"/>
  </w:num>
  <w:num w:numId="25">
    <w:abstractNumId w:val="41"/>
  </w:num>
  <w:num w:numId="26">
    <w:abstractNumId w:val="25"/>
  </w:num>
  <w:num w:numId="27">
    <w:abstractNumId w:val="31"/>
  </w:num>
  <w:num w:numId="28">
    <w:abstractNumId w:val="42"/>
  </w:num>
  <w:num w:numId="29">
    <w:abstractNumId w:val="32"/>
  </w:num>
  <w:num w:numId="30">
    <w:abstractNumId w:val="5"/>
  </w:num>
  <w:num w:numId="31">
    <w:abstractNumId w:val="3"/>
  </w:num>
  <w:num w:numId="32">
    <w:abstractNumId w:val="40"/>
  </w:num>
  <w:num w:numId="33">
    <w:abstractNumId w:val="18"/>
  </w:num>
  <w:num w:numId="34">
    <w:abstractNumId w:val="19"/>
  </w:num>
  <w:num w:numId="35">
    <w:abstractNumId w:val="1"/>
  </w:num>
  <w:num w:numId="36">
    <w:abstractNumId w:val="30"/>
  </w:num>
  <w:num w:numId="37">
    <w:abstractNumId w:val="2"/>
  </w:num>
  <w:num w:numId="38">
    <w:abstractNumId w:val="39"/>
  </w:num>
  <w:num w:numId="39">
    <w:abstractNumId w:val="21"/>
  </w:num>
  <w:num w:numId="40">
    <w:abstractNumId w:val="17"/>
  </w:num>
  <w:num w:numId="41">
    <w:abstractNumId w:val="26"/>
  </w:num>
  <w:num w:numId="42">
    <w:abstractNumId w:val="41"/>
  </w:num>
  <w:num w:numId="43">
    <w:abstractNumId w:val="12"/>
  </w:num>
  <w:num w:numId="44">
    <w:abstractNumId w:val="29"/>
  </w:num>
  <w:num w:numId="45">
    <w:abstractNumId w:val="16"/>
  </w:num>
  <w:num w:numId="46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attachedTemplate r:id="rId1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5027"/>
    <w:rsid w:val="00003466"/>
    <w:rsid w:val="00005EFE"/>
    <w:rsid w:val="00011479"/>
    <w:rsid w:val="000145C4"/>
    <w:rsid w:val="000155FE"/>
    <w:rsid w:val="000175A4"/>
    <w:rsid w:val="000216D2"/>
    <w:rsid w:val="00030677"/>
    <w:rsid w:val="00046633"/>
    <w:rsid w:val="0004731D"/>
    <w:rsid w:val="000527B0"/>
    <w:rsid w:val="00056FEF"/>
    <w:rsid w:val="00070A4F"/>
    <w:rsid w:val="00071BD6"/>
    <w:rsid w:val="000722E3"/>
    <w:rsid w:val="00073573"/>
    <w:rsid w:val="0008652C"/>
    <w:rsid w:val="000A1E99"/>
    <w:rsid w:val="000A5233"/>
    <w:rsid w:val="000A6347"/>
    <w:rsid w:val="000B05F6"/>
    <w:rsid w:val="000B0D65"/>
    <w:rsid w:val="000C68EF"/>
    <w:rsid w:val="001007D8"/>
    <w:rsid w:val="0010630A"/>
    <w:rsid w:val="001143E7"/>
    <w:rsid w:val="00114E58"/>
    <w:rsid w:val="001174CE"/>
    <w:rsid w:val="00122BD0"/>
    <w:rsid w:val="00131038"/>
    <w:rsid w:val="00131AB8"/>
    <w:rsid w:val="001378B6"/>
    <w:rsid w:val="00150FCA"/>
    <w:rsid w:val="001548FF"/>
    <w:rsid w:val="00167C81"/>
    <w:rsid w:val="001772C7"/>
    <w:rsid w:val="00180150"/>
    <w:rsid w:val="0018182C"/>
    <w:rsid w:val="00182709"/>
    <w:rsid w:val="001C1A9B"/>
    <w:rsid w:val="001C3FD3"/>
    <w:rsid w:val="001D6C31"/>
    <w:rsid w:val="001F5309"/>
    <w:rsid w:val="001F55FB"/>
    <w:rsid w:val="00203A67"/>
    <w:rsid w:val="0020745E"/>
    <w:rsid w:val="00210B8A"/>
    <w:rsid w:val="0021697E"/>
    <w:rsid w:val="00243735"/>
    <w:rsid w:val="00257870"/>
    <w:rsid w:val="0026452E"/>
    <w:rsid w:val="00286DF8"/>
    <w:rsid w:val="002B2FD0"/>
    <w:rsid w:val="002B4408"/>
    <w:rsid w:val="002C2F65"/>
    <w:rsid w:val="002D19E6"/>
    <w:rsid w:val="002D1F88"/>
    <w:rsid w:val="002E1111"/>
    <w:rsid w:val="002E1FBC"/>
    <w:rsid w:val="002F5AD3"/>
    <w:rsid w:val="002F6BF6"/>
    <w:rsid w:val="002F7345"/>
    <w:rsid w:val="0031442F"/>
    <w:rsid w:val="003208BA"/>
    <w:rsid w:val="00321329"/>
    <w:rsid w:val="00324E7A"/>
    <w:rsid w:val="00333A46"/>
    <w:rsid w:val="00334F3D"/>
    <w:rsid w:val="00362FE0"/>
    <w:rsid w:val="00363341"/>
    <w:rsid w:val="003728C8"/>
    <w:rsid w:val="003808F5"/>
    <w:rsid w:val="003A1446"/>
    <w:rsid w:val="003A374B"/>
    <w:rsid w:val="003A5F0E"/>
    <w:rsid w:val="003A7150"/>
    <w:rsid w:val="003C6105"/>
    <w:rsid w:val="003E4705"/>
    <w:rsid w:val="004002BD"/>
    <w:rsid w:val="004101B1"/>
    <w:rsid w:val="00410FCA"/>
    <w:rsid w:val="00412D82"/>
    <w:rsid w:val="00417E5E"/>
    <w:rsid w:val="00425950"/>
    <w:rsid w:val="00435027"/>
    <w:rsid w:val="00442435"/>
    <w:rsid w:val="00452684"/>
    <w:rsid w:val="004558CA"/>
    <w:rsid w:val="004661BA"/>
    <w:rsid w:val="00491DBD"/>
    <w:rsid w:val="00494820"/>
    <w:rsid w:val="00496AAF"/>
    <w:rsid w:val="004977F7"/>
    <w:rsid w:val="004A4F39"/>
    <w:rsid w:val="004A71FA"/>
    <w:rsid w:val="004B28F3"/>
    <w:rsid w:val="004D17D1"/>
    <w:rsid w:val="004D354F"/>
    <w:rsid w:val="004F2C1E"/>
    <w:rsid w:val="00510FDC"/>
    <w:rsid w:val="00512471"/>
    <w:rsid w:val="005243F6"/>
    <w:rsid w:val="005256A5"/>
    <w:rsid w:val="005436E3"/>
    <w:rsid w:val="005536A1"/>
    <w:rsid w:val="005602A1"/>
    <w:rsid w:val="005662E5"/>
    <w:rsid w:val="00567174"/>
    <w:rsid w:val="0057236C"/>
    <w:rsid w:val="00573E99"/>
    <w:rsid w:val="005801C7"/>
    <w:rsid w:val="00587EB7"/>
    <w:rsid w:val="005A3E99"/>
    <w:rsid w:val="005A4699"/>
    <w:rsid w:val="005A77E6"/>
    <w:rsid w:val="005B3190"/>
    <w:rsid w:val="005B675E"/>
    <w:rsid w:val="005B6821"/>
    <w:rsid w:val="005D36BE"/>
    <w:rsid w:val="00603560"/>
    <w:rsid w:val="006306A6"/>
    <w:rsid w:val="006337DA"/>
    <w:rsid w:val="00634D69"/>
    <w:rsid w:val="00641094"/>
    <w:rsid w:val="00641734"/>
    <w:rsid w:val="0067545D"/>
    <w:rsid w:val="00681762"/>
    <w:rsid w:val="006860CF"/>
    <w:rsid w:val="0068618D"/>
    <w:rsid w:val="00692974"/>
    <w:rsid w:val="006B00AB"/>
    <w:rsid w:val="006B0E48"/>
    <w:rsid w:val="006C5E1E"/>
    <w:rsid w:val="006C7EEB"/>
    <w:rsid w:val="006D2DCB"/>
    <w:rsid w:val="006D6C39"/>
    <w:rsid w:val="006F0A4D"/>
    <w:rsid w:val="0070069F"/>
    <w:rsid w:val="00701A12"/>
    <w:rsid w:val="00707E31"/>
    <w:rsid w:val="00715520"/>
    <w:rsid w:val="00716307"/>
    <w:rsid w:val="0072103F"/>
    <w:rsid w:val="00724E3B"/>
    <w:rsid w:val="007314E0"/>
    <w:rsid w:val="00743B1A"/>
    <w:rsid w:val="00744291"/>
    <w:rsid w:val="007457ED"/>
    <w:rsid w:val="00756A69"/>
    <w:rsid w:val="00772637"/>
    <w:rsid w:val="00773BFA"/>
    <w:rsid w:val="007754F1"/>
    <w:rsid w:val="00780B5F"/>
    <w:rsid w:val="007C06C1"/>
    <w:rsid w:val="007C66BE"/>
    <w:rsid w:val="007E1E1D"/>
    <w:rsid w:val="007E3BF4"/>
    <w:rsid w:val="007E64A9"/>
    <w:rsid w:val="007E68D8"/>
    <w:rsid w:val="007F5841"/>
    <w:rsid w:val="007F79DB"/>
    <w:rsid w:val="00801394"/>
    <w:rsid w:val="00805343"/>
    <w:rsid w:val="00810F04"/>
    <w:rsid w:val="0081359D"/>
    <w:rsid w:val="008151AF"/>
    <w:rsid w:val="00822EF7"/>
    <w:rsid w:val="00854237"/>
    <w:rsid w:val="00857498"/>
    <w:rsid w:val="00860A2C"/>
    <w:rsid w:val="00862B05"/>
    <w:rsid w:val="008660B6"/>
    <w:rsid w:val="00877D7E"/>
    <w:rsid w:val="00881CB0"/>
    <w:rsid w:val="00896644"/>
    <w:rsid w:val="008A0C85"/>
    <w:rsid w:val="008A2B10"/>
    <w:rsid w:val="008C3A57"/>
    <w:rsid w:val="008D62F2"/>
    <w:rsid w:val="008E5137"/>
    <w:rsid w:val="008F370D"/>
    <w:rsid w:val="009206F7"/>
    <w:rsid w:val="009241F5"/>
    <w:rsid w:val="00927C09"/>
    <w:rsid w:val="0093020F"/>
    <w:rsid w:val="00937CFE"/>
    <w:rsid w:val="00951CAC"/>
    <w:rsid w:val="00985208"/>
    <w:rsid w:val="00997FBF"/>
    <w:rsid w:val="009B0A56"/>
    <w:rsid w:val="009B3E81"/>
    <w:rsid w:val="009B3E86"/>
    <w:rsid w:val="009C3048"/>
    <w:rsid w:val="009C60A0"/>
    <w:rsid w:val="009C611C"/>
    <w:rsid w:val="009D2D98"/>
    <w:rsid w:val="009D62AA"/>
    <w:rsid w:val="00A07847"/>
    <w:rsid w:val="00A220E6"/>
    <w:rsid w:val="00A4671A"/>
    <w:rsid w:val="00A47AB3"/>
    <w:rsid w:val="00A5331C"/>
    <w:rsid w:val="00A56807"/>
    <w:rsid w:val="00A64CDF"/>
    <w:rsid w:val="00AA210C"/>
    <w:rsid w:val="00AA4CF0"/>
    <w:rsid w:val="00AA5196"/>
    <w:rsid w:val="00AC329C"/>
    <w:rsid w:val="00AC6B30"/>
    <w:rsid w:val="00AD5B32"/>
    <w:rsid w:val="00AD791B"/>
    <w:rsid w:val="00AE6762"/>
    <w:rsid w:val="00AF7509"/>
    <w:rsid w:val="00B058CE"/>
    <w:rsid w:val="00B07B4D"/>
    <w:rsid w:val="00B11D68"/>
    <w:rsid w:val="00B177FC"/>
    <w:rsid w:val="00B366B1"/>
    <w:rsid w:val="00B45652"/>
    <w:rsid w:val="00B50404"/>
    <w:rsid w:val="00B67492"/>
    <w:rsid w:val="00B7286E"/>
    <w:rsid w:val="00B804DB"/>
    <w:rsid w:val="00B82834"/>
    <w:rsid w:val="00B865F0"/>
    <w:rsid w:val="00B91010"/>
    <w:rsid w:val="00B9329D"/>
    <w:rsid w:val="00BA3FF8"/>
    <w:rsid w:val="00BA60C3"/>
    <w:rsid w:val="00BD4CA4"/>
    <w:rsid w:val="00BD586F"/>
    <w:rsid w:val="00BE1811"/>
    <w:rsid w:val="00BE7382"/>
    <w:rsid w:val="00BF0986"/>
    <w:rsid w:val="00BF3A2F"/>
    <w:rsid w:val="00C15502"/>
    <w:rsid w:val="00C35138"/>
    <w:rsid w:val="00C36FCD"/>
    <w:rsid w:val="00C52017"/>
    <w:rsid w:val="00C64A98"/>
    <w:rsid w:val="00C9413E"/>
    <w:rsid w:val="00CA3458"/>
    <w:rsid w:val="00CB24CB"/>
    <w:rsid w:val="00CB3B34"/>
    <w:rsid w:val="00CB66E3"/>
    <w:rsid w:val="00CC2BAC"/>
    <w:rsid w:val="00CD15FA"/>
    <w:rsid w:val="00CD48D0"/>
    <w:rsid w:val="00CD5F3B"/>
    <w:rsid w:val="00CE3E34"/>
    <w:rsid w:val="00CF61A8"/>
    <w:rsid w:val="00CF6D1E"/>
    <w:rsid w:val="00D17D63"/>
    <w:rsid w:val="00D27EC8"/>
    <w:rsid w:val="00D317BB"/>
    <w:rsid w:val="00D32D3D"/>
    <w:rsid w:val="00D44CF7"/>
    <w:rsid w:val="00D5385A"/>
    <w:rsid w:val="00D53D44"/>
    <w:rsid w:val="00D75FE4"/>
    <w:rsid w:val="00D76C58"/>
    <w:rsid w:val="00D80A47"/>
    <w:rsid w:val="00D975E6"/>
    <w:rsid w:val="00DA3AF7"/>
    <w:rsid w:val="00DA648D"/>
    <w:rsid w:val="00DB14AC"/>
    <w:rsid w:val="00DB6483"/>
    <w:rsid w:val="00DC051C"/>
    <w:rsid w:val="00DC12FE"/>
    <w:rsid w:val="00DC454B"/>
    <w:rsid w:val="00DC5807"/>
    <w:rsid w:val="00DC7172"/>
    <w:rsid w:val="00DD4038"/>
    <w:rsid w:val="00E001A5"/>
    <w:rsid w:val="00E2637D"/>
    <w:rsid w:val="00E2686D"/>
    <w:rsid w:val="00E272E3"/>
    <w:rsid w:val="00E27FCA"/>
    <w:rsid w:val="00E31CD7"/>
    <w:rsid w:val="00E33430"/>
    <w:rsid w:val="00E37FB2"/>
    <w:rsid w:val="00E446A7"/>
    <w:rsid w:val="00E639FF"/>
    <w:rsid w:val="00E76762"/>
    <w:rsid w:val="00E974F5"/>
    <w:rsid w:val="00E9794B"/>
    <w:rsid w:val="00EC08C0"/>
    <w:rsid w:val="00ED3DAB"/>
    <w:rsid w:val="00EF62C9"/>
    <w:rsid w:val="00F12DE1"/>
    <w:rsid w:val="00F33BEB"/>
    <w:rsid w:val="00F365A2"/>
    <w:rsid w:val="00F37EE4"/>
    <w:rsid w:val="00F42953"/>
    <w:rsid w:val="00F56B1F"/>
    <w:rsid w:val="00F70FE2"/>
    <w:rsid w:val="00F74EDF"/>
    <w:rsid w:val="00FB29CC"/>
    <w:rsid w:val="00FB3F97"/>
    <w:rsid w:val="00FE0A26"/>
    <w:rsid w:val="00FE21BA"/>
    <w:rsid w:val="00FE6870"/>
    <w:rsid w:val="00FE7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5DB130"/>
  <w15:docId w15:val="{CF1458D8-DBD4-42DE-AEC9-B4E05AE651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4CDF"/>
    <w:pPr>
      <w:spacing w:before="60" w:after="60"/>
      <w:jc w:val="both"/>
    </w:pPr>
    <w:rPr>
      <w:rFonts w:ascii="Segoe UI" w:eastAsia="Times New Roman" w:hAnsi="Segoe UI" w:cstheme="minorHAnsi"/>
      <w:color w:val="262626" w:themeColor="text1" w:themeTint="D9"/>
      <w:sz w:val="18"/>
      <w:lang w:eastAsia="fr-FR"/>
    </w:rPr>
  </w:style>
  <w:style w:type="paragraph" w:styleId="Titre1">
    <w:name w:val="heading 1"/>
    <w:next w:val="Normal"/>
    <w:link w:val="Titre1Car"/>
    <w:uiPriority w:val="9"/>
    <w:qFormat/>
    <w:rsid w:val="005436E3"/>
    <w:pPr>
      <w:keepNext/>
      <w:keepLines/>
      <w:numPr>
        <w:numId w:val="4"/>
      </w:numPr>
      <w:pBdr>
        <w:bottom w:val="single" w:sz="4" w:space="1" w:color="auto"/>
      </w:pBdr>
      <w:spacing w:before="240" w:after="240"/>
      <w:outlineLvl w:val="0"/>
    </w:pPr>
    <w:rPr>
      <w:rFonts w:asciiTheme="majorHAnsi" w:eastAsiaTheme="majorEastAsia" w:hAnsiTheme="majorHAnsi" w:cstheme="majorBidi"/>
      <w:b/>
      <w:bCs/>
      <w:color w:val="000000" w:themeColor="text1"/>
      <w:sz w:val="36"/>
      <w:szCs w:val="36"/>
      <w:lang w:eastAsia="fr-FR"/>
    </w:rPr>
  </w:style>
  <w:style w:type="paragraph" w:styleId="Titre2">
    <w:name w:val="heading 2"/>
    <w:next w:val="Normal"/>
    <w:link w:val="Titre2Car"/>
    <w:uiPriority w:val="9"/>
    <w:unhideWhenUsed/>
    <w:qFormat/>
    <w:rsid w:val="00BD586F"/>
    <w:pPr>
      <w:keepNext/>
      <w:keepLines/>
      <w:numPr>
        <w:ilvl w:val="1"/>
        <w:numId w:val="4"/>
      </w:numPr>
      <w:tabs>
        <w:tab w:val="left" w:pos="709"/>
        <w:tab w:val="left" w:pos="993"/>
      </w:tabs>
      <w:spacing w:before="240" w:after="240"/>
      <w:outlineLvl w:val="1"/>
    </w:pPr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  <w:lang w:eastAsia="fr-FR"/>
    </w:rPr>
  </w:style>
  <w:style w:type="paragraph" w:styleId="Titre3">
    <w:name w:val="heading 3"/>
    <w:next w:val="Normal"/>
    <w:link w:val="Titre3Car"/>
    <w:uiPriority w:val="9"/>
    <w:unhideWhenUsed/>
    <w:qFormat/>
    <w:rsid w:val="005436E3"/>
    <w:pPr>
      <w:keepNext/>
      <w:keepLines/>
      <w:numPr>
        <w:ilvl w:val="2"/>
        <w:numId w:val="4"/>
      </w:numPr>
      <w:tabs>
        <w:tab w:val="left" w:pos="340"/>
      </w:tabs>
      <w:spacing w:before="240" w:after="240"/>
      <w:outlineLvl w:val="2"/>
    </w:pPr>
    <w:rPr>
      <w:rFonts w:asciiTheme="majorHAnsi" w:eastAsiaTheme="majorEastAsia" w:hAnsiTheme="majorHAnsi" w:cstheme="majorBidi"/>
      <w:bCs/>
      <w:color w:val="000000" w:themeColor="text1"/>
      <w:sz w:val="24"/>
      <w:szCs w:val="24"/>
      <w:u w:val="single"/>
      <w:lang w:eastAsia="fr-FR"/>
    </w:rPr>
  </w:style>
  <w:style w:type="paragraph" w:styleId="Titre4">
    <w:name w:val="heading 4"/>
    <w:next w:val="Normal"/>
    <w:link w:val="Titre4Car"/>
    <w:uiPriority w:val="9"/>
    <w:unhideWhenUsed/>
    <w:qFormat/>
    <w:rsid w:val="005436E3"/>
    <w:pPr>
      <w:spacing w:before="240" w:after="240"/>
      <w:ind w:left="567" w:hanging="360"/>
      <w:outlineLvl w:val="3"/>
    </w:pPr>
    <w:rPr>
      <w:rFonts w:eastAsia="Times New Roman" w:cstheme="minorHAnsi"/>
      <w:b/>
      <w:color w:val="000000"/>
      <w:sz w:val="24"/>
      <w:szCs w:val="24"/>
      <w:u w:val="single"/>
      <w:lang w:eastAsia="fr-FR"/>
    </w:rPr>
  </w:style>
  <w:style w:type="paragraph" w:styleId="Titre5">
    <w:name w:val="heading 5"/>
    <w:next w:val="Normal"/>
    <w:link w:val="Titre5Car"/>
    <w:uiPriority w:val="9"/>
    <w:unhideWhenUsed/>
    <w:qFormat/>
    <w:rsid w:val="005436E3"/>
    <w:pPr>
      <w:keepNext/>
      <w:keepLines/>
      <w:numPr>
        <w:ilvl w:val="4"/>
        <w:numId w:val="4"/>
      </w:numPr>
      <w:tabs>
        <w:tab w:val="left" w:pos="680"/>
      </w:tabs>
      <w:spacing w:before="240" w:after="240"/>
      <w:outlineLvl w:val="4"/>
    </w:pPr>
    <w:rPr>
      <w:rFonts w:asciiTheme="majorHAnsi" w:eastAsiaTheme="majorEastAsia" w:hAnsiTheme="majorHAnsi" w:cstheme="majorBidi"/>
      <w:color w:val="243F60" w:themeColor="accent1" w:themeShade="7F"/>
      <w:lang w:eastAsia="fr-FR"/>
    </w:rPr>
  </w:style>
  <w:style w:type="paragraph" w:styleId="Titre6">
    <w:name w:val="heading 6"/>
    <w:next w:val="Normal"/>
    <w:link w:val="Titre6Car"/>
    <w:unhideWhenUsed/>
    <w:qFormat/>
    <w:rsid w:val="005436E3"/>
    <w:pPr>
      <w:keepNext/>
      <w:keepLines/>
      <w:numPr>
        <w:ilvl w:val="5"/>
        <w:numId w:val="4"/>
      </w:numPr>
      <w:tabs>
        <w:tab w:val="left" w:pos="851"/>
      </w:tabs>
      <w:spacing w:before="240" w:after="24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eastAsia="fr-FR"/>
    </w:rPr>
  </w:style>
  <w:style w:type="paragraph" w:styleId="Titre7">
    <w:name w:val="heading 7"/>
    <w:next w:val="Normal"/>
    <w:link w:val="Titre7Car"/>
    <w:uiPriority w:val="9"/>
    <w:unhideWhenUsed/>
    <w:qFormat/>
    <w:rsid w:val="005436E3"/>
    <w:pPr>
      <w:keepNext/>
      <w:keepLines/>
      <w:numPr>
        <w:ilvl w:val="6"/>
        <w:numId w:val="4"/>
      </w:numPr>
      <w:tabs>
        <w:tab w:val="left" w:pos="1021"/>
      </w:tabs>
      <w:spacing w:before="240" w:after="24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eastAsia="fr-FR"/>
    </w:rPr>
  </w:style>
  <w:style w:type="paragraph" w:styleId="Titre8">
    <w:name w:val="heading 8"/>
    <w:next w:val="Normal"/>
    <w:link w:val="Titre8Car"/>
    <w:uiPriority w:val="9"/>
    <w:unhideWhenUsed/>
    <w:qFormat/>
    <w:rsid w:val="005436E3"/>
    <w:pPr>
      <w:keepNext/>
      <w:keepLines/>
      <w:numPr>
        <w:ilvl w:val="7"/>
        <w:numId w:val="4"/>
      </w:numPr>
      <w:tabs>
        <w:tab w:val="left" w:pos="1191"/>
      </w:tabs>
      <w:spacing w:before="240" w:after="2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fr-FR"/>
    </w:rPr>
  </w:style>
  <w:style w:type="paragraph" w:styleId="Titre9">
    <w:name w:val="heading 9"/>
    <w:next w:val="Normal"/>
    <w:link w:val="Titre9Car"/>
    <w:uiPriority w:val="9"/>
    <w:unhideWhenUsed/>
    <w:qFormat/>
    <w:rsid w:val="005436E3"/>
    <w:pPr>
      <w:keepNext/>
      <w:keepLines/>
      <w:numPr>
        <w:ilvl w:val="8"/>
        <w:numId w:val="4"/>
      </w:numPr>
      <w:tabs>
        <w:tab w:val="left" w:pos="1361"/>
      </w:tabs>
      <w:spacing w:before="240" w:after="24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etraitcorpsdetexte2">
    <w:name w:val="Body Text Indent 2"/>
    <w:basedOn w:val="Normal"/>
    <w:link w:val="Retraitcorpsdetexte2Car"/>
    <w:rsid w:val="00AD791B"/>
    <w:pPr>
      <w:ind w:left="993" w:hanging="142"/>
    </w:pPr>
    <w:rPr>
      <w:rFonts w:ascii="Arial" w:hAnsi="Arial"/>
      <w:noProof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AD791B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styleId="En-tte">
    <w:name w:val="header"/>
    <w:basedOn w:val="Normal"/>
    <w:link w:val="En-tteCar"/>
    <w:unhideWhenUsed/>
    <w:rsid w:val="00AD791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D791B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link w:val="PieddepageCar"/>
    <w:unhideWhenUsed/>
    <w:rsid w:val="00F365A2"/>
    <w:pPr>
      <w:tabs>
        <w:tab w:val="center" w:pos="4536"/>
        <w:tab w:val="right" w:pos="9072"/>
      </w:tabs>
      <w:spacing w:after="0"/>
    </w:pPr>
    <w:rPr>
      <w:rFonts w:eastAsia="Times New Roman" w:cstheme="minorHAnsi"/>
      <w:color w:val="0D0D0D" w:themeColor="text1" w:themeTint="F2"/>
      <w:lang w:eastAsia="fr-FR"/>
    </w:rPr>
  </w:style>
  <w:style w:type="character" w:customStyle="1" w:styleId="PieddepageCar">
    <w:name w:val="Pied de page Car"/>
    <w:basedOn w:val="Policepardfaut"/>
    <w:link w:val="Pieddepage"/>
    <w:uiPriority w:val="99"/>
    <w:rsid w:val="00F365A2"/>
    <w:rPr>
      <w:rFonts w:eastAsia="Times New Roman" w:cstheme="minorHAnsi"/>
      <w:color w:val="0D0D0D" w:themeColor="text1" w:themeTint="F2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D791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791B"/>
    <w:rPr>
      <w:rFonts w:ascii="Tahoma" w:eastAsia="Times New Roman" w:hAnsi="Tahoma" w:cs="Tahoma"/>
      <w:sz w:val="16"/>
      <w:szCs w:val="16"/>
      <w:lang w:eastAsia="fr-FR"/>
    </w:rPr>
  </w:style>
  <w:style w:type="character" w:styleId="Numrodepage">
    <w:name w:val="page number"/>
    <w:basedOn w:val="Policepardfaut"/>
    <w:rsid w:val="00AD791B"/>
  </w:style>
  <w:style w:type="character" w:customStyle="1" w:styleId="Titre1Car">
    <w:name w:val="Titre 1 Car"/>
    <w:basedOn w:val="Policepardfaut"/>
    <w:link w:val="Titre1"/>
    <w:uiPriority w:val="9"/>
    <w:rsid w:val="005436E3"/>
    <w:rPr>
      <w:rFonts w:asciiTheme="majorHAnsi" w:eastAsiaTheme="majorEastAsia" w:hAnsiTheme="majorHAnsi" w:cstheme="majorBidi"/>
      <w:b/>
      <w:bCs/>
      <w:color w:val="000000" w:themeColor="text1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BD586F"/>
    <w:rPr>
      <w:rFonts w:asciiTheme="majorHAnsi" w:eastAsiaTheme="majorEastAsia" w:hAnsiTheme="majorHAnsi" w:cstheme="majorBidi"/>
      <w:b/>
      <w:bCs/>
      <w:smallCaps/>
      <w:color w:val="000000" w:themeColor="text1"/>
      <w:sz w:val="28"/>
      <w:szCs w:val="28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5436E3"/>
    <w:rPr>
      <w:rFonts w:asciiTheme="majorHAnsi" w:eastAsiaTheme="majorEastAsia" w:hAnsiTheme="majorHAnsi" w:cstheme="majorBidi"/>
      <w:bCs/>
      <w:color w:val="000000" w:themeColor="text1"/>
      <w:sz w:val="24"/>
      <w:szCs w:val="24"/>
      <w:u w:val="single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5436E3"/>
    <w:rPr>
      <w:rFonts w:eastAsia="Times New Roman" w:cstheme="minorHAnsi"/>
      <w:b/>
      <w:color w:val="000000"/>
      <w:sz w:val="24"/>
      <w:szCs w:val="24"/>
      <w:u w:val="single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5436E3"/>
    <w:rPr>
      <w:rFonts w:asciiTheme="majorHAnsi" w:eastAsiaTheme="majorEastAsia" w:hAnsiTheme="majorHAnsi" w:cstheme="majorBidi"/>
      <w:color w:val="243F60" w:themeColor="accent1" w:themeShade="7F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5436E3"/>
    <w:rPr>
      <w:rFonts w:asciiTheme="majorHAnsi" w:eastAsiaTheme="majorEastAsia" w:hAnsiTheme="majorHAnsi" w:cstheme="majorBidi"/>
      <w:i/>
      <w:iCs/>
      <w:color w:val="243F60" w:themeColor="accent1" w:themeShade="7F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5436E3"/>
    <w:rPr>
      <w:rFonts w:asciiTheme="majorHAnsi" w:eastAsiaTheme="majorEastAsia" w:hAnsiTheme="majorHAnsi" w:cstheme="majorBidi"/>
      <w:i/>
      <w:iCs/>
      <w:color w:val="404040" w:themeColor="text1" w:themeTint="BF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5436E3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5436E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fr-FR"/>
    </w:rPr>
  </w:style>
  <w:style w:type="paragraph" w:styleId="TM1">
    <w:name w:val="toc 1"/>
    <w:next w:val="Normal"/>
    <w:autoRedefine/>
    <w:uiPriority w:val="39"/>
    <w:unhideWhenUsed/>
    <w:rsid w:val="009206F7"/>
    <w:pPr>
      <w:tabs>
        <w:tab w:val="left" w:pos="480"/>
        <w:tab w:val="right" w:leader="dot" w:pos="10456"/>
      </w:tabs>
      <w:spacing w:after="0"/>
    </w:pPr>
    <w:rPr>
      <w:rFonts w:asciiTheme="majorHAnsi" w:eastAsia="Times New Roman" w:hAnsiTheme="majorHAnsi" w:cstheme="minorHAnsi"/>
      <w:b/>
      <w:color w:val="000000" w:themeColor="text1"/>
      <w:sz w:val="28"/>
      <w:lang w:eastAsia="fr-FR"/>
    </w:rPr>
  </w:style>
  <w:style w:type="paragraph" w:styleId="TM2">
    <w:name w:val="toc 2"/>
    <w:next w:val="Normal"/>
    <w:autoRedefine/>
    <w:uiPriority w:val="39"/>
    <w:unhideWhenUsed/>
    <w:rsid w:val="009206F7"/>
    <w:pPr>
      <w:spacing w:after="0"/>
      <w:ind w:left="238"/>
    </w:pPr>
    <w:rPr>
      <w:rFonts w:asciiTheme="majorHAnsi" w:eastAsia="Times New Roman" w:hAnsiTheme="majorHAnsi" w:cstheme="minorHAnsi"/>
      <w:b/>
      <w:color w:val="000000" w:themeColor="text1"/>
      <w:lang w:eastAsia="fr-FR"/>
    </w:rPr>
  </w:style>
  <w:style w:type="paragraph" w:styleId="TM3">
    <w:name w:val="toc 3"/>
    <w:next w:val="Normal"/>
    <w:autoRedefine/>
    <w:uiPriority w:val="39"/>
    <w:unhideWhenUsed/>
    <w:rsid w:val="009206F7"/>
    <w:pPr>
      <w:spacing w:after="0"/>
      <w:ind w:left="480"/>
    </w:pPr>
    <w:rPr>
      <w:rFonts w:asciiTheme="majorHAnsi" w:eastAsia="Times New Roman" w:hAnsiTheme="majorHAnsi" w:cstheme="minorHAnsi"/>
      <w:color w:val="000000" w:themeColor="text1"/>
      <w:lang w:eastAsia="fr-FR"/>
    </w:rPr>
  </w:style>
  <w:style w:type="character" w:styleId="Lienhypertexte">
    <w:name w:val="Hyperlink"/>
    <w:basedOn w:val="Policepardfaut"/>
    <w:uiPriority w:val="99"/>
    <w:unhideWhenUsed/>
    <w:rsid w:val="006306A6"/>
    <w:rPr>
      <w:color w:val="0000FF" w:themeColor="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496AAF"/>
    <w:pPr>
      <w:ind w:left="720"/>
      <w:contextualSpacing/>
    </w:pPr>
  </w:style>
  <w:style w:type="paragraph" w:customStyle="1" w:styleId="Default">
    <w:name w:val="Default"/>
    <w:rsid w:val="00603560"/>
    <w:pPr>
      <w:autoSpaceDE w:val="0"/>
      <w:autoSpaceDN w:val="0"/>
      <w:adjustRightInd w:val="0"/>
      <w:spacing w:after="0" w:line="240" w:lineRule="auto"/>
    </w:pPr>
    <w:rPr>
      <w:rFonts w:ascii="Century Gothic" w:eastAsia="Times New Roman" w:hAnsi="Century Gothic" w:cs="Century Gothic"/>
      <w:color w:val="000000"/>
      <w:sz w:val="24"/>
      <w:szCs w:val="24"/>
      <w:lang w:eastAsia="fr-FR"/>
    </w:rPr>
  </w:style>
  <w:style w:type="paragraph" w:styleId="TM8">
    <w:name w:val="toc 8"/>
    <w:basedOn w:val="Normal"/>
    <w:next w:val="Normal"/>
    <w:autoRedefine/>
    <w:uiPriority w:val="39"/>
    <w:semiHidden/>
    <w:unhideWhenUsed/>
    <w:rsid w:val="00BE1811"/>
    <w:pPr>
      <w:ind w:left="1680"/>
    </w:pPr>
    <w:rPr>
      <w:rFonts w:asciiTheme="majorHAnsi" w:hAnsiTheme="majorHAnsi"/>
    </w:rPr>
  </w:style>
  <w:style w:type="paragraph" w:styleId="TM4">
    <w:name w:val="toc 4"/>
    <w:basedOn w:val="Normal"/>
    <w:next w:val="Normal"/>
    <w:autoRedefine/>
    <w:uiPriority w:val="39"/>
    <w:semiHidden/>
    <w:unhideWhenUsed/>
    <w:rsid w:val="00BE1811"/>
    <w:pPr>
      <w:ind w:left="720"/>
    </w:pPr>
    <w:rPr>
      <w:rFonts w:asciiTheme="majorHAnsi" w:hAnsiTheme="majorHAnsi"/>
    </w:rPr>
  </w:style>
  <w:style w:type="paragraph" w:styleId="TM5">
    <w:name w:val="toc 5"/>
    <w:basedOn w:val="Normal"/>
    <w:next w:val="Normal"/>
    <w:autoRedefine/>
    <w:uiPriority w:val="39"/>
    <w:semiHidden/>
    <w:unhideWhenUsed/>
    <w:rsid w:val="00BE1811"/>
    <w:pPr>
      <w:ind w:left="960"/>
    </w:pPr>
    <w:rPr>
      <w:rFonts w:asciiTheme="majorHAnsi" w:hAnsiTheme="majorHAnsi"/>
    </w:rPr>
  </w:style>
  <w:style w:type="paragraph" w:styleId="TM6">
    <w:name w:val="toc 6"/>
    <w:basedOn w:val="Normal"/>
    <w:next w:val="Normal"/>
    <w:autoRedefine/>
    <w:uiPriority w:val="39"/>
    <w:semiHidden/>
    <w:unhideWhenUsed/>
    <w:rsid w:val="00BE1811"/>
    <w:pPr>
      <w:ind w:left="1200"/>
    </w:pPr>
    <w:rPr>
      <w:rFonts w:asciiTheme="majorHAnsi" w:hAnsiTheme="majorHAnsi"/>
    </w:rPr>
  </w:style>
  <w:style w:type="paragraph" w:styleId="TM7">
    <w:name w:val="toc 7"/>
    <w:basedOn w:val="Normal"/>
    <w:next w:val="Normal"/>
    <w:autoRedefine/>
    <w:uiPriority w:val="39"/>
    <w:semiHidden/>
    <w:unhideWhenUsed/>
    <w:rsid w:val="00BE1811"/>
    <w:pPr>
      <w:ind w:left="1440"/>
    </w:pPr>
    <w:rPr>
      <w:rFonts w:asciiTheme="majorHAnsi" w:hAnsiTheme="majorHAnsi"/>
    </w:rPr>
  </w:style>
  <w:style w:type="paragraph" w:styleId="TM9">
    <w:name w:val="toc 9"/>
    <w:basedOn w:val="Normal"/>
    <w:next w:val="Normal"/>
    <w:autoRedefine/>
    <w:uiPriority w:val="39"/>
    <w:semiHidden/>
    <w:unhideWhenUsed/>
    <w:rsid w:val="00BE1811"/>
    <w:pPr>
      <w:ind w:left="1920"/>
    </w:pPr>
    <w:rPr>
      <w:rFonts w:asciiTheme="majorHAnsi" w:hAnsiTheme="majorHAnsi"/>
    </w:rPr>
  </w:style>
  <w:style w:type="paragraph" w:styleId="Citationintense">
    <w:name w:val="Intense Quote"/>
    <w:aliases w:val="NonConformityPointTitle"/>
    <w:basedOn w:val="Normal"/>
    <w:next w:val="Normal"/>
    <w:link w:val="CitationintenseCar"/>
    <w:uiPriority w:val="30"/>
    <w:qFormat/>
    <w:rsid w:val="00985208"/>
    <w:pPr>
      <w:pBdr>
        <w:bottom w:val="single" w:sz="4" w:space="4" w:color="4F81BD" w:themeColor="accent1"/>
      </w:pBdr>
      <w:spacing w:before="120" w:after="12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aliases w:val="NonConformityPointTitle Car"/>
    <w:basedOn w:val="Policepardfaut"/>
    <w:link w:val="Citationintense"/>
    <w:uiPriority w:val="30"/>
    <w:rsid w:val="00985208"/>
    <w:rPr>
      <w:rFonts w:eastAsia="Times New Roman" w:cstheme="minorHAnsi"/>
      <w:b/>
      <w:bCs/>
      <w:i/>
      <w:iCs/>
      <w:color w:val="4F81BD" w:themeColor="accent1"/>
      <w:lang w:eastAsia="fr-FR"/>
    </w:rPr>
  </w:style>
  <w:style w:type="paragraph" w:customStyle="1" w:styleId="NonConformityPointDescription">
    <w:name w:val="NonConformityPointDescription"/>
    <w:basedOn w:val="Normal"/>
    <w:link w:val="NonConformityPointDescriptionCar"/>
    <w:qFormat/>
    <w:rsid w:val="00D53D44"/>
    <w:pPr>
      <w:spacing w:after="120"/>
      <w:ind w:right="-289"/>
      <w:contextualSpacing/>
    </w:pPr>
  </w:style>
  <w:style w:type="character" w:customStyle="1" w:styleId="NonConformityPointDescriptionCar">
    <w:name w:val="NonConformityPointDescription Car"/>
    <w:basedOn w:val="Policepardfaut"/>
    <w:link w:val="NonConformityPointDescription"/>
    <w:rsid w:val="00D53D44"/>
    <w:rPr>
      <w:rFonts w:eastAsia="Times New Roman" w:cstheme="minorHAnsi"/>
      <w:color w:val="000000"/>
      <w:szCs w:val="24"/>
      <w:lang w:eastAsia="fr-FR"/>
    </w:rPr>
  </w:style>
  <w:style w:type="paragraph" w:styleId="Listepuces2">
    <w:name w:val="List Bullet 2"/>
    <w:basedOn w:val="Normal"/>
    <w:rsid w:val="00324E7A"/>
    <w:pPr>
      <w:numPr>
        <w:numId w:val="9"/>
      </w:numPr>
    </w:pPr>
  </w:style>
  <w:style w:type="paragraph" w:customStyle="1" w:styleId="Enumeration">
    <w:name w:val="Enumeration"/>
    <w:basedOn w:val="Paragraphedeliste"/>
    <w:link w:val="EnumerationCar"/>
    <w:qFormat/>
    <w:rsid w:val="00F365A2"/>
    <w:pPr>
      <w:numPr>
        <w:numId w:val="13"/>
      </w:numPr>
      <w:ind w:left="1134"/>
    </w:pPr>
  </w:style>
  <w:style w:type="paragraph" w:styleId="Titre">
    <w:name w:val="Title"/>
    <w:next w:val="Normal"/>
    <w:link w:val="TitreCar"/>
    <w:uiPriority w:val="10"/>
    <w:qFormat/>
    <w:rsid w:val="00A64CDF"/>
    <w:pPr>
      <w:spacing w:before="240" w:after="240" w:line="192" w:lineRule="auto"/>
    </w:pPr>
    <w:rPr>
      <w:rFonts w:ascii="Segoe UI" w:eastAsiaTheme="majorEastAsia" w:hAnsi="Segoe UI" w:cstheme="majorBidi"/>
      <w:b/>
      <w:color w:val="4CBCC4"/>
      <w:spacing w:val="5"/>
      <w:kern w:val="28"/>
      <w:sz w:val="48"/>
      <w:szCs w:val="52"/>
      <w:lang w:eastAsia="fr-FR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18182C"/>
    <w:rPr>
      <w:rFonts w:eastAsia="Times New Roman" w:cstheme="minorHAnsi"/>
      <w:color w:val="000000"/>
      <w:lang w:eastAsia="fr-FR"/>
    </w:rPr>
  </w:style>
  <w:style w:type="character" w:customStyle="1" w:styleId="EnumerationCar">
    <w:name w:val="Enumeration Car"/>
    <w:basedOn w:val="ParagraphedelisteCar"/>
    <w:link w:val="Enumeration"/>
    <w:rsid w:val="00F365A2"/>
    <w:rPr>
      <w:rFonts w:eastAsia="Times New Roman" w:cstheme="minorHAnsi"/>
      <w:color w:val="0D0D0D" w:themeColor="text1" w:themeTint="F2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A64CDF"/>
    <w:rPr>
      <w:rFonts w:ascii="Segoe UI" w:eastAsiaTheme="majorEastAsia" w:hAnsi="Segoe UI" w:cstheme="majorBidi"/>
      <w:b/>
      <w:color w:val="4CBCC4"/>
      <w:spacing w:val="5"/>
      <w:kern w:val="28"/>
      <w:sz w:val="48"/>
      <w:szCs w:val="52"/>
      <w:lang w:eastAsia="fr-FR"/>
    </w:rPr>
  </w:style>
  <w:style w:type="paragraph" w:styleId="Sansinterligne">
    <w:name w:val="No Spacing"/>
    <w:uiPriority w:val="1"/>
    <w:qFormat/>
    <w:rsid w:val="00E974F5"/>
    <w:pPr>
      <w:spacing w:after="0" w:line="240" w:lineRule="auto"/>
      <w:ind w:left="284" w:right="-56"/>
      <w:jc w:val="both"/>
    </w:pPr>
    <w:rPr>
      <w:rFonts w:eastAsia="Times New Roman" w:cstheme="minorHAnsi"/>
      <w:color w:val="000000"/>
      <w:lang w:eastAsia="fr-FR"/>
    </w:rPr>
  </w:style>
  <w:style w:type="paragraph" w:customStyle="1" w:styleId="titreintro">
    <w:name w:val="titre_intro"/>
    <w:qFormat/>
    <w:rsid w:val="00707E31"/>
    <w:pPr>
      <w:shd w:val="clear" w:color="auto" w:fill="D9D9D9" w:themeFill="background1" w:themeFillShade="D9"/>
      <w:spacing w:after="0"/>
      <w:jc w:val="center"/>
    </w:pPr>
    <w:rPr>
      <w:rFonts w:eastAsia="Times New Roman" w:cstheme="minorHAnsi"/>
      <w:b/>
      <w:smallCaps/>
      <w:color w:val="0000CC"/>
      <w:sz w:val="44"/>
      <w:szCs w:val="44"/>
      <w:lang w:eastAsia="fr-FR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customStyle="1" w:styleId="titreintro2">
    <w:name w:val="titre_intro_2"/>
    <w:qFormat/>
    <w:rsid w:val="00F365A2"/>
    <w:pPr>
      <w:spacing w:after="0"/>
      <w:ind w:left="5103"/>
    </w:pPr>
    <w:rPr>
      <w:rFonts w:eastAsia="Times New Roman" w:cstheme="minorHAnsi"/>
      <w:b/>
      <w:i/>
      <w:color w:val="0D0D0D" w:themeColor="text1" w:themeTint="F2"/>
      <w:sz w:val="28"/>
      <w:szCs w:val="28"/>
      <w:lang w:eastAsia="fr-FR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titreintro3">
    <w:name w:val="titre_intro_3"/>
    <w:qFormat/>
    <w:rsid w:val="00707E31"/>
    <w:pPr>
      <w:spacing w:after="0"/>
      <w:jc w:val="center"/>
    </w:pPr>
    <w:rPr>
      <w:rFonts w:eastAsia="Times New Roman" w:cstheme="minorHAnsi"/>
      <w:b/>
      <w:color w:val="0000CC"/>
      <w:sz w:val="40"/>
      <w:szCs w:val="40"/>
      <w:lang w:eastAsia="fr-FR"/>
    </w:rPr>
  </w:style>
  <w:style w:type="paragraph" w:customStyle="1" w:styleId="titreintro4">
    <w:name w:val="titre_intro_4"/>
    <w:qFormat/>
    <w:rsid w:val="00030677"/>
    <w:pPr>
      <w:numPr>
        <w:numId w:val="16"/>
      </w:numPr>
      <w:spacing w:after="0"/>
      <w:ind w:left="567"/>
    </w:pPr>
    <w:rPr>
      <w:rFonts w:eastAsia="Times New Roman" w:cstheme="minorHAnsi"/>
      <w:b/>
      <w:color w:val="000000"/>
      <w:sz w:val="24"/>
      <w:u w:val="single"/>
      <w:lang w:eastAsia="fr-FR"/>
    </w:rPr>
  </w:style>
  <w:style w:type="paragraph" w:customStyle="1" w:styleId="Style1">
    <w:name w:val="Style1"/>
    <w:basedOn w:val="Enumeration"/>
    <w:qFormat/>
    <w:rsid w:val="000A1E99"/>
  </w:style>
  <w:style w:type="paragraph" w:customStyle="1" w:styleId="titreenumeration">
    <w:name w:val="titre_enumeration"/>
    <w:basedOn w:val="Enumeration"/>
    <w:qFormat/>
    <w:rsid w:val="00F365A2"/>
    <w:rPr>
      <w:u w:val="single"/>
    </w:rPr>
  </w:style>
  <w:style w:type="paragraph" w:customStyle="1" w:styleId="version">
    <w:name w:val="version"/>
    <w:basedOn w:val="Normal"/>
    <w:qFormat/>
    <w:rsid w:val="000A1E99"/>
  </w:style>
  <w:style w:type="paragraph" w:customStyle="1" w:styleId="texteintro">
    <w:name w:val="texte_intro"/>
    <w:qFormat/>
    <w:rsid w:val="00BD586F"/>
    <w:pPr>
      <w:pBdr>
        <w:top w:val="single" w:sz="4" w:space="6" w:color="0000CC"/>
        <w:bottom w:val="single" w:sz="4" w:space="6" w:color="0000CC"/>
      </w:pBdr>
      <w:spacing w:after="0"/>
      <w:ind w:left="5245"/>
    </w:pPr>
    <w:rPr>
      <w:rFonts w:eastAsia="Times New Roman" w:cstheme="minorHAnsi"/>
      <w:smallCaps/>
      <w:color w:val="0D0D0D" w:themeColor="text1" w:themeTint="F2"/>
      <w:sz w:val="24"/>
      <w:szCs w:val="24"/>
      <w:lang w:eastAsia="fr-FR"/>
    </w:rPr>
  </w:style>
  <w:style w:type="paragraph" w:customStyle="1" w:styleId="Enumration2">
    <w:name w:val="Enumération 2"/>
    <w:basedOn w:val="Normal"/>
    <w:link w:val="Enumration2Car"/>
    <w:qFormat/>
    <w:rsid w:val="007E64A9"/>
    <w:rPr>
      <w:rFonts w:eastAsiaTheme="minorHAnsi"/>
      <w:lang w:eastAsia="en-US"/>
    </w:rPr>
  </w:style>
  <w:style w:type="paragraph" w:customStyle="1" w:styleId="Enumration3">
    <w:name w:val="Enumération 3"/>
    <w:basedOn w:val="Titre3"/>
    <w:link w:val="Enumration3Car"/>
    <w:qFormat/>
    <w:rsid w:val="001D6C31"/>
    <w:pPr>
      <w:numPr>
        <w:ilvl w:val="3"/>
      </w:numPr>
      <w:spacing w:before="120" w:after="60" w:line="240" w:lineRule="auto"/>
      <w:ind w:left="1418" w:hanging="862"/>
      <w:contextualSpacing/>
    </w:pPr>
    <w:rPr>
      <w:rFonts w:eastAsiaTheme="minorHAnsi"/>
      <w:sz w:val="22"/>
      <w:szCs w:val="22"/>
      <w:lang w:eastAsia="en-US"/>
    </w:rPr>
  </w:style>
  <w:style w:type="character" w:customStyle="1" w:styleId="Enumration2Car">
    <w:name w:val="Enumération 2 Car"/>
    <w:basedOn w:val="Policepardfaut"/>
    <w:link w:val="Enumration2"/>
    <w:rsid w:val="007E64A9"/>
    <w:rPr>
      <w:rFonts w:cstheme="minorHAnsi"/>
      <w:color w:val="0D0D0D" w:themeColor="text1" w:themeTint="F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2B4408"/>
    <w:pPr>
      <w:numPr>
        <w:numId w:val="0"/>
      </w:numPr>
      <w:pBdr>
        <w:bottom w:val="none" w:sz="0" w:space="0" w:color="auto"/>
      </w:pBdr>
      <w:spacing w:before="480" w:after="0"/>
      <w:outlineLvl w:val="9"/>
    </w:pPr>
    <w:rPr>
      <w:color w:val="365F91" w:themeColor="accent1" w:themeShade="BF"/>
      <w:sz w:val="28"/>
      <w:szCs w:val="28"/>
      <w:lang w:eastAsia="en-US"/>
    </w:rPr>
  </w:style>
  <w:style w:type="character" w:customStyle="1" w:styleId="Enumration3Car">
    <w:name w:val="Enumération 3 Car"/>
    <w:basedOn w:val="Titre3Car"/>
    <w:link w:val="Enumration3"/>
    <w:rsid w:val="001D6C31"/>
    <w:rPr>
      <w:rFonts w:asciiTheme="majorHAnsi" w:eastAsiaTheme="majorEastAsia" w:hAnsiTheme="majorHAnsi" w:cstheme="majorBidi"/>
      <w:bCs/>
      <w:color w:val="000000" w:themeColor="text1"/>
      <w:sz w:val="24"/>
      <w:szCs w:val="24"/>
      <w:u w:val="single"/>
      <w:lang w:eastAsia="fr-FR"/>
    </w:rPr>
  </w:style>
  <w:style w:type="paragraph" w:customStyle="1" w:styleId="moderne">
    <w:name w:val="moderne"/>
    <w:basedOn w:val="Titre3"/>
    <w:link w:val="moderneCar"/>
    <w:qFormat/>
    <w:rsid w:val="00DC051C"/>
    <w:pPr>
      <w:numPr>
        <w:numId w:val="22"/>
      </w:numPr>
      <w:ind w:left="850" w:hanging="425"/>
      <w:outlineLvl w:val="9"/>
    </w:pPr>
  </w:style>
  <w:style w:type="character" w:customStyle="1" w:styleId="moderneCar">
    <w:name w:val="moderne Car"/>
    <w:basedOn w:val="Titre3Car"/>
    <w:link w:val="moderne"/>
    <w:rsid w:val="00DC051C"/>
    <w:rPr>
      <w:rFonts w:asciiTheme="majorHAnsi" w:eastAsiaTheme="majorEastAsia" w:hAnsiTheme="majorHAnsi" w:cstheme="majorBidi"/>
      <w:bCs/>
      <w:color w:val="000000" w:themeColor="text1"/>
      <w:sz w:val="24"/>
      <w:szCs w:val="24"/>
      <w:u w:val="single"/>
      <w:lang w:eastAsia="fr-FR"/>
    </w:rPr>
  </w:style>
  <w:style w:type="paragraph" w:customStyle="1" w:styleId="Corps">
    <w:name w:val="Corps"/>
    <w:rsid w:val="008D62F2"/>
    <w:pPr>
      <w:spacing w:after="0" w:line="240" w:lineRule="auto"/>
    </w:pPr>
    <w:rPr>
      <w:rFonts w:ascii="Helvetica" w:eastAsia="MS Mincho" w:hAnsi="Helvetica" w:cs="Times New Roman"/>
      <w:color w:val="000000"/>
      <w:sz w:val="24"/>
      <w:szCs w:val="20"/>
      <w:lang w:eastAsia="fr-FR"/>
    </w:rPr>
  </w:style>
  <w:style w:type="paragraph" w:styleId="Sous-titre">
    <w:name w:val="Subtitle"/>
    <w:basedOn w:val="Normal"/>
    <w:next w:val="Normal"/>
    <w:link w:val="Sous-titreCar"/>
    <w:qFormat/>
    <w:rsid w:val="00C15502"/>
    <w:pPr>
      <w:spacing w:after="240"/>
      <w:jc w:val="center"/>
      <w:outlineLvl w:val="1"/>
    </w:pPr>
    <w:rPr>
      <w:rFonts w:ascii="Times New Roman" w:hAnsi="Times New Roman" w:cs="Times New Roman"/>
      <w:b/>
      <w:smallCaps/>
      <w:color w:val="auto"/>
      <w:sz w:val="28"/>
      <w:szCs w:val="28"/>
    </w:rPr>
  </w:style>
  <w:style w:type="character" w:customStyle="1" w:styleId="Sous-titreCar">
    <w:name w:val="Sous-titre Car"/>
    <w:basedOn w:val="Policepardfaut"/>
    <w:link w:val="Sous-titre"/>
    <w:rsid w:val="00C15502"/>
    <w:rPr>
      <w:rFonts w:ascii="Times New Roman" w:eastAsia="Times New Roman" w:hAnsi="Times New Roman" w:cs="Times New Roman"/>
      <w:b/>
      <w:smallCaps/>
      <w:sz w:val="28"/>
      <w:szCs w:val="28"/>
      <w:lang w:eastAsia="fr-FR"/>
    </w:rPr>
  </w:style>
  <w:style w:type="table" w:styleId="Grilledutableau">
    <w:name w:val="Table Grid"/>
    <w:basedOn w:val="TableauNormal"/>
    <w:rsid w:val="0064173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A">
    <w:name w:val="StyleA"/>
    <w:basedOn w:val="Titre2"/>
    <w:link w:val="StyleACar"/>
    <w:qFormat/>
    <w:rsid w:val="00641734"/>
    <w:pPr>
      <w:keepNext w:val="0"/>
      <w:keepLines w:val="0"/>
      <w:numPr>
        <w:ilvl w:val="0"/>
        <w:numId w:val="0"/>
      </w:numPr>
      <w:tabs>
        <w:tab w:val="clear" w:pos="709"/>
        <w:tab w:val="clear" w:pos="993"/>
      </w:tabs>
      <w:spacing w:before="0" w:after="60"/>
    </w:pPr>
    <w:rPr>
      <w:rFonts w:ascii="Verdana" w:eastAsia="Times New Roman" w:hAnsi="Verdana" w:cs="Arial"/>
      <w:color w:val="0D0D0D" w:themeColor="text1" w:themeTint="F2"/>
      <w:sz w:val="20"/>
      <w:szCs w:val="22"/>
      <w:u w:val="single"/>
      <w:lang w:bidi="my-MM"/>
    </w:rPr>
  </w:style>
  <w:style w:type="character" w:customStyle="1" w:styleId="StyleACar">
    <w:name w:val="StyleA Car"/>
    <w:basedOn w:val="Policepardfaut"/>
    <w:link w:val="StyleA"/>
    <w:rsid w:val="00641734"/>
    <w:rPr>
      <w:rFonts w:ascii="Verdana" w:eastAsia="Times New Roman" w:hAnsi="Verdana" w:cs="Arial"/>
      <w:b/>
      <w:bCs/>
      <w:smallCaps/>
      <w:color w:val="0D0D0D" w:themeColor="text1" w:themeTint="F2"/>
      <w:sz w:val="20"/>
      <w:u w:val="single"/>
      <w:lang w:eastAsia="fr-FR" w:bidi="my-MM"/>
    </w:rPr>
  </w:style>
  <w:style w:type="table" w:customStyle="1" w:styleId="Trameclaire-Accent11">
    <w:name w:val="Trame claire - Accent 11"/>
    <w:basedOn w:val="TableauNormal"/>
    <w:uiPriority w:val="60"/>
    <w:rsid w:val="00BA60C3"/>
    <w:pPr>
      <w:spacing w:after="0" w:line="240" w:lineRule="auto"/>
    </w:pPr>
    <w:rPr>
      <w:rFonts w:ascii="Segoe UI" w:eastAsiaTheme="minorEastAsia" w:hAnsi="Segoe UI"/>
      <w:color w:val="365F91" w:themeColor="accent1" w:themeShade="BF"/>
      <w:sz w:val="16"/>
      <w:lang w:eastAsia="fr-FR"/>
    </w:rPr>
    <w:tblPr>
      <w:tblStyleRowBandSize w:val="1"/>
      <w:tblStyleColBandSize w:val="1"/>
      <w:tblBorders>
        <w:top w:val="single" w:sz="4" w:space="0" w:color="DBE5F1" w:themeColor="accent1" w:themeTint="33"/>
        <w:left w:val="single" w:sz="4" w:space="0" w:color="DBE5F1" w:themeColor="accent1" w:themeTint="33"/>
        <w:bottom w:val="single" w:sz="4" w:space="0" w:color="DBE5F1" w:themeColor="accent1" w:themeTint="33"/>
        <w:right w:val="single" w:sz="4" w:space="0" w:color="DBE5F1" w:themeColor="accent1" w:themeTint="33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Horz">
      <w:pPr>
        <w:jc w:val="center"/>
      </w:pPr>
      <w:rPr>
        <w:rFonts w:ascii="Segoe UI" w:hAnsi="Segoe UI"/>
        <w:color w:val="262626" w:themeColor="text1" w:themeTint="D9"/>
        <w:sz w:val="16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DBE5F1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0034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emf"/><Relationship Id="rId18" Type="http://schemas.openxmlformats.org/officeDocument/2006/relationships/hyperlink" Target="http://www.acceo.eu" TargetMode="Externa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hyperlink" Target="http://www.acceo.eu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://www.acceo.eu" TargetMode="External"/><Relationship Id="rId22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acceo.eu/" TargetMode="External"/><Relationship Id="rId2" Type="http://schemas.openxmlformats.org/officeDocument/2006/relationships/hyperlink" Target="https://www.linkedin.com/company/2723150/" TargetMode="External"/><Relationship Id="rId1" Type="http://schemas.openxmlformats.org/officeDocument/2006/relationships/image" Target="media/image3.emf"/><Relationship Id="rId6" Type="http://schemas.openxmlformats.org/officeDocument/2006/relationships/image" Target="media/image4.emf"/><Relationship Id="rId5" Type="http://schemas.openxmlformats.org/officeDocument/2006/relationships/hyperlink" Target="https://www.facebook.com/ACCEOGroup/" TargetMode="External"/><Relationship Id="rId4" Type="http://schemas.openxmlformats.org/officeDocument/2006/relationships/hyperlink" Target="https://twitter.com/ACCEOGroup?lang=fr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upuy\Desktop\NOUVEAUX%20RAPPORTS\DCE%202014\DCE%20V2014F\Annexes%201%20&amp;%202%20-%201%20app%20V2014F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A9F9A4-39C5-4947-9186-1CF8393D13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Annexes 1 &amp; 2 - 1 app V2014F.dotx</Template>
  <TotalTime>57</TotalTime>
  <Pages>4</Pages>
  <Words>239</Words>
  <Characters>1319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Maxime DUPUY</dc:creator>
  <cp:lastModifiedBy>FADLOUNE HACENE (CNAM / Paris)</cp:lastModifiedBy>
  <cp:revision>16</cp:revision>
  <cp:lastPrinted>2025-03-06T12:59:00Z</cp:lastPrinted>
  <dcterms:created xsi:type="dcterms:W3CDTF">2025-02-26T14:59:00Z</dcterms:created>
  <dcterms:modified xsi:type="dcterms:W3CDTF">2025-07-31T16:01:00Z</dcterms:modified>
</cp:coreProperties>
</file>