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sz w:val="10"/>
          <w:szCs w:val="10"/>
        </w:rPr>
        <w:id w:val="-1022323043"/>
        <w:docPartObj>
          <w:docPartGallery w:val="Watermarks"/>
        </w:docPartObj>
      </w:sdtPr>
      <w:sdtEndPr/>
      <w:sdtContent>
        <w:p w14:paraId="48D62ECF" w14:textId="6CB3711A" w:rsidR="00CB3B34" w:rsidRPr="00FE21BA" w:rsidRDefault="009C60A0" w:rsidP="00FE21BA">
          <w:pPr>
            <w:pStyle w:val="Citationintense"/>
            <w:pBdr>
              <w:bottom w:val="none" w:sz="0" w:space="0" w:color="auto"/>
            </w:pBdr>
            <w:ind w:left="0"/>
            <w:jc w:val="left"/>
            <w:rPr>
              <w:sz w:val="10"/>
              <w:szCs w:val="10"/>
            </w:rPr>
            <w:sectPr w:rsidR="00CB3B34" w:rsidRPr="00FE21BA" w:rsidSect="00CB3B34">
              <w:headerReference w:type="default" r:id="rId8"/>
              <w:headerReference w:type="first" r:id="rId9"/>
              <w:footerReference w:type="first" r:id="rId10"/>
              <w:pgSz w:w="11906" w:h="16838" w:code="9"/>
              <w:pgMar w:top="1134" w:right="1134" w:bottom="1134" w:left="1134" w:header="227" w:footer="113" w:gutter="0"/>
              <w:cols w:space="708"/>
              <w:titlePg/>
              <w:docGrid w:linePitch="360"/>
            </w:sectPr>
          </w:pPr>
          <w:r>
            <w:rPr>
              <w:noProof/>
              <w:sz w:val="10"/>
              <w:szCs w:val="10"/>
            </w:rPr>
            <mc:AlternateContent>
              <mc:Choice Requires="wpg">
                <w:drawing>
                  <wp:anchor distT="0" distB="0" distL="114300" distR="114300" simplePos="0" relativeHeight="251747328" behindDoc="0" locked="0" layoutInCell="1" allowOverlap="1" wp14:anchorId="1D0FB873" wp14:editId="10732AF5">
                    <wp:simplePos x="0" y="0"/>
                    <wp:positionH relativeFrom="column">
                      <wp:posOffset>-720090</wp:posOffset>
                    </wp:positionH>
                    <wp:positionV relativeFrom="paragraph">
                      <wp:posOffset>-720090</wp:posOffset>
                    </wp:positionV>
                    <wp:extent cx="7559675" cy="10697845"/>
                    <wp:effectExtent l="38100" t="38100" r="79375" b="103505"/>
                    <wp:wrapNone/>
                    <wp:docPr id="3" name="Groupe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559675" cy="10697845"/>
                              <a:chOff x="0" y="0"/>
                              <a:chExt cx="7559675" cy="10697845"/>
                            </a:xfrm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g:grpSpPr>
                          <pic:pic xmlns:pic="http://schemas.openxmlformats.org/drawingml/2006/picture">
                            <pic:nvPicPr>
                              <pic:cNvPr id="4" name="Image 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559675" cy="106978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7" name="Zone de texte 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29312" y="3255669"/>
                                <a:ext cx="3467100" cy="17779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B26A77" w14:textId="77777777" w:rsidR="00CB3B34" w:rsidRPr="009C60A0" w:rsidRDefault="00CB3B34" w:rsidP="00BA60C3">
                                  <w:pPr>
                                    <w:spacing w:before="120" w:after="120" w:line="192" w:lineRule="auto"/>
                                    <w:ind w:right="34"/>
                                    <w:jc w:val="right"/>
                                    <w:rPr>
                                      <w:rFonts w:cs="Segoe UI"/>
                                      <w:b/>
                                      <w:color w:val="FFFFFF"/>
                                      <w:sz w:val="52"/>
                                      <w:szCs w:val="32"/>
                                    </w:rPr>
                                  </w:pPr>
                                  <w:r w:rsidRPr="009C60A0">
                                    <w:rPr>
                                      <w:rFonts w:cs="Segoe UI"/>
                                      <w:b/>
                                      <w:color w:val="FFFFFF"/>
                                      <w:sz w:val="36"/>
                                      <w:szCs w:val="32"/>
                                    </w:rPr>
                                    <w:t>Travaux de modernisation et de remplacement</w:t>
                                  </w:r>
                                  <w:r w:rsidRPr="009C60A0">
                                    <w:rPr>
                                      <w:rFonts w:cs="Segoe UI"/>
                                      <w:b/>
                                      <w:color w:val="FFFFFF"/>
                                      <w:sz w:val="36"/>
                                      <w:szCs w:val="32"/>
                                    </w:rPr>
                                    <w:br/>
                                    <w:t>des appareils élévateurs du siège de la CNAM</w:t>
                                  </w:r>
                                </w:p>
                                <w:p w14:paraId="02AB2A7B" w14:textId="77777777" w:rsidR="00CB3B34" w:rsidRPr="00FE21BA" w:rsidRDefault="00CB3B34" w:rsidP="00CB3B34">
                                  <w:pPr>
                                    <w:spacing w:line="240" w:lineRule="auto"/>
                                    <w:ind w:right="32"/>
                                    <w:jc w:val="right"/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</w:pP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Annexes au </w:t>
                                  </w:r>
                                  <w:r w:rsidRPr="00FE21BA">
                                    <w:rPr>
                                      <w:rFonts w:cs="Segoe UI"/>
                                      <w:b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C</w:t>
                                  </w: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ahier des </w:t>
                                  </w:r>
                                  <w:r w:rsidRPr="00FE21BA">
                                    <w:rPr>
                                      <w:rFonts w:cs="Segoe UI"/>
                                      <w:b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C</w:t>
                                  </w: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lauses </w:t>
                                  </w:r>
                                  <w:r w:rsidR="0010630A">
                                    <w:rPr>
                                      <w:rFonts w:cs="Segoe UI"/>
                                      <w:b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T</w:t>
                                  </w:r>
                                  <w:r w:rsidR="0010630A" w:rsidRPr="0010630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echniques</w:t>
                                  </w: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 et </w:t>
                                  </w:r>
                                  <w:r w:rsidRPr="00FE21BA">
                                    <w:rPr>
                                      <w:rFonts w:cs="Segoe UI"/>
                                      <w:b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P</w:t>
                                  </w: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articulières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" name="Text Box 10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2388" y="7746736"/>
                                <a:ext cx="3014980" cy="28373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D5010A2" w14:textId="77777777" w:rsidR="009C60A0" w:rsidRPr="00502DD6" w:rsidRDefault="009C60A0" w:rsidP="009C60A0">
                                  <w:pPr>
                                    <w:ind w:left="142"/>
                                    <w:jc w:val="left"/>
                                    <w:rPr>
                                      <w:color w:val="17365D" w:themeColor="text2" w:themeShade="BF"/>
                                      <w:sz w:val="20"/>
                                      <w:szCs w:val="20"/>
                                    </w:rPr>
                                  </w:pPr>
                                  <w:r w:rsidRPr="00502DD6"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  <w:t>MAITRISE D’OUVRAGE</w:t>
                                  </w:r>
                                </w:p>
                                <w:p w14:paraId="439AFB55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bookmarkStart w:id="0" w:name="BookmarkClientCoordinates"/>
                                  <w:bookmarkEnd w:id="0"/>
                                  <w:r w:rsidRPr="00377C51"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0"/>
                                    </w:rPr>
                                    <w:t>CNAM PARIS</w:t>
                                  </w:r>
                                </w:p>
                                <w:p w14:paraId="2BA8B59C" w14:textId="77777777" w:rsidR="009C60A0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  <w:t xml:space="preserve">50, avenue du Professeur André </w:t>
                                  </w:r>
                                  <w:proofErr w:type="spellStart"/>
                                  <w:r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  <w:t>Lemierre</w:t>
                                  </w:r>
                                  <w:proofErr w:type="spellEnd"/>
                                </w:p>
                                <w:p w14:paraId="024BF153" w14:textId="77777777" w:rsidR="009C60A0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  <w:t>75986 PARIS CEDEX 20</w:t>
                                  </w:r>
                                </w:p>
                                <w:p w14:paraId="3675B3DA" w14:textId="77777777" w:rsidR="009C60A0" w:rsidRPr="00502DD6" w:rsidRDefault="009C60A0" w:rsidP="009C60A0">
                                  <w:pPr>
                                    <w:spacing w:before="120"/>
                                    <w:ind w:left="142"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5C817C9A" w14:textId="77777777" w:rsidR="009C60A0" w:rsidRPr="00502DD6" w:rsidRDefault="009C60A0" w:rsidP="009C60A0">
                                  <w:pPr>
                                    <w:ind w:left="142"/>
                                    <w:jc w:val="left"/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r w:rsidRPr="00502DD6"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  <w:t xml:space="preserve">MAITRE D’ŒUVRE </w:t>
                                  </w:r>
                                </w:p>
                                <w:p w14:paraId="6E95F895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bookmarkStart w:id="1" w:name="BookmarkAgencyCoordinates"/>
                                  <w:bookmarkEnd w:id="1"/>
                                  <w:r w:rsidRPr="00377C51"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4"/>
                                    </w:rPr>
                                    <w:t>ACCEO Paris</w:t>
                                  </w:r>
                                </w:p>
                                <w:p w14:paraId="0A6E67C4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1–5, rue Eugène Armand Peugeot</w:t>
                                  </w:r>
                                </w:p>
                                <w:p w14:paraId="488F7297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 xml:space="preserve">Le </w:t>
                                  </w:r>
                                  <w:proofErr w:type="spellStart"/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Corosa</w:t>
                                  </w:r>
                                  <w:proofErr w:type="spellEnd"/>
                                </w:p>
                                <w:p w14:paraId="422BE106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92500    REUIL MALMAISON</w:t>
                                  </w:r>
                                </w:p>
                                <w:p w14:paraId="286478AD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TEL : 01 76 74 77 75</w:t>
                                  </w:r>
                                </w:p>
                                <w:p w14:paraId="55679756" w14:textId="18DEFB01" w:rsidR="00CB3B34" w:rsidRPr="00BA60C3" w:rsidRDefault="00CB3B34" w:rsidP="00BA60C3">
                                  <w:pPr>
                                    <w:spacing w:before="120" w:after="0"/>
                                    <w:ind w:left="284"/>
                                    <w:jc w:val="left"/>
                                    <w:rPr>
                                      <w:rFonts w:cs="Segoe UI"/>
                                      <w:color w:val="05354E"/>
                                      <w:sz w:val="22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" name="Text Box 10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5599" y="7760383"/>
                                <a:ext cx="3105151" cy="282189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4AE0BC6" w14:textId="77777777" w:rsidR="009C60A0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BD3CA8"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>Site </w:t>
                                  </w:r>
                                  <w:r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>–</w:t>
                                  </w:r>
                                  <w:r w:rsidRPr="00BD3CA8"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 xml:space="preserve"> </w:t>
                                  </w:r>
                                  <w:bookmarkStart w:id="2" w:name="BookmarkSiteCoordinates"/>
                                  <w:bookmarkEnd w:id="2"/>
                                  <w:r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>CNAM PARIS</w:t>
                                  </w:r>
                                </w:p>
                                <w:p w14:paraId="74066E96" w14:textId="77777777" w:rsidR="009C60A0" w:rsidRPr="00377C51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  <w:t>Immeuble FRONTALIS</w:t>
                                  </w:r>
                                </w:p>
                                <w:p w14:paraId="35CD7185" w14:textId="77777777" w:rsidR="009C60A0" w:rsidRPr="00377C51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  <w:t>19 rue Edouard Vaillant</w:t>
                                  </w:r>
                                </w:p>
                                <w:p w14:paraId="2588CD11" w14:textId="77777777" w:rsidR="009C60A0" w:rsidRPr="00377C51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  <w:t>93170 BAGNOLET</w:t>
                                  </w:r>
                                </w:p>
                                <w:p w14:paraId="0C2FBF2C" w14:textId="77777777" w:rsidR="009C60A0" w:rsidRPr="00957079" w:rsidRDefault="009C60A0" w:rsidP="009C60A0">
                                  <w:pPr>
                                    <w:spacing w:before="120" w:after="120"/>
                                    <w:rPr>
                                      <w:rFonts w:cs="Segoe UI"/>
                                      <w:b/>
                                      <w:color w:val="05354E"/>
                                      <w:szCs w:val="20"/>
                                    </w:rPr>
                                  </w:pPr>
                                </w:p>
                                <w:p w14:paraId="1EC5C517" w14:textId="77777777" w:rsidR="009C60A0" w:rsidRPr="00957079" w:rsidRDefault="009C60A0" w:rsidP="009C60A0">
                                  <w:pPr>
                                    <w:spacing w:before="120" w:after="120"/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</w:p>
                                <w:p w14:paraId="2426CF7C" w14:textId="77777777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Auteur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M. GENTEUR</w:t>
                                  </w:r>
                                </w:p>
                                <w:p w14:paraId="7FF29080" w14:textId="77777777" w:rsidR="009C60A0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Vérificateur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S. QUIROGA </w:t>
                                  </w:r>
                                </w:p>
                                <w:p w14:paraId="179E7125" w14:textId="77777777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/ S. DATCHANAMOURTHY</w:t>
                                  </w:r>
                                </w:p>
                                <w:p w14:paraId="3467489F" w14:textId="5821D9AB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Date d’édition du rapport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fldChar w:fldCharType="begin"/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instrText xml:space="preserve"> TIME \@ "dd/MM/yyyy" </w:instrTex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fldChar w:fldCharType="separate"/>
                                  </w:r>
                                  <w:r w:rsidR="003800DF">
                                    <w:rPr>
                                      <w:rFonts w:cs="Segoe UI"/>
                                      <w:noProof/>
                                      <w:color w:val="05354E"/>
                                      <w:sz w:val="16"/>
                                      <w:szCs w:val="20"/>
                                    </w:rPr>
                                    <w:t>26/02/2025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fldChar w:fldCharType="end"/>
                                  </w:r>
                                </w:p>
                                <w:p w14:paraId="7959CDBB" w14:textId="77777777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Indice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A</w:t>
                                  </w:r>
                                </w:p>
                                <w:p w14:paraId="05367433" w14:textId="77777777" w:rsidR="009C60A0" w:rsidRPr="00957079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Version -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V 16.00 du 16/02/2024</w:t>
                                  </w:r>
                                </w:p>
                                <w:p w14:paraId="460127A3" w14:textId="79783C4B" w:rsidR="008F370D" w:rsidRPr="00BA60C3" w:rsidRDefault="008F370D" w:rsidP="001548FF">
                                  <w:pPr>
                                    <w:spacing w:before="120" w:after="120"/>
                                    <w:ind w:left="284"/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1D0FB873" id="Groupe 3" o:spid="_x0000_s1026" style="position:absolute;margin-left:-56.7pt;margin-top:-56.7pt;width:595.25pt;height:842.35pt;z-index:251747328" coordsize="75596,10697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">
                    <v:shape id="Image 4" o:spid="_x0000_s1027" type="#_x0000_t75" style="position:absolute;width:75596;height:106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">
                      <v:imagedata r:id="rId12" o:title="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7" o:spid="_x0000_s1028" type="#_x0000_t202" style="position:absolute;left:40293;top:32556;width:34671;height:17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    <v:textbox>
                        <w:txbxContent>
                          <w:p w14:paraId="27B26A77" w14:textId="77777777" w:rsidR="00CB3B34" w:rsidRPr="009C60A0" w:rsidRDefault="00CB3B34" w:rsidP="00BA60C3">
                            <w:pPr>
                              <w:spacing w:before="120" w:after="120" w:line="192" w:lineRule="auto"/>
                              <w:ind w:right="34"/>
                              <w:jc w:val="right"/>
                              <w:rPr>
                                <w:rFonts w:cs="Segoe UI"/>
                                <w:b/>
                                <w:color w:val="FFFFFF"/>
                                <w:sz w:val="52"/>
                                <w:szCs w:val="32"/>
                              </w:rPr>
                            </w:pPr>
                            <w:r w:rsidRPr="009C60A0">
                              <w:rPr>
                                <w:rFonts w:cs="Segoe UI"/>
                                <w:b/>
                                <w:color w:val="FFFFFF"/>
                                <w:sz w:val="36"/>
                                <w:szCs w:val="32"/>
                              </w:rPr>
                              <w:t>Travaux de modernisation et de remplacement</w:t>
                            </w:r>
                            <w:r w:rsidRPr="009C60A0">
                              <w:rPr>
                                <w:rFonts w:cs="Segoe UI"/>
                                <w:b/>
                                <w:color w:val="FFFFFF"/>
                                <w:sz w:val="36"/>
                                <w:szCs w:val="32"/>
                              </w:rPr>
                              <w:br/>
                              <w:t>des appareils élévateurs du siège de la CNAM</w:t>
                            </w:r>
                          </w:p>
                          <w:p w14:paraId="02AB2A7B" w14:textId="77777777" w:rsidR="00CB3B34" w:rsidRPr="00FE21BA" w:rsidRDefault="00CB3B34" w:rsidP="00CB3B34">
                            <w:pPr>
                              <w:spacing w:line="240" w:lineRule="auto"/>
                              <w:ind w:right="32"/>
                              <w:jc w:val="right"/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</w:pP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Annexes au </w:t>
                            </w:r>
                            <w:r w:rsidRPr="00FE21BA">
                              <w:rPr>
                                <w:rFonts w:cs="Segoe UI"/>
                                <w:b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C</w:t>
                            </w: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ahier des </w:t>
                            </w:r>
                            <w:r w:rsidRPr="00FE21BA">
                              <w:rPr>
                                <w:rFonts w:cs="Segoe UI"/>
                                <w:b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C</w:t>
                            </w: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lauses </w:t>
                            </w:r>
                            <w:r w:rsidR="0010630A">
                              <w:rPr>
                                <w:rFonts w:cs="Segoe UI"/>
                                <w:b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T</w:t>
                            </w:r>
                            <w:r w:rsidR="0010630A" w:rsidRPr="0010630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echniques</w:t>
                            </w: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 et </w:t>
                            </w:r>
                            <w:r w:rsidRPr="00FE21BA">
                              <w:rPr>
                                <w:rFonts w:cs="Segoe UI"/>
                                <w:b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P</w:t>
                            </w: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articulières </w:t>
                            </w:r>
                          </w:p>
                        </w:txbxContent>
                      </v:textbox>
                    </v:shape>
                    <v:shape id="Text Box 104" o:spid="_x0000_s1029" type="#_x0000_t202" style="position:absolute;left:6823;top:77467;width:30150;height:28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    <v:textbox>
                        <w:txbxContent>
                          <w:p w14:paraId="3D5010A2" w14:textId="77777777" w:rsidR="009C60A0" w:rsidRPr="00502DD6" w:rsidRDefault="009C60A0" w:rsidP="009C60A0">
                            <w:pPr>
                              <w:ind w:left="142"/>
                              <w:jc w:val="left"/>
                              <w:rPr>
                                <w:color w:val="17365D" w:themeColor="text2" w:themeShade="BF"/>
                                <w:sz w:val="20"/>
                                <w:szCs w:val="20"/>
                              </w:rPr>
                            </w:pPr>
                            <w:r w:rsidRPr="00502DD6"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  <w:t>MAITRISE D’OUVRAGE</w:t>
                            </w:r>
                          </w:p>
                          <w:p w14:paraId="439AFB55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0"/>
                              </w:rPr>
                            </w:pPr>
                            <w:bookmarkStart w:id="3" w:name="BookmarkClientCoordinates"/>
                            <w:bookmarkEnd w:id="3"/>
                            <w:r w:rsidRPr="00377C51"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0"/>
                              </w:rPr>
                              <w:t>CNAM PARIS</w:t>
                            </w:r>
                          </w:p>
                          <w:p w14:paraId="2BA8B59C" w14:textId="77777777" w:rsidR="009C60A0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  <w:t xml:space="preserve">50, avenue du Professeur André </w:t>
                            </w:r>
                            <w:proofErr w:type="spellStart"/>
                            <w:r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  <w:t>Lemierre</w:t>
                            </w:r>
                            <w:proofErr w:type="spellEnd"/>
                          </w:p>
                          <w:p w14:paraId="024BF153" w14:textId="77777777" w:rsidR="009C60A0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  <w:t>75986 PARIS CEDEX 20</w:t>
                            </w:r>
                          </w:p>
                          <w:p w14:paraId="3675B3DA" w14:textId="77777777" w:rsidR="009C60A0" w:rsidRPr="00502DD6" w:rsidRDefault="009C60A0" w:rsidP="009C60A0">
                            <w:pPr>
                              <w:spacing w:before="120"/>
                              <w:ind w:left="142"/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</w:pPr>
                          </w:p>
                          <w:p w14:paraId="5C817C9A" w14:textId="77777777" w:rsidR="009C60A0" w:rsidRPr="00502DD6" w:rsidRDefault="009C60A0" w:rsidP="009C60A0">
                            <w:pPr>
                              <w:ind w:left="142"/>
                              <w:jc w:val="left"/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</w:pPr>
                            <w:r w:rsidRPr="00502DD6"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  <w:t xml:space="preserve">MAITRE D’ŒUVRE </w:t>
                            </w:r>
                          </w:p>
                          <w:p w14:paraId="6E95F895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4"/>
                              </w:rPr>
                            </w:pPr>
                            <w:bookmarkStart w:id="4" w:name="BookmarkAgencyCoordinates"/>
                            <w:bookmarkEnd w:id="4"/>
                            <w:r w:rsidRPr="00377C51"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4"/>
                              </w:rPr>
                              <w:t>ACCEO Paris</w:t>
                            </w:r>
                          </w:p>
                          <w:p w14:paraId="0A6E67C4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1–5, rue Eugène Armand Peugeot</w:t>
                            </w:r>
                          </w:p>
                          <w:p w14:paraId="488F7297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 xml:space="preserve">Le </w:t>
                            </w:r>
                            <w:proofErr w:type="spellStart"/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Corosa</w:t>
                            </w:r>
                            <w:proofErr w:type="spellEnd"/>
                          </w:p>
                          <w:p w14:paraId="422BE106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92500    REUIL MALMAISON</w:t>
                            </w:r>
                          </w:p>
                          <w:p w14:paraId="286478AD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TEL : 01 76 74 77 75</w:t>
                            </w:r>
                          </w:p>
                          <w:p w14:paraId="55679756" w14:textId="18DEFB01" w:rsidR="00CB3B34" w:rsidRPr="00BA60C3" w:rsidRDefault="00CB3B34" w:rsidP="00BA60C3">
                            <w:pPr>
                              <w:spacing w:before="120" w:after="0"/>
                              <w:ind w:left="284"/>
                              <w:jc w:val="left"/>
                              <w:rPr>
                                <w:rFonts w:cs="Segoe UI"/>
                                <w:color w:val="05354E"/>
                                <w:sz w:val="22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shape id="Text Box 105" o:spid="_x0000_s1030" type="#_x0000_t202" style="position:absolute;left:41655;top:77603;width:31052;height:28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  <v:textbox>
                        <w:txbxContent>
                          <w:p w14:paraId="14AE0BC6" w14:textId="77777777" w:rsidR="009C60A0" w:rsidRDefault="009C60A0" w:rsidP="009C60A0">
                            <w:pPr>
                              <w:spacing w:after="120"/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BD3CA8"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>Site </w:t>
                            </w:r>
                            <w:r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>–</w:t>
                            </w:r>
                            <w:r w:rsidRPr="00BD3CA8"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 xml:space="preserve"> </w:t>
                            </w:r>
                            <w:bookmarkStart w:id="5" w:name="BookmarkSiteCoordinates"/>
                            <w:bookmarkEnd w:id="5"/>
                            <w:r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>CNAM PARIS</w:t>
                            </w:r>
                          </w:p>
                          <w:p w14:paraId="74066E96" w14:textId="77777777" w:rsidR="009C60A0" w:rsidRPr="00377C51" w:rsidRDefault="009C60A0" w:rsidP="009C60A0">
                            <w:pPr>
                              <w:spacing w:after="120"/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  <w:t>Immeuble FRONTALIS</w:t>
                            </w:r>
                          </w:p>
                          <w:p w14:paraId="35CD7185" w14:textId="77777777" w:rsidR="009C60A0" w:rsidRPr="00377C51" w:rsidRDefault="009C60A0" w:rsidP="009C60A0">
                            <w:pPr>
                              <w:spacing w:after="120"/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  <w:t>19 rue Edouard Vaillant</w:t>
                            </w:r>
                          </w:p>
                          <w:p w14:paraId="2588CD11" w14:textId="77777777" w:rsidR="009C60A0" w:rsidRPr="00377C51" w:rsidRDefault="009C60A0" w:rsidP="009C60A0">
                            <w:pPr>
                              <w:spacing w:after="120"/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  <w:t>93170 BAGNOLET</w:t>
                            </w:r>
                          </w:p>
                          <w:p w14:paraId="0C2FBF2C" w14:textId="77777777" w:rsidR="009C60A0" w:rsidRPr="00957079" w:rsidRDefault="009C60A0" w:rsidP="009C60A0">
                            <w:pPr>
                              <w:spacing w:before="120" w:after="120"/>
                              <w:rPr>
                                <w:rFonts w:cs="Segoe UI"/>
                                <w:b/>
                                <w:color w:val="05354E"/>
                                <w:szCs w:val="20"/>
                              </w:rPr>
                            </w:pPr>
                          </w:p>
                          <w:p w14:paraId="1EC5C517" w14:textId="77777777" w:rsidR="009C60A0" w:rsidRPr="00957079" w:rsidRDefault="009C60A0" w:rsidP="009C60A0">
                            <w:pPr>
                              <w:spacing w:before="120" w:after="120"/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</w:pPr>
                          </w:p>
                          <w:p w14:paraId="2426CF7C" w14:textId="77777777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Auteur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M. GENTEUR</w:t>
                            </w:r>
                          </w:p>
                          <w:p w14:paraId="7FF29080" w14:textId="77777777" w:rsidR="009C60A0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Vérificateur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 xml:space="preserve">S. QUIROGA </w:t>
                            </w:r>
                          </w:p>
                          <w:p w14:paraId="179E7125" w14:textId="77777777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/ S. DATCHANAMOURTHY</w:t>
                            </w:r>
                          </w:p>
                          <w:p w14:paraId="3467489F" w14:textId="5821D9AB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Date d’édition du rapport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fldChar w:fldCharType="begin"/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instrText xml:space="preserve"> TIME \@ "dd/MM/yyyy" </w:instrTex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fldChar w:fldCharType="separate"/>
                            </w:r>
                            <w:r w:rsidR="003800DF">
                              <w:rPr>
                                <w:rFonts w:cs="Segoe UI"/>
                                <w:noProof/>
                                <w:color w:val="05354E"/>
                                <w:sz w:val="16"/>
                                <w:szCs w:val="20"/>
                              </w:rPr>
                              <w:t>26/02/2025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fldChar w:fldCharType="end"/>
                            </w:r>
                          </w:p>
                          <w:p w14:paraId="7959CDBB" w14:textId="77777777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Indice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A</w:t>
                            </w:r>
                          </w:p>
                          <w:p w14:paraId="05367433" w14:textId="77777777" w:rsidR="009C60A0" w:rsidRPr="00957079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Version -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V 16.00 du 16/02/2024</w:t>
                            </w:r>
                          </w:p>
                          <w:p w14:paraId="460127A3" w14:textId="79783C4B" w:rsidR="008F370D" w:rsidRPr="00BA60C3" w:rsidRDefault="008F370D" w:rsidP="001548FF">
                            <w:pPr>
                              <w:spacing w:before="120" w:after="120"/>
                              <w:ind w:left="284"/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  <w:r w:rsidR="009241F5">
            <w:rPr>
              <w:noProof/>
              <w:sz w:val="10"/>
              <w:szCs w:val="10"/>
            </w:rPr>
            <mc:AlternateContent>
              <mc:Choice Requires="wps">
                <w:drawing>
                  <wp:anchor distT="0" distB="0" distL="114300" distR="114300" simplePos="0" relativeHeight="251752448" behindDoc="0" locked="0" layoutInCell="1" allowOverlap="1" wp14:anchorId="1F00E7DA" wp14:editId="3B06D820">
                    <wp:simplePos x="0" y="0"/>
                    <wp:positionH relativeFrom="column">
                      <wp:posOffset>664210</wp:posOffset>
                    </wp:positionH>
                    <wp:positionV relativeFrom="paragraph">
                      <wp:posOffset>4988561</wp:posOffset>
                    </wp:positionV>
                    <wp:extent cx="6197600" cy="463550"/>
                    <wp:effectExtent l="38100" t="38100" r="88900" b="88900"/>
                    <wp:wrapNone/>
                    <wp:docPr id="10" name="Rectangle 1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197600" cy="463550"/>
                            </a:xfrm>
                            <a:prstGeom prst="rect">
                              <a:avLst/>
                            </a:prstGeom>
                            <a:solidFill>
                              <a:srgbClr val="4CBCC4"/>
                            </a:solidFill>
                            <a:ln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7E80F6C" w14:textId="18489804" w:rsidR="0010630A" w:rsidRPr="009241F5" w:rsidRDefault="00CB3B34" w:rsidP="009241F5">
                                <w:pPr>
                                  <w:spacing w:line="240" w:lineRule="auto"/>
                                  <w:ind w:left="1560" w:right="397" w:hanging="1276"/>
                                  <w:jc w:val="left"/>
                                  <w:rPr>
                                    <w:rFonts w:cs="Segoe UI"/>
                                    <w:color w:val="FFFFFF" w:themeColor="background1"/>
                                    <w:spacing w:val="10"/>
                                    <w:sz w:val="22"/>
                                    <w:szCs w:val="36"/>
                                  </w:rPr>
                                </w:pPr>
                                <w:r>
                                  <w:rPr>
                                    <w:rFonts w:cs="Segoe UI"/>
                                    <w:b/>
                                    <w:color w:val="FFFFFF" w:themeColor="background1"/>
                                    <w:spacing w:val="10"/>
                                    <w:sz w:val="24"/>
                                    <w:szCs w:val="36"/>
                                  </w:rPr>
                                  <w:t>Annexe 2</w:t>
                                </w:r>
                                <w:r>
                                  <w:rPr>
                                    <w:rFonts w:cs="Segoe UI"/>
                                    <w:color w:val="FFFFFF" w:themeColor="background1"/>
                                    <w:spacing w:val="10"/>
                                    <w:sz w:val="24"/>
                                    <w:szCs w:val="36"/>
                                  </w:rPr>
                                  <w:t xml:space="preserve"> : </w:t>
                                </w:r>
                                <w:r>
                                  <w:rPr>
                                    <w:rFonts w:cs="Segoe UI"/>
                                    <w:color w:val="FFFFFF" w:themeColor="background1"/>
                                    <w:spacing w:val="10"/>
                                    <w:sz w:val="22"/>
                                    <w:szCs w:val="36"/>
                                  </w:rPr>
                                  <w:t>Caractéristiques Techniques des appareils élévateurs existants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1F00E7DA" id="Rectangle 10" o:spid="_x0000_s1031" style="position:absolute;margin-left:52.3pt;margin-top:392.8pt;width:488pt;height:36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" fillcolor="#4cbcc4" stroked="f" strokeweight="2pt">
                    <v:shadow on="t" color="black" opacity="26214f" origin="-.5,-.5" offset=".74836mm,.74836mm"/>
                    <v:textbox inset="0,0,0,0">
                      <w:txbxContent>
                        <w:p w14:paraId="37E80F6C" w14:textId="18489804" w:rsidR="0010630A" w:rsidRPr="009241F5" w:rsidRDefault="00CB3B34" w:rsidP="009241F5">
                          <w:pPr>
                            <w:spacing w:line="240" w:lineRule="auto"/>
                            <w:ind w:left="1560" w:right="397" w:hanging="1276"/>
                            <w:jc w:val="left"/>
                            <w:rPr>
                              <w:rFonts w:cs="Segoe UI"/>
                              <w:color w:val="FFFFFF" w:themeColor="background1"/>
                              <w:spacing w:val="10"/>
                              <w:sz w:val="22"/>
                              <w:szCs w:val="36"/>
                            </w:rPr>
                          </w:pPr>
                          <w:r>
                            <w:rPr>
                              <w:rFonts w:cs="Segoe UI"/>
                              <w:b/>
                              <w:color w:val="FFFFFF" w:themeColor="background1"/>
                              <w:spacing w:val="10"/>
                              <w:sz w:val="24"/>
                              <w:szCs w:val="36"/>
                            </w:rPr>
                            <w:t>Annexe 2</w:t>
                          </w:r>
                          <w:r>
                            <w:rPr>
                              <w:rFonts w:cs="Segoe UI"/>
                              <w:color w:val="FFFFFF" w:themeColor="background1"/>
                              <w:spacing w:val="10"/>
                              <w:sz w:val="24"/>
                              <w:szCs w:val="36"/>
                            </w:rPr>
                            <w:t xml:space="preserve"> : </w:t>
                          </w:r>
                          <w:r>
                            <w:rPr>
                              <w:rFonts w:cs="Segoe UI"/>
                              <w:color w:val="FFFFFF" w:themeColor="background1"/>
                              <w:spacing w:val="10"/>
                              <w:sz w:val="22"/>
                              <w:szCs w:val="36"/>
                            </w:rPr>
                            <w:t>Caractéristiques Techniques des appareils élévateurs existants</w:t>
                          </w:r>
                        </w:p>
                      </w:txbxContent>
                    </v:textbox>
                  </v:rect>
                </w:pict>
              </mc:Fallback>
            </mc:AlternateContent>
          </w:r>
        </w:p>
      </w:sdtContent>
    </w:sdt>
    <w:p w14:paraId="5BCE8959" w14:textId="77777777" w:rsidR="00FE21BA" w:rsidRPr="00FE21BA" w:rsidRDefault="00FE21BA" w:rsidP="00FE21BA">
      <w:pPr>
        <w:spacing w:after="160" w:line="259" w:lineRule="auto"/>
        <w:rPr>
          <w:rFonts w:cs="Segoe UI"/>
          <w:b/>
          <w:bCs/>
          <w:caps/>
          <w:szCs w:val="24"/>
        </w:rPr>
      </w:pPr>
      <w:bookmarkStart w:id="6" w:name="_Hlk497481267"/>
    </w:p>
    <w:p w14:paraId="1D78067B" w14:textId="77777777" w:rsidR="00FE21BA" w:rsidRPr="00FE21BA" w:rsidRDefault="00FE21BA" w:rsidP="00FE21BA">
      <w:pPr>
        <w:rPr>
          <w:rFonts w:cs="Segoe UI"/>
          <w:b/>
          <w:bCs/>
          <w:caps/>
          <w:szCs w:val="24"/>
        </w:rPr>
      </w:pPr>
    </w:p>
    <w:p w14:paraId="209D6CC9" w14:textId="77777777" w:rsidR="00FE21BA" w:rsidRPr="00FE21BA" w:rsidRDefault="00FE21BA" w:rsidP="00FE21BA">
      <w:pPr>
        <w:rPr>
          <w:rFonts w:cs="Segoe UI"/>
          <w:b/>
          <w:bCs/>
          <w:caps/>
          <w:szCs w:val="24"/>
        </w:rPr>
      </w:pPr>
    </w:p>
    <w:p w14:paraId="5263152A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E2FC44D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498A81DC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61A49E20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03531D3A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2694E741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9787066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5C7CC3FB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977669A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7"/>
        <w:rPr>
          <w:rFonts w:cs="Segoe UI"/>
          <w:b/>
          <w:bCs/>
          <w:caps/>
          <w:szCs w:val="24"/>
        </w:rPr>
      </w:pPr>
    </w:p>
    <w:p w14:paraId="34A7E36F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color w:val="05354E"/>
          <w:szCs w:val="20"/>
        </w:rPr>
      </w:pPr>
    </w:p>
    <w:p w14:paraId="27CCE9B9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color w:val="05354E"/>
          <w:szCs w:val="20"/>
        </w:rPr>
      </w:pPr>
    </w:p>
    <w:p w14:paraId="7B2F3439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color w:val="05354E"/>
          <w:szCs w:val="20"/>
        </w:rPr>
      </w:pPr>
    </w:p>
    <w:p w14:paraId="5CF35CA0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7F3551F1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B95995D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752966B7" w14:textId="77777777" w:rsidR="00FE21BA" w:rsidRPr="00FE21BA" w:rsidRDefault="00A64CDF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  <w:r w:rsidRPr="00E03384">
        <w:rPr>
          <w:rFonts w:cs="Segoe UI"/>
          <w:b/>
          <w:noProof/>
          <w:color w:val="FFFFFF"/>
        </w:rPr>
        <w:drawing>
          <wp:anchor distT="0" distB="0" distL="114300" distR="114300" simplePos="0" relativeHeight="251757568" behindDoc="1" locked="0" layoutInCell="1" allowOverlap="1" wp14:anchorId="126016F4" wp14:editId="0B5D3BAD">
            <wp:simplePos x="0" y="0"/>
            <wp:positionH relativeFrom="page">
              <wp:posOffset>-19050</wp:posOffset>
            </wp:positionH>
            <wp:positionV relativeFrom="page">
              <wp:posOffset>5371465</wp:posOffset>
            </wp:positionV>
            <wp:extent cx="2047875" cy="2322195"/>
            <wp:effectExtent l="0" t="0" r="9525" b="1905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047875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5663D4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1D40A4D8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5400AA5D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8949EF5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8A2E96E" w14:textId="77777777" w:rsidR="00FE21BA" w:rsidRPr="00FE21BA" w:rsidRDefault="00FE21BA" w:rsidP="00FE21BA">
      <w:pPr>
        <w:spacing w:after="80" w:line="240" w:lineRule="auto"/>
        <w:rPr>
          <w:rFonts w:cs="Segoe UI"/>
          <w:b/>
          <w:color w:val="FFFFFF"/>
          <w:sz w:val="32"/>
        </w:rPr>
      </w:pPr>
      <w:r w:rsidRPr="00FE21BA">
        <w:rPr>
          <w:rFonts w:cs="Segoe UI"/>
          <w:b/>
          <w:color w:val="FFFFFF"/>
          <w:sz w:val="32"/>
        </w:rPr>
        <w:t>Contact</w:t>
      </w:r>
    </w:p>
    <w:p w14:paraId="5CE2054A" w14:textId="77777777" w:rsidR="00FE21BA" w:rsidRPr="00FE21BA" w:rsidRDefault="00FE21BA" w:rsidP="00FE21BA">
      <w:pPr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spacing w:before="240"/>
        <w:rPr>
          <w:rFonts w:cs="Segoe UI"/>
          <w:b/>
          <w:color w:val="05354E"/>
          <w:szCs w:val="18"/>
        </w:rPr>
      </w:pPr>
      <w:bookmarkStart w:id="7" w:name="_Hlk498359083"/>
      <w:r w:rsidRPr="00FE21BA">
        <w:rPr>
          <w:rFonts w:cs="Segoe UI"/>
          <w:b/>
          <w:color w:val="05354E"/>
          <w:szCs w:val="18"/>
        </w:rPr>
        <w:t>ACCEO Ascenseur</w:t>
      </w:r>
    </w:p>
    <w:p w14:paraId="65F1CA09" w14:textId="77777777" w:rsidR="00FE21BA" w:rsidRPr="00FE21BA" w:rsidRDefault="00FE21BA" w:rsidP="00FE21BA">
      <w:pPr>
        <w:rPr>
          <w:rFonts w:cs="Segoe UI"/>
          <w:color w:val="05354E"/>
          <w:sz w:val="20"/>
          <w:szCs w:val="20"/>
        </w:rPr>
      </w:pPr>
      <w:r w:rsidRPr="00FE21BA">
        <w:rPr>
          <w:rFonts w:cs="Segoe UI"/>
          <w:color w:val="05354E"/>
          <w:sz w:val="20"/>
          <w:szCs w:val="20"/>
        </w:rPr>
        <w:t xml:space="preserve">Le Grand Bosquet A - Chemin de Font Sereine - 13420 Gémenos </w:t>
      </w:r>
    </w:p>
    <w:p w14:paraId="07E0B987" w14:textId="77777777" w:rsidR="00FE21BA" w:rsidRPr="00FE21BA" w:rsidRDefault="00FE21BA" w:rsidP="00FE21BA">
      <w:pPr>
        <w:rPr>
          <w:rFonts w:cs="Segoe UI"/>
          <w:color w:val="05354E"/>
          <w:sz w:val="20"/>
          <w:szCs w:val="20"/>
        </w:rPr>
      </w:pPr>
      <w:r w:rsidRPr="00FE21BA">
        <w:rPr>
          <w:rFonts w:cs="Segoe UI"/>
          <w:color w:val="05354E"/>
          <w:sz w:val="20"/>
          <w:szCs w:val="20"/>
        </w:rPr>
        <w:t xml:space="preserve">contact@acceo.eu - Tél. : 04 89 12 08 30 - Fax : 04 42 62 72 87 </w:t>
      </w:r>
    </w:p>
    <w:bookmarkEnd w:id="7"/>
    <w:p w14:paraId="533A25FE" w14:textId="77777777" w:rsidR="00FE21BA" w:rsidRPr="00FE21BA" w:rsidRDefault="00FE21BA" w:rsidP="00FE21BA">
      <w:pPr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spacing w:line="240" w:lineRule="auto"/>
        <w:rPr>
          <w:rFonts w:cs="Segoe UI"/>
          <w:color w:val="002060"/>
          <w:sz w:val="10"/>
          <w:szCs w:val="8"/>
        </w:rPr>
      </w:pPr>
    </w:p>
    <w:bookmarkEnd w:id="6"/>
    <w:p w14:paraId="78D052B8" w14:textId="77777777" w:rsidR="00FE21BA" w:rsidRPr="00FE21BA" w:rsidRDefault="00FE21BA" w:rsidP="00FE21BA">
      <w:pPr>
        <w:spacing w:after="40" w:line="240" w:lineRule="auto"/>
        <w:rPr>
          <w:rFonts w:cs="Segoe UI"/>
          <w:szCs w:val="16"/>
        </w:rPr>
      </w:pPr>
      <w:r w:rsidRPr="00FE21BA">
        <w:rPr>
          <w:rFonts w:cs="Segoe UI"/>
          <w:szCs w:val="16"/>
        </w:rPr>
        <w:t xml:space="preserve">Rejoignez-nous sur </w:t>
      </w:r>
      <w:hyperlink r:id="rId14" w:history="1">
        <w:r w:rsidRPr="00FE21BA">
          <w:rPr>
            <w:rStyle w:val="Lienhypertexte"/>
            <w:rFonts w:eastAsiaTheme="majorEastAsia" w:cs="Segoe UI"/>
            <w:color w:val="4CBCC4"/>
            <w:szCs w:val="16"/>
          </w:rPr>
          <w:t>www.acceo.eu</w:t>
        </w:r>
      </w:hyperlink>
      <w:r w:rsidRPr="00FE21BA">
        <w:rPr>
          <w:rFonts w:cs="Segoe UI"/>
          <w:color w:val="4CBCC4"/>
          <w:szCs w:val="16"/>
        </w:rPr>
        <w:t xml:space="preserve">, </w:t>
      </w:r>
      <w:r w:rsidRPr="00FE21BA">
        <w:rPr>
          <w:rFonts w:cs="Segoe UI"/>
          <w:szCs w:val="16"/>
        </w:rPr>
        <w:t>créez votre espace membre et accédez à tous nos contenus pédagogiques</w:t>
      </w:r>
    </w:p>
    <w:p w14:paraId="6B0247B0" w14:textId="77777777" w:rsidR="003A1446" w:rsidRPr="00FE21BA" w:rsidRDefault="003A1446" w:rsidP="008F370D">
      <w:pPr>
        <w:rPr>
          <w:szCs w:val="20"/>
        </w:rPr>
        <w:sectPr w:rsidR="003A1446" w:rsidRPr="00FE21BA" w:rsidSect="00FE21BA">
          <w:pgSz w:w="11906" w:h="16838" w:code="9"/>
          <w:pgMar w:top="1134" w:right="1134" w:bottom="1134" w:left="1134" w:header="397" w:footer="113" w:gutter="0"/>
          <w:cols w:space="708"/>
          <w:titlePg/>
          <w:docGrid w:linePitch="360"/>
        </w:sectPr>
      </w:pPr>
    </w:p>
    <w:p w14:paraId="6F27FFB7" w14:textId="77777777" w:rsidR="00CF6D1E" w:rsidRPr="00FE21BA" w:rsidRDefault="00CF6D1E" w:rsidP="00CF6D1E">
      <w:pPr>
        <w:pStyle w:val="Titre"/>
      </w:pPr>
      <w:r w:rsidRPr="00FE21BA">
        <w:lastRenderedPageBreak/>
        <w:t xml:space="preserve">Annexe 2 – </w:t>
      </w:r>
      <w:r w:rsidR="00A64CDF">
        <w:rPr>
          <w:sz w:val="44"/>
          <w:szCs w:val="44"/>
        </w:rPr>
        <w:t>Caracté</w:t>
      </w:r>
      <w:r w:rsidR="00A64CDF" w:rsidRPr="00FE21BA">
        <w:rPr>
          <w:sz w:val="44"/>
          <w:szCs w:val="44"/>
        </w:rPr>
        <w:t>ristiques techniques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29C7B4EF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6C8A0258" w14:textId="3CC2383B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Appareil : 12457190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 xml:space="preserve"> – DUPLEX A1</w:t>
            </w:r>
          </w:p>
          <w:p w14:paraId="0588D558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6D6D4FAE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1596C7B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6913F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777F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775A0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02354B3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2F3E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7DEE8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1032D18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93A5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4C3FA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12457190</w:t>
                  </w:r>
                </w:p>
              </w:tc>
            </w:tr>
            <w:tr w:rsidR="00BA60C3" w:rsidRPr="00BA60C3" w14:paraId="74CD330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9CABB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D74617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009D66A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2C8B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002BC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273B37E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783FB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D31B6B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B963FE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DD4C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C116D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7CF1D1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E1E35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0375E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F0999E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9C1D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21B42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2D99E8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6138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CC4E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7B4ADE4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A2BD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56C8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023E7250" w14:textId="77777777" w:rsidR="00854237" w:rsidRDefault="00854237"/>
          <w:p w14:paraId="30B407C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117B5E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9C52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07F39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454A5F6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AA29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08B66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2A65EA9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3A4E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D7EB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25C3ED7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E5D3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FC93E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0EF111F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7A16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CD242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177E57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14BC9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74EB9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3D731B1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E5D4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15BFF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D721DB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E1F99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3132A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5CAB98C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EAF3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9B0F6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354A7D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10A5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986AE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B4C114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C275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23DFC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36D1C0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03EED8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2AA0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657C3D1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BD960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6A639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6A41CC37" w14:textId="77777777" w:rsidR="00854237" w:rsidRDefault="00854237"/>
          <w:p w14:paraId="794440C7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5A961A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761A9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E6D5E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655769D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E140FE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B1AD7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434F2D6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845A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8696A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6FBDA3F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8CED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8CC71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7DE3972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488EB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9763F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032FF0E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2AC6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1B73A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2BACAA0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139D3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63046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6DA4721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029F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1BCA8C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45E35E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B9265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00663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72C0442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D47BF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7D375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6AEA72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503F7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35B1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155D9A9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2BFC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591CC7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699F8F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0076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3DDA8C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3DE2D91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5B06A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1B143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364164E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AE5A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D7E3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0549D23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C7B8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F41EA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8F010C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12CC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484E4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583EFD4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C056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B2B7B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01C61E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386D11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0FA8A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7DF5EB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8578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35B127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31517A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41F2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F0509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0B3DF8E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C5A3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106D4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63830FF5" w14:textId="77777777" w:rsidR="00854237" w:rsidRDefault="00854237"/>
          <w:p w14:paraId="360819D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C022A8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D5611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FBA5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 m</w:t>
                  </w:r>
                </w:p>
              </w:tc>
            </w:tr>
            <w:tr w:rsidR="00BA60C3" w:rsidRPr="00BA60C3" w14:paraId="7213E5F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A25906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E21645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2420 mm</w:t>
                  </w:r>
                </w:p>
              </w:tc>
            </w:tr>
            <w:tr w:rsidR="00BA60C3" w:rsidRPr="00BA60C3" w14:paraId="201CE8F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6994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D819AC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2170 mm</w:t>
                  </w:r>
                </w:p>
              </w:tc>
            </w:tr>
            <w:tr w:rsidR="00BA60C3" w:rsidRPr="00BA60C3" w14:paraId="0E327C7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2143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24EA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3920 mm</w:t>
                  </w:r>
                </w:p>
              </w:tc>
            </w:tr>
            <w:tr w:rsidR="00BA60C3" w:rsidRPr="00BA60C3" w14:paraId="763B318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DE83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67B94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9CF5B4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E8015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88B68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1D797B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ED343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F90D2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0594234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73DB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FBB756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0E459A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19FE1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3355AA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C93631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50BF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C2005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6D4D729F" w14:textId="5D80FCAD" w:rsidR="00854237" w:rsidRDefault="00854237"/>
          <w:p w14:paraId="386A64D2" w14:textId="77777777" w:rsidR="009C60A0" w:rsidRDefault="009C60A0"/>
          <w:p w14:paraId="4F3334F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3AC3B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840D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19CBC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1820 mm</w:t>
                  </w:r>
                </w:p>
              </w:tc>
            </w:tr>
            <w:tr w:rsidR="00BA60C3" w:rsidRPr="00BA60C3" w14:paraId="2CCA55E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6562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96E053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58B7A1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4DAF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55402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63F475D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2D71D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19533E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0D7E16F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A4EC88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4362F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93751E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3288ABC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B702F0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C7D6C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7E7FD4B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33A0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ADB83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5FEC5CA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91145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A62BD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2DB01FF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AB37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728DA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4E0B07E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C850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C7260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5B76A3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3BF51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35BBE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5FB9321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6F09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BE546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31C87ED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EC440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EE30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A09039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3B5CE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0B63B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0,1,2,3</w:t>
                  </w:r>
                </w:p>
              </w:tc>
            </w:tr>
            <w:tr w:rsidR="00BA60C3" w:rsidRPr="00BA60C3" w14:paraId="2438D5C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DB94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D5C6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650F0A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6F1B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725C6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4B39586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2DA6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513A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3214277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20063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3F4D17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980DC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3B79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AEC32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1DEF5A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95ED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BAFF3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1D6ECF9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837C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503E3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3397B0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1FC2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7069C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1DF3AEE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6BF4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9861F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94121E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8AA4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DB33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87F727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BF7C8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1840E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Spot à leds</w:t>
                  </w:r>
                </w:p>
              </w:tc>
            </w:tr>
            <w:tr w:rsidR="00BA60C3" w:rsidRPr="00BA60C3" w14:paraId="17F91B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579C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29D5B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53491B1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A7DD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EDD67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7989AF1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6A16A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86F59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7E4D05E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103A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A93B1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3A592DA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E81D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CFD6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42171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3A4D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AF46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68892F2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13851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E6A65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7FCA117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E2BE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A71B2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54E175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0D02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C14CEC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EE519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E142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C25FE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6223A20" w14:textId="77777777" w:rsidR="00854237" w:rsidRDefault="00854237"/>
          <w:p w14:paraId="5A1CC15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68023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3290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EB0D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937B76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E604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49B1D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395DA0F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83DC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B8DF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1F4948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F413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91303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7F1C69E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F245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5586A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1F0DA59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1768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068A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4B7E4E0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961E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F23624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3F0BB4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8455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D601B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6A59E7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2A8D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908C0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6983EFE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0781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0E028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2A1CFF7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982CB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9F9401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BF2E06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8024E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15B5F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B29C6B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98C7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3186D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CB7FF3E" w14:textId="77777777" w:rsidR="00854237" w:rsidRDefault="00854237"/>
        </w:tc>
      </w:tr>
    </w:tbl>
    <w:p w14:paraId="6D74EC45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445EC51A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3998FCCA" w14:textId="0A12673D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27081589 -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DUPLEX A2</w:t>
            </w:r>
          </w:p>
          <w:p w14:paraId="3D26B69D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113867B9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3BEFF10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65C0EA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FDBA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E9E75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C1A4CB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AA082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07E64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2C5B25D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FF07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C1BC2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27081589</w:t>
                  </w:r>
                </w:p>
              </w:tc>
            </w:tr>
            <w:tr w:rsidR="00BA60C3" w:rsidRPr="00BA60C3" w14:paraId="5B0CE8A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C779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8D1FE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3D60F8D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4660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FB93C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3769341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36DE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FFF7CF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F567A3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0051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30C7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5DFC46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39C75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5041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272BF8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47E00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EBD5B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F01C1B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72A3C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6710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51C071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170A2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237EB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EC1634B" w14:textId="77777777" w:rsidR="00854237" w:rsidRDefault="00854237"/>
          <w:p w14:paraId="3C0B1FB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09551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1CBB5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F60E7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1600 Kg</w:t>
                  </w:r>
                </w:p>
              </w:tc>
            </w:tr>
            <w:tr w:rsidR="00BA60C3" w:rsidRPr="00BA60C3" w14:paraId="59D3ACB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B6B5C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0C3926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0C17F92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894DC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CE22B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73949C3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EBDA86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CF163F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</w:t>
                  </w:r>
                </w:p>
              </w:tc>
            </w:tr>
            <w:tr w:rsidR="00BA60C3" w:rsidRPr="00BA60C3" w14:paraId="3A5799B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73A17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B62F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descente</w:t>
                  </w:r>
                </w:p>
              </w:tc>
            </w:tr>
            <w:tr w:rsidR="00BA60C3" w:rsidRPr="00BA60C3" w14:paraId="06C678E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B0C6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B5CEA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F0A0A1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17DB6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949CB5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0B388B9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32E8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FB56A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538FF54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5076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E59B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1D0CC6B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4C0BE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510A8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29E980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310C4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B0564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50D2F8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DEBB7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F6B03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71AE895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956F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7DD591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5A5D2C1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D78F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B719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5ACDBC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723D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A310F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21C92BA0" w14:textId="77777777" w:rsidR="00854237" w:rsidRDefault="00854237"/>
          <w:p w14:paraId="3D9B5E2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CBD5A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77235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1942E3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633447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34AA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881FA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477513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A50C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1CBEDF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170179D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6B3F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6D87D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54EA57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ACA13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B1D9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60B03B6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357F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758D0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1965945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E3D3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453DE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CC0729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F8FF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76B9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10,5 kW</w:t>
                  </w:r>
                </w:p>
              </w:tc>
            </w:tr>
            <w:tr w:rsidR="00BA60C3" w:rsidRPr="00BA60C3" w14:paraId="0E98511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F89F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12E99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6D115FB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6B0C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9BC6F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859262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9135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B2404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416E8AA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F19AD1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13108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35CE44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C8E5B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21127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5A3C57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2805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64EF4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91612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07DB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89FF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756173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D5C31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AB2FD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4A0C2A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C4FB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E4227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74617D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C235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9A01D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3C959F5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70D281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C7A87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682D5A0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0F81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FA7A2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2EE37DEF" w14:textId="77777777" w:rsidR="00854237" w:rsidRDefault="00854237"/>
          <w:p w14:paraId="686306E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3EA2B7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0D88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372DF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16 m</w:t>
                  </w:r>
                </w:p>
              </w:tc>
            </w:tr>
            <w:tr w:rsidR="00BA60C3" w:rsidRPr="00BA60C3" w14:paraId="5104799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991BD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729934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3270 mm</w:t>
                  </w:r>
                </w:p>
              </w:tc>
            </w:tr>
            <w:tr w:rsidR="00BA60C3" w:rsidRPr="00BA60C3" w14:paraId="1C0415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B96B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5AF8B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2380 mm</w:t>
                  </w:r>
                </w:p>
              </w:tc>
            </w:tr>
            <w:tr w:rsidR="00BA60C3" w:rsidRPr="00BA60C3" w14:paraId="6C462F2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C79E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1928F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3930 mm</w:t>
                  </w:r>
                </w:p>
              </w:tc>
            </w:tr>
            <w:tr w:rsidR="00BA60C3" w:rsidRPr="00BA60C3" w14:paraId="506452A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8AC7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23A45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5D0CCD4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C3C19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E6671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A63306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2B9E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72CE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31536C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A45CE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182BC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766209D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85689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0ACCD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85C94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2113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1E34F0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08E7019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B2C52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4298A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21346C79" w14:textId="7F0F3C90" w:rsidR="00854237" w:rsidRDefault="00854237"/>
          <w:p w14:paraId="0693635E" w14:textId="5F57B4C9" w:rsidR="009C60A0" w:rsidRDefault="009C60A0"/>
          <w:p w14:paraId="42BF603B" w14:textId="77777777" w:rsidR="009C60A0" w:rsidRDefault="009C60A0"/>
          <w:p w14:paraId="73323266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172E3B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C468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DA301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1780 mm</w:t>
                  </w:r>
                </w:p>
              </w:tc>
            </w:tr>
            <w:tr w:rsidR="00BA60C3" w:rsidRPr="00BA60C3" w14:paraId="1207927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9731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56FBD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0143E81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89A2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36D98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7957E3A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2B57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D71BF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183BABC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A3796D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3AE2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11A6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2700 mm</w:t>
                  </w:r>
                </w:p>
              </w:tc>
            </w:tr>
            <w:tr w:rsidR="00BA60C3" w:rsidRPr="00BA60C3" w14:paraId="44BA919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A307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5EFA7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1250 mm</w:t>
                  </w:r>
                </w:p>
              </w:tc>
            </w:tr>
            <w:tr w:rsidR="00BA60C3" w:rsidRPr="00BA60C3" w14:paraId="37C988E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707E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B333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0A4C555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962D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4C61B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3,4 m²</w:t>
                  </w:r>
                </w:p>
              </w:tc>
            </w:tr>
            <w:tr w:rsidR="00BA60C3" w:rsidRPr="00BA60C3" w14:paraId="41884B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737B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25B3EE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29088CC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B4219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D797EF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21D93FD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0E11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B005B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5CC7728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671D6B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847279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687E7C5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824D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F0D0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4F563FD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74960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EAD745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-1,0,1,2,3</w:t>
                  </w:r>
                </w:p>
              </w:tc>
            </w:tr>
            <w:tr w:rsidR="00BA60C3" w:rsidRPr="00BA60C3" w14:paraId="01638E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DB36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D7018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1C54B1C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51921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5F267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1F8580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34D8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5E37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7133AB9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9CA08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 concernés par le contrôle d’accès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C7271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58E57D2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649D0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CE2EC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7F5CF9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700355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0B061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647AD5B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2A8E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A5F37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3276473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6640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B8BEA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67F93D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96AD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981F6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59821CA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AB1A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1C7A0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E3EFA9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92491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0C204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992C0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1F5E0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67D63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Spot à leds</w:t>
                  </w:r>
                </w:p>
              </w:tc>
            </w:tr>
            <w:tr w:rsidR="00BA60C3" w:rsidRPr="00BA60C3" w14:paraId="669794F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00D52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FD75A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6B40EE7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03B51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A140D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3D1497C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082E5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E63F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341F8A8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A102D0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9C16B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447BAA5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1110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A6EA6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7810D53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42B0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7B44F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582985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CFE4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8AC1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72E3DB3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FAE7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385E66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77B25F8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5D03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66B1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32B8A0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083E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4DAB7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</w:t>
                  </w:r>
                </w:p>
              </w:tc>
            </w:tr>
            <w:tr w:rsidR="00BA60C3" w:rsidRPr="00BA60C3" w14:paraId="40C31AD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E84F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lastRenderedPageBreak/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E3CE25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</w:t>
                  </w:r>
                </w:p>
              </w:tc>
            </w:tr>
            <w:tr w:rsidR="00BA60C3" w:rsidRPr="00BA60C3" w14:paraId="7F84D9A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EA57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1EE00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5C02752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9F0A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E72FA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79F43F1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55E8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B92CB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1F7595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2454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DAFBB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00FBA9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2C6C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52EB0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66754801" w14:textId="77777777" w:rsidR="00854237" w:rsidRDefault="00854237"/>
          <w:p w14:paraId="3C584DD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DCFEA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2AE23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9A26D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5ED0E2B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C6060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85E904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9E8A4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9706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F2DBD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F7098E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EBF0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68F44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142FAE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DA747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74280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36312D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5441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6E514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BF8E50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A187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regards vitrés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DA18D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1E76DB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76F1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2E7CC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329CFC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0CAEB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3e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3B8C6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D75C1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8404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9FF48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EF5C4A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96DE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E6C3E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7204EF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8688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52F48B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Colonnes de portes palières</w:t>
                  </w:r>
                </w:p>
              </w:tc>
            </w:tr>
            <w:tr w:rsidR="00BA60C3" w:rsidRPr="00BA60C3" w14:paraId="4E44FC8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6C2C0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AE1AA0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599AE93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9898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0D9F0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1848074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F1F8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C74FA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4E86B66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E4BCC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E169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3D6FBE9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10D2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78C6C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5C4195A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2EF03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5D16D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4544CD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1772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96269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A5436D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14E5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AE2F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7BC80B19" w14:textId="77777777" w:rsidR="00854237" w:rsidRDefault="00854237"/>
        </w:tc>
      </w:tr>
    </w:tbl>
    <w:p w14:paraId="02BC5C94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2335900F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0F383CFC" w14:textId="364841C3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83267139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SIMPLEX</w:t>
            </w:r>
            <w:r w:rsidR="009C60A0" w:rsidRPr="009C60A0">
              <w:rPr>
                <w:b/>
                <w:bCs/>
                <w:color w:val="FFFFFF" w:themeColor="background1"/>
                <w:sz w:val="28"/>
                <w:szCs w:val="28"/>
              </w:rPr>
              <w:t xml:space="preserve"> A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3</w:t>
            </w:r>
          </w:p>
          <w:p w14:paraId="7B885142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37A24D49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687BAA2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1E2A85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3C9D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74E0D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57FF8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6104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7FDFA8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7F17B90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6E792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2AE81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83267139</w:t>
                  </w:r>
                </w:p>
              </w:tc>
            </w:tr>
            <w:tr w:rsidR="00BA60C3" w:rsidRPr="00BA60C3" w14:paraId="39DCD2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219A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312EC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7B36970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8DE1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1665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149825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84C8E0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F297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3F7ECC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E4AB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8B60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32E498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42BE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087575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05F94A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1C848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8DF79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8A6E81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DD775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BFF85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39EE608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23777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9AA6B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08F96792" w14:textId="77777777" w:rsidR="00854237" w:rsidRDefault="00854237"/>
          <w:p w14:paraId="630707A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E397F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BE8E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6EB5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630 Kg</w:t>
                  </w:r>
                </w:p>
              </w:tc>
            </w:tr>
            <w:tr w:rsidR="00BA60C3" w:rsidRPr="00BA60C3" w14:paraId="4CD056B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D4B8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C0CE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4588A26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9C39F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67D5F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 m/s</w:t>
                  </w:r>
                </w:p>
              </w:tc>
            </w:tr>
            <w:tr w:rsidR="00BA60C3" w:rsidRPr="00BA60C3" w14:paraId="361FD28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CA0C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4C6DD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</w:t>
                  </w:r>
                </w:p>
              </w:tc>
            </w:tr>
            <w:tr w:rsidR="00BA60C3" w:rsidRPr="00BA60C3" w14:paraId="6AC9926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DDCB9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C139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40D3DB5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201DA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C2FCCE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A0AAB6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9329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A8D54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5DF1DA1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5D96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7606D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327EFC6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247CE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CC44F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Simplex</w:t>
                  </w:r>
                </w:p>
              </w:tc>
            </w:tr>
            <w:tr w:rsidR="00BA60C3" w:rsidRPr="00BA60C3" w14:paraId="66CCE49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A667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D57A9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02E63BC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6A911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4CA1C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2B792DE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8F68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B18CF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7E7C5B6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E2D8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A5E6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03CAB54B" w14:textId="0D0F96F5" w:rsidR="00854237" w:rsidRDefault="00854237"/>
          <w:p w14:paraId="2A1EE290" w14:textId="77777777" w:rsidR="009C60A0" w:rsidRDefault="009C60A0"/>
          <w:p w14:paraId="1299A6E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2941F0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A5EA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221B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62AC9D1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76B09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61B6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6606597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1293B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ABA3EC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1B67BBD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A20A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67C7C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1,40 m/s</w:t>
                  </w:r>
                </w:p>
              </w:tc>
            </w:tr>
            <w:tr w:rsidR="00BA60C3" w:rsidRPr="00BA60C3" w14:paraId="3081CF0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9EEB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B6810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76311AD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F00A6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CBB0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4D9D879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DF61B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B407D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45F128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6786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9D8E0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6,4 kW</w:t>
                  </w:r>
                </w:p>
              </w:tc>
            </w:tr>
            <w:tr w:rsidR="00BA60C3" w:rsidRPr="00BA60C3" w14:paraId="2B5C0FD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570A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2B7CB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1377035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D938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4CD43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00B4532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7C849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9B570C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3DEE0B6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E665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D25AB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0F5A774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397C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861E9F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1ADC0E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9F06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C2CA6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523CE0F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2C49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FAA29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8466EA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8F10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6EC9F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8BF0EC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0FF4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2E56A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1891037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A68E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A77DC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231456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3E29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1CCA0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12250C6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40B2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07E69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09B99C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59F9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D014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30B06A9C" w14:textId="77777777" w:rsidR="00854237" w:rsidRDefault="00854237"/>
          <w:p w14:paraId="7AF6BFC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561CAD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29399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927A1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 m</w:t>
                  </w:r>
                </w:p>
              </w:tc>
            </w:tr>
            <w:tr w:rsidR="00BA60C3" w:rsidRPr="00BA60C3" w14:paraId="2FF7969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AEC2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6ECE9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2210 mm</w:t>
                  </w:r>
                </w:p>
              </w:tc>
            </w:tr>
            <w:tr w:rsidR="00BA60C3" w:rsidRPr="00BA60C3" w14:paraId="1F4DA76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584F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F1DA3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2130 mm</w:t>
                  </w:r>
                </w:p>
              </w:tc>
            </w:tr>
            <w:tr w:rsidR="00BA60C3" w:rsidRPr="00BA60C3" w14:paraId="1BC509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11C0D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C3C2E3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3870 mm</w:t>
                  </w:r>
                </w:p>
              </w:tc>
            </w:tr>
            <w:tr w:rsidR="00BA60C3" w:rsidRPr="00BA60C3" w14:paraId="57E9DD0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1BE0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812EB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47DA447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D01D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094C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55678BB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80A36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10986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535159F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66D44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EA6C8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35268D1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F658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A557C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31816B3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FEC2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79B0D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5EBFD5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CF9F6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7D81D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296398DA" w14:textId="7DE67292" w:rsidR="00854237" w:rsidRDefault="00854237"/>
          <w:p w14:paraId="0CC63717" w14:textId="77777777" w:rsidR="009C60A0" w:rsidRDefault="009C60A0"/>
          <w:p w14:paraId="6CEBA248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378FC4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BDA2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00F30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1400 mm</w:t>
                  </w:r>
                </w:p>
              </w:tc>
            </w:tr>
            <w:tr w:rsidR="00BA60C3" w:rsidRPr="00BA60C3" w14:paraId="1CCDAE5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72553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3B94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062581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A693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75896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0704FA2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DD25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9E666D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5429CD7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7584F9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BD39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5E93C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5C6EFE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F288A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717A5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0A0C43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3586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6B8CF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27536FE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7B5A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3DE3A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1,5 m²</w:t>
                  </w:r>
                </w:p>
              </w:tc>
            </w:tr>
            <w:tr w:rsidR="00BA60C3" w:rsidRPr="00BA60C3" w14:paraId="10C60D2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F9FD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8AF42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3BB3931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F2A0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005B1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3E84CAE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1EBE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79A39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0F743D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76959B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FA45C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75C0D3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96626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EAEE3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156298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18644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F378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-2,-1,0</w:t>
                  </w:r>
                </w:p>
              </w:tc>
            </w:tr>
            <w:tr w:rsidR="00BA60C3" w:rsidRPr="00BA60C3" w14:paraId="5C302F0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8BB3D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7F21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75D76C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896C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160F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56E27FE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A232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6B63D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3AB2643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A52B0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41F72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202C01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BB40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A3D3D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E0C7F5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E8F01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37783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4F958C5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07F36B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B6367E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2072FF9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36B3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87E5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48085B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6C47C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AEE037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B66075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9EB0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F65D4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EDB400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434B9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CF5AC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2FC6359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34AA1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B6EABE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4CAEEB4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034F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200D6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0F3DA8C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D83F7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B510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7A067B9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812E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D2FB7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3392C2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BF5A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8FAA9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B1CF07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3603B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CAE0C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58A9E8A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0416F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965278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53B25EF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4FA95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1F16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E6B31A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F322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86DA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4969D0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5DA6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BD98A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1140B9F" w14:textId="77777777" w:rsidR="00854237" w:rsidRDefault="00854237"/>
          <w:p w14:paraId="190EA2A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2DE24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183DE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B04668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0995E8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F2C46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A9E3E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E5AE3F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6CD19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4C621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7C62FD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E95B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67D0E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247C8ED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2649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F029B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6AE566B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81C8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F84E6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2FFFE3B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DA260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586AA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FE8A11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D041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75FFF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744A41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7794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8869A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672629C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C376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99964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37132D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E1CD1C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A821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E7B347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D17B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07AB4E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5D6B28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798DA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F11C4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88C8E22" w14:textId="77777777" w:rsidR="00854237" w:rsidRDefault="00854237"/>
        </w:tc>
      </w:tr>
    </w:tbl>
    <w:p w14:paraId="58E463E4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609DEE9A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4CD916DE" w14:textId="68F713A3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76374948 -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DUPLEX A4</w:t>
            </w:r>
          </w:p>
          <w:p w14:paraId="3F4F11D9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576C8B72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7A2E778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3C7C3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ACF5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49657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F91324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AD9E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CA48BB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542EAD0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04230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48714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76374948</w:t>
                  </w:r>
                </w:p>
              </w:tc>
            </w:tr>
            <w:tr w:rsidR="00BA60C3" w:rsidRPr="00BA60C3" w14:paraId="794B219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B09F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DC9BA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122D3EC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5571B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2F8E9C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676F9F9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CCE16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4A035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7F9AEB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4A1C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2301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D0671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B0D5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AE98E5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5F5346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48B4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F4C1CA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50E3AD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AE80A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DBCB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24E67B3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F50EF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4D2DE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910C7D7" w14:textId="77777777" w:rsidR="00854237" w:rsidRDefault="00854237"/>
          <w:p w14:paraId="53CF500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60739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3F17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820BB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630 Kg</w:t>
                  </w:r>
                </w:p>
              </w:tc>
            </w:tr>
            <w:tr w:rsidR="00BA60C3" w:rsidRPr="00BA60C3" w14:paraId="4660A15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33DAC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65DC5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37C7051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194C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98036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 m/s</w:t>
                  </w:r>
                </w:p>
              </w:tc>
            </w:tr>
            <w:tr w:rsidR="00BA60C3" w:rsidRPr="00BA60C3" w14:paraId="70E2661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1A53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F075C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</w:t>
                  </w:r>
                </w:p>
              </w:tc>
            </w:tr>
            <w:tr w:rsidR="00BA60C3" w:rsidRPr="00BA60C3" w14:paraId="192B527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749A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58791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43DCF8D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0735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95EE1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2A4FFF3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4371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6BDED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C1B9F8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FFEF5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8F076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291B21F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C314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FDBBD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4CC7F4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F2967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82FA4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74D3F43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0AC82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ACC37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1660BDC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24CB4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A9063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3F6339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5D82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741C0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5CABE127" w14:textId="69B94CD9" w:rsidR="00854237" w:rsidRDefault="00854237"/>
          <w:p w14:paraId="04C60B9C" w14:textId="77777777" w:rsidR="009C60A0" w:rsidRDefault="009C60A0"/>
          <w:p w14:paraId="48E983E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0475F3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766D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4C96F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4ABE54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D1C75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7CEFCA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378AD43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B9AC5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148DA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09AB7C0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FB908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E4696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1,32 m/s</w:t>
                  </w:r>
                </w:p>
              </w:tc>
            </w:tr>
            <w:tr w:rsidR="00BA60C3" w:rsidRPr="00BA60C3" w14:paraId="0E54135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C16D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9C90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367AB9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A7700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25F8B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0E4C0DE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24C26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43B38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B8F45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BE1D0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6D562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6,4 kW</w:t>
                  </w:r>
                </w:p>
              </w:tc>
            </w:tr>
            <w:tr w:rsidR="00BA60C3" w:rsidRPr="00BA60C3" w14:paraId="1C0DB41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7B5A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3AE9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256DE0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4C26C7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C7B4B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19DD87E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35C854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71BFF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87C4A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2B251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DED6D0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765023A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47FF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1D97A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CBAEF0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B74C8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2EB3F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527D5E9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71F4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C1B65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4CB92A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A243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03BF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1FC522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C5B2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6A8EF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025D57E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E999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B1FDA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63A7D4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00DC4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0E861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4E15CC6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CE559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A4607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0559AD0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50AD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314F07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5C4F5DAD" w14:textId="77777777" w:rsidR="00854237" w:rsidRDefault="00854237"/>
          <w:p w14:paraId="6BC98CE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D69D26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2FC96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4E002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 m</w:t>
                  </w:r>
                </w:p>
              </w:tc>
            </w:tr>
            <w:tr w:rsidR="00BA60C3" w:rsidRPr="00BA60C3" w14:paraId="1A52223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B9B6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9FDF9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404DBD5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F84B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6EFF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2150 mm</w:t>
                  </w:r>
                </w:p>
              </w:tc>
            </w:tr>
            <w:tr w:rsidR="00BA60C3" w:rsidRPr="00BA60C3" w14:paraId="676341D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16601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4DF95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3800 mm</w:t>
                  </w:r>
                </w:p>
              </w:tc>
            </w:tr>
            <w:tr w:rsidR="00BA60C3" w:rsidRPr="00BA60C3" w14:paraId="3A3BB1D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E0D1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D6099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4887034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233F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45382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352A96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96C5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2FADC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3AABF0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E89C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CBACA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6B570FE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86E88B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80B2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2DE3CC2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0AC13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A2B41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CAD983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1B6F9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9517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5D6DD6B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B512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8647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59D403F9" w14:textId="77777777" w:rsidR="00854237" w:rsidRDefault="00854237"/>
          <w:p w14:paraId="35A95634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74E4AA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C5CCE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5F550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1400 mm</w:t>
                  </w:r>
                </w:p>
              </w:tc>
            </w:tr>
            <w:tr w:rsidR="00BA60C3" w:rsidRPr="00BA60C3" w14:paraId="0E8193C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92E9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1C23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28582F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0E72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3F66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00B6AA5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A2037C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0966B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7AB18AFE" w14:textId="77777777" w:rsidR="00854237" w:rsidRDefault="00854237"/>
          <w:p w14:paraId="082E25B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D0662B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D6AA5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5F7B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137C5EA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905E4B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2513F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30AAAD3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46DC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94FC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61875A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EC486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7257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1,5 m²</w:t>
                  </w:r>
                </w:p>
              </w:tc>
            </w:tr>
            <w:tr w:rsidR="00BA60C3" w:rsidRPr="00BA60C3" w14:paraId="0235EAF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B9E5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A991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406536C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84C2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1C0E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60BDED6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F2D71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33728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71F9611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4957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9C230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416AEFE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0EB8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C7E36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5DE490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817D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B0E8C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-2,-1,0</w:t>
                  </w:r>
                </w:p>
              </w:tc>
            </w:tr>
            <w:tr w:rsidR="00BA60C3" w:rsidRPr="00BA60C3" w14:paraId="056D012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A335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44974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357C1EC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D1CDA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CC022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28E16B8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B5E5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3EC39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0C5F754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AE678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AE6B8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012185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2211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FFD81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1CC6F44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3C92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D1055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1D3F287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965C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79AF1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5CCD77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0094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04B1E1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691DB54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78BB9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C1CE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7AE95A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BFB4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7B0D0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7D6F99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B14ED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2B4A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1941E56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D3189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066226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545083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09F4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8F32E9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2A44D53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E3A4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34238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62A0250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B404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2A2A2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ACFDE2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4B8AD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F400C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826A45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89D5D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DE170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7290EE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D7C53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599A6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0AAC96D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1574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15B42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01365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2418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BA1DB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A2B05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3230BA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81D7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2C01868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58E05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7511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C2DD6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28254D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87CD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F272A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361090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26A93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363A2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91BF5B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A575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88E73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20E0835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AF20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85E64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36CD13A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01C88E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BE26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223F84D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78AB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642DD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7F91C88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9D92A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4D4D0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5000DF4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C7F1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9486B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3DE4083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8203C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D8AFF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6F4098E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1C5C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26EC3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5B52F5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3796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99C8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33A93E3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E57B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B0DA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7EC4D7F6" w14:textId="77777777" w:rsidR="00854237" w:rsidRDefault="00854237"/>
        </w:tc>
      </w:tr>
    </w:tbl>
    <w:p w14:paraId="25D77C10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228D6C64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56BF3DCA" w14:textId="6ACC000C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12947635 - </w:t>
            </w:r>
            <w:r w:rsidR="009C60A0" w:rsidRPr="009C60A0">
              <w:rPr>
                <w:b/>
                <w:bCs/>
                <w:color w:val="FFFFFF" w:themeColor="background1"/>
                <w:sz w:val="28"/>
                <w:szCs w:val="28"/>
              </w:rPr>
              <w:t>DUPLEX A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  <w:p w14:paraId="01B24F45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3097B839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4783385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02E3B6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15B6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11C13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3A9E58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AA22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FD76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137CDE5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D7F4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D013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12947635</w:t>
                  </w:r>
                </w:p>
              </w:tc>
            </w:tr>
            <w:tr w:rsidR="00BA60C3" w:rsidRPr="00BA60C3" w14:paraId="6C1F190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6AC1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9C2A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03C36BC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10E3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FA9F7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0A61F8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B0960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CC6C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68F20B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801B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9FB92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5A08A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E665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DCE7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BED2E6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F87F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3E87D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36C156B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518DD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F0ED0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0D3C90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28A7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AA52E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67708018" w14:textId="77777777" w:rsidR="00854237" w:rsidRDefault="00854237"/>
          <w:p w14:paraId="61EF0C5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BC076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B8FD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D3DC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630 Kg</w:t>
                  </w:r>
                </w:p>
              </w:tc>
            </w:tr>
            <w:tr w:rsidR="00BA60C3" w:rsidRPr="00BA60C3" w14:paraId="3D6CFD3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8145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4F6F4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20BD1B3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3AFB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D7D2C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 m/s</w:t>
                  </w:r>
                </w:p>
              </w:tc>
            </w:tr>
            <w:tr w:rsidR="00BA60C3" w:rsidRPr="00BA60C3" w14:paraId="332829C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C901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5B430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</w:t>
                  </w:r>
                </w:p>
              </w:tc>
            </w:tr>
            <w:tr w:rsidR="00BA60C3" w:rsidRPr="00BA60C3" w14:paraId="532C6E3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D7B24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DE1DD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692DCE2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A8E1A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AA528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61487D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4998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7923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F87197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016C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A8C48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7D0F92E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CEA03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91D11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14344C2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82CA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98D7E5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6698E6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5A8D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DE3C7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293A1D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881C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B808E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744B985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9C98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9ACA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1320E41B" w14:textId="2F2AC3F2" w:rsidR="00854237" w:rsidRDefault="00854237"/>
          <w:p w14:paraId="16ABF0DC" w14:textId="77777777" w:rsidR="009C60A0" w:rsidRDefault="009C60A0"/>
          <w:p w14:paraId="6FDB9BD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9AEDB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6F5DA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0CA3DB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001A4BF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19D4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F4B6E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2F8CB3E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BE1CA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27524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7EF0C8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DE2C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68F7A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1,40 m/s</w:t>
                  </w:r>
                </w:p>
              </w:tc>
            </w:tr>
            <w:tr w:rsidR="00BA60C3" w:rsidRPr="00BA60C3" w14:paraId="1C4D9AC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65487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E17B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5AEE248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3793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73081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0F5C84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FCF6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88D4E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B258DF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5204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75ED8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6,4 kW</w:t>
                  </w:r>
                </w:p>
              </w:tc>
            </w:tr>
            <w:tr w:rsidR="00BA60C3" w:rsidRPr="00BA60C3" w14:paraId="7CE6206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C4DC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55BAA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2A9769A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37544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D716E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4D52DC6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BCE0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F19E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ED35F0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DDE2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3A261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5558341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F144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BECC54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2751354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D247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18110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1C21939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76679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711AE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38C133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27DD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77A1E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BA34A9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C9B9B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E7473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06EE1DA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2706A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BC2BE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183950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7F57C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B0178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00485FA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FF9C2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AC691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107B409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8ABB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388CB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6369C136" w14:textId="77777777" w:rsidR="00854237" w:rsidRDefault="00854237"/>
          <w:p w14:paraId="6B26251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3AC89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169891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BE32B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 m</w:t>
                  </w:r>
                </w:p>
              </w:tc>
            </w:tr>
            <w:tr w:rsidR="00BA60C3" w:rsidRPr="00BA60C3" w14:paraId="7F90102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1540A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35E31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6FFECA9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C9E0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BCFB3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2150 mm</w:t>
                  </w:r>
                </w:p>
              </w:tc>
            </w:tr>
            <w:tr w:rsidR="00BA60C3" w:rsidRPr="00BA60C3" w14:paraId="0DECA23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AFF4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42C78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3800 mm</w:t>
                  </w:r>
                </w:p>
              </w:tc>
            </w:tr>
            <w:tr w:rsidR="00BA60C3" w:rsidRPr="00BA60C3" w14:paraId="1281B9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18DA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73C60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02B3E6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5C2394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1C350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40169EA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05249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58CF5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5E76C79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D093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C5EF3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6AEEA26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D448B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F78D2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633EAE0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D91A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E2BB7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1391D4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6A72EA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B60DB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395994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258AB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48028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3D27423E" w14:textId="77777777" w:rsidR="00854237" w:rsidRDefault="00854237"/>
          <w:p w14:paraId="2625167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CF996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7DCD5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DE59E5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1400 mm</w:t>
                  </w:r>
                </w:p>
              </w:tc>
            </w:tr>
            <w:tr w:rsidR="00BA60C3" w:rsidRPr="00BA60C3" w14:paraId="6333290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012D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4CCBC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228A2E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CB8C1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DFCB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2B4168D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3894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AD37C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2A91256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709783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55B6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5153D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18E408B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563A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06EDF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1BBCED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2EB1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59090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2130B21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9F3D1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A81B6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1,5 m²</w:t>
                  </w:r>
                </w:p>
              </w:tc>
            </w:tr>
            <w:tr w:rsidR="00BA60C3" w:rsidRPr="00BA60C3" w14:paraId="1876752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2CC4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6D843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3CEE03C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79D3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3A5710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710628E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144B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B294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497F8E6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45CAD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797B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41CFF66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8624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2EBB3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BC94C7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22BCE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91F74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-2,-1,0</w:t>
                  </w:r>
                </w:p>
              </w:tc>
            </w:tr>
            <w:tr w:rsidR="00BA60C3" w:rsidRPr="00BA60C3" w14:paraId="2F28212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8674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2F359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3833928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8C7E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D6457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1D1BFA9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8892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7907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3BADB8E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682B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52CDC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07155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9ADBF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F67EF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C69794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DB51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C3B0F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6367603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5F83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3CCBE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43B81D8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E21A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02482B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1648808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514C3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E585B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C10374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7663F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6E7220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0E9A03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25CA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E302A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37409F8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B3B51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3646A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27DFCA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35B0E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CF54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6042AA4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6F4E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18D8D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6D73A3F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8B7C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3E91F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7B079C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676E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18C0F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279A9B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3CDF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5BD22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2E42A8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5616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EB0C35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37C4DDF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3458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43594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71D37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836F0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45FD8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896916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E27BA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AF63D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3547216" w14:textId="77777777" w:rsidR="00854237" w:rsidRDefault="00854237"/>
          <w:p w14:paraId="49A977C7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4B9E1A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64F9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C6F53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2E3327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A1361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82A43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79BA31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13E0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9ACC4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453454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CBDD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F2E54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243C1C6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96EA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DAD164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6A96040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1A4B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8DE7E0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1952B6C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2625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8B33E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C40B28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539C6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7E4C4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7DD034C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0DDF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431D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6CA6346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84CE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E808C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6C5B85A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3539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ED798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862BAC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E2279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8FD81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49E2BE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EA47A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F1C8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030644E3" w14:textId="77777777" w:rsidR="00854237" w:rsidRDefault="00854237"/>
        </w:tc>
      </w:tr>
    </w:tbl>
    <w:p w14:paraId="26840D73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2A905CE9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3304CC72" w14:textId="52369D16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64641780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TRIPLEX A6</w:t>
            </w:r>
          </w:p>
          <w:p w14:paraId="5A23F8D2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310D6E1A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6B459EC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DED90F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EA29F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59B12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15760B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DDE1F8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6C5DC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1C9F12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25D4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5316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64641780</w:t>
                  </w:r>
                </w:p>
              </w:tc>
            </w:tr>
            <w:tr w:rsidR="00BA60C3" w:rsidRPr="00BA60C3" w14:paraId="65F1FE2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9F9D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6D0F5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123EECF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B0FD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3F753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6A77E3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15B7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31DD4C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5C1524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45CBB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8BE44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8EF359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7F64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39F81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2EC62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E7B4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FBDA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62B910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89F2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15DF7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141B216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68AD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ACEA19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6FDC9786" w14:textId="77777777" w:rsidR="00854237" w:rsidRDefault="00854237"/>
          <w:p w14:paraId="7CADD13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FE50BB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40D7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A451D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5767735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0008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561B7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1150701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6C016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30484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5DB24A6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E97F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D78FB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2B935D4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DE59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C0BCBB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66C234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6E94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48DFE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6E44629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5B4FD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12EE1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2C18139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086EE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8623C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1C2088C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B4507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A7F991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Triplex</w:t>
                  </w:r>
                </w:p>
              </w:tc>
            </w:tr>
            <w:tr w:rsidR="00BA60C3" w:rsidRPr="00BA60C3" w14:paraId="5335025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2C25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A5302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2555EFD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A68F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CCC2B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B65792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CE003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E95B6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07F492C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EE6BA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9F8D1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4CAEE96D" w14:textId="73944D4C" w:rsidR="00854237" w:rsidRDefault="00854237"/>
          <w:p w14:paraId="1B6649B5" w14:textId="77777777" w:rsidR="009C60A0" w:rsidRDefault="009C60A0"/>
          <w:p w14:paraId="6D3DE957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6D82A4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B2D9A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8470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5F3259D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DBCF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C185A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7AF1D51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ADBA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D5538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41FEE08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8850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79E97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2,01 m/s</w:t>
                  </w:r>
                </w:p>
              </w:tc>
            </w:tr>
            <w:tr w:rsidR="00BA60C3" w:rsidRPr="00BA60C3" w14:paraId="1C985C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F9B5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BD6A0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404D3F9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1398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6C50B3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2,10 m/s</w:t>
                  </w:r>
                </w:p>
              </w:tc>
            </w:tr>
            <w:tr w:rsidR="00BA60C3" w:rsidRPr="00BA60C3" w14:paraId="3858B10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E8E27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95EAA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638FA6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8B82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C19599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560709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051D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5469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6726D64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CD80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BCB2D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2071735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7F71D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E2B5B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7D5D48D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6313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F5738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2932694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C17C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D27DD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3752C27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FD061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E020A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63E859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FB81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97D11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1CA7ECC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9747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91424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6139A0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33E32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9E9DA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21B7E2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09414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1A443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60C09D0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82A1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76484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0870EF3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559E9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B0E5E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5054961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94F2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2B186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4039049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0DD1C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36BE8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6671AE67" w14:textId="77777777" w:rsidR="00854237" w:rsidRDefault="00854237"/>
          <w:p w14:paraId="323CA34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28FF96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517A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D3271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 m</w:t>
                  </w:r>
                </w:p>
              </w:tc>
            </w:tr>
            <w:tr w:rsidR="00BA60C3" w:rsidRPr="00BA60C3" w14:paraId="32681FF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606A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5D1F31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2290 mm</w:t>
                  </w:r>
                </w:p>
              </w:tc>
            </w:tr>
            <w:tr w:rsidR="00BA60C3" w:rsidRPr="00BA60C3" w14:paraId="1C88D89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F9FE3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3F441B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75D16A5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E95ED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BE9077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3990 mm</w:t>
                  </w:r>
                </w:p>
              </w:tc>
            </w:tr>
            <w:tr w:rsidR="00BA60C3" w:rsidRPr="00BA60C3" w14:paraId="5709955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DE9E9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9D351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1CAAED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B2B4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C904D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016A733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A1B9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64D5C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2E8ACD0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D1B2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C855A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381ED2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E915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FD291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F9F25B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7926A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FCCD1F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F596C4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7731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AB43E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149AEA62" w14:textId="77777777" w:rsidR="00854237" w:rsidRDefault="00854237"/>
          <w:p w14:paraId="161E733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2900B5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37C9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39DAE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58A1046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B0EE0C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D19DD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1B1B85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324E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FADDC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59C75B6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9D572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8AF43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2100B57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9D4B1D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3EC1B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9B674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2A1BCDB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B6F8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97A0B9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36AADF6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AEC2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63331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22B9F7C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4485BA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F150E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11F7A5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634D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B2807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450396E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48D8B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1F837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3D77B4B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C186A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582B0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15E366A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45D80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190BB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0B7588B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E652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07AC9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38E5B84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0B404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ADD58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0,1,2,3,4,5,6</w:t>
                  </w:r>
                </w:p>
              </w:tc>
            </w:tr>
            <w:tr w:rsidR="00BA60C3" w:rsidRPr="00BA60C3" w14:paraId="6224ACA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FDAFE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56707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56CB07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400DB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E95E1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2BDF47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FCB1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2797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5D83741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B5B6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1ECB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B6E2CF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0A24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28E88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4CFB7F0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BF94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B5FEC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0C684ED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459A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4B6B8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4C5260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A473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F6A62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37594EF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45FE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3CD23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84F41A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83627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98284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8015F0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9788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4A49E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4915409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A7A06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C0875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1C8C521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5ACF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9D1468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7AAB9AA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34E4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22DE0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4653DB6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593E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BEBC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5C28EB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145C5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A26C38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BA05AD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8E0D5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6BEE4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305BC05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CA47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1B0A0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2D61F8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EE02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7E593C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429DD6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78D9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3C5F8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58E7F2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2012C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7C81D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6B1F2A2" w14:textId="77777777" w:rsidR="00854237" w:rsidRDefault="00854237"/>
          <w:p w14:paraId="63B61268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0ACFDF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ED0C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0B39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709DF32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96E7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30C2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26978C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68713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0EEB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918745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4A4F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DE24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41C034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33DA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577F6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779A477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B517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562A1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0AAFB7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B586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E307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48FC5A9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2314C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5F3EE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190166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42B26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7D1E5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21F49FC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D0366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C41F6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D6C32D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A2A9E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5BD7A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1A2B62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AE796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7B48C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A31FBA9" w14:textId="77777777" w:rsidR="00854237" w:rsidRDefault="00854237"/>
        </w:tc>
      </w:tr>
    </w:tbl>
    <w:p w14:paraId="7F491A4D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46BC7DC1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3282FD00" w14:textId="1048ED83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58216009 - </w:t>
            </w:r>
            <w:r w:rsidR="009C60A0" w:rsidRPr="009C60A0">
              <w:rPr>
                <w:b/>
                <w:bCs/>
                <w:color w:val="FFFFFF" w:themeColor="background1"/>
                <w:sz w:val="28"/>
                <w:szCs w:val="28"/>
              </w:rPr>
              <w:t>TRIPLEX A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7</w:t>
            </w:r>
          </w:p>
          <w:p w14:paraId="6630BABF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767911BE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1DAA967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FDA6A0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5C2B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0FE53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E0F066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22FE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9465B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653118F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749C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1A36A4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58216009</w:t>
                  </w:r>
                </w:p>
              </w:tc>
            </w:tr>
            <w:tr w:rsidR="00BA60C3" w:rsidRPr="00BA60C3" w14:paraId="3D20AE4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974F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DDAC1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226C27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CB8A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99AC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610311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2314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C75B3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B0D0BC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C06C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A1DFA0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772925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E8883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61FA7B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E2525D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64F2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B9775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CAA9AC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228B2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41C83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35B5131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003CF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2F17E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7EAB5F34" w14:textId="77777777" w:rsidR="00854237" w:rsidRDefault="00854237"/>
          <w:p w14:paraId="0F70510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B568D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E0DB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5177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70ABF4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28928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D3C15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1101A4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CCEC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3A0F5C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5E00072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722712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F5A807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547CBFB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1FA2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9FB8A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121BFE7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0D43E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717ED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362F57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6FDAE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D103F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00C9D12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6EB52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027C55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4481F37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6A84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78D4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Triplex</w:t>
                  </w:r>
                </w:p>
              </w:tc>
            </w:tr>
            <w:tr w:rsidR="00BA60C3" w:rsidRPr="00BA60C3" w14:paraId="6C6B65D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65E0F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77346A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61207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2EC0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A6337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608AFB9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C4B8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1DA58B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686C4D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E29AD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5BBCF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1DDD93EE" w14:textId="58CC8106" w:rsidR="00854237" w:rsidRDefault="00854237"/>
          <w:p w14:paraId="387EAA22" w14:textId="77777777" w:rsidR="009C60A0" w:rsidRDefault="009C60A0"/>
          <w:p w14:paraId="5880E3F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1C6483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B607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439C0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0CA803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CDF16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B2BA7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71B1AA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A00B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DCBFA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0505643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EDD1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9971B7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2,01 m/s</w:t>
                  </w:r>
                </w:p>
              </w:tc>
            </w:tr>
            <w:tr w:rsidR="00BA60C3" w:rsidRPr="00BA60C3" w14:paraId="08C4AC0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E296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C11EB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182E02C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073B1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C72B8F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2,10 m/s</w:t>
                  </w:r>
                </w:p>
              </w:tc>
            </w:tr>
            <w:tr w:rsidR="00BA60C3" w:rsidRPr="00BA60C3" w14:paraId="0F0353A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2DE8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34F7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015C72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ACFA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11AE6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EE9F21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B36D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8A5B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49DBEB7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FF995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E0A9B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7911D1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4E4CB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69ACA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4478C75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A94E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357FE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35B43A0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8429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12D66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695C611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E2345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3333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A97544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05A69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D3E2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79CF239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88C9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96372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3ECFD7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964A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BBA67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38E997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C586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5BFA0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0F25B08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A248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CC3D0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035F9D2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F31B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82C22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1331B9D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1C971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DE2B5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454F5DA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B2618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53CF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10C96176" w14:textId="77777777" w:rsidR="00854237" w:rsidRDefault="00854237"/>
          <w:p w14:paraId="18AC9468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20B5AB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C6178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D813CE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 m</w:t>
                  </w:r>
                </w:p>
              </w:tc>
            </w:tr>
            <w:tr w:rsidR="00BA60C3" w:rsidRPr="00BA60C3" w14:paraId="0D08814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A3F9A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5ADF12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2290 mm</w:t>
                  </w:r>
                </w:p>
              </w:tc>
            </w:tr>
            <w:tr w:rsidR="00BA60C3" w:rsidRPr="00BA60C3" w14:paraId="3871C53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54C8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1AA2C4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6FB9488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A86B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1F02B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3990 mm</w:t>
                  </w:r>
                </w:p>
              </w:tc>
            </w:tr>
            <w:tr w:rsidR="00BA60C3" w:rsidRPr="00BA60C3" w14:paraId="3C90CF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1F65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75F0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1A4342D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651E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401A7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7704B78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67C0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5BF64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1B4B78C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B024B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289E3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4258F7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6461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0AA4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38E3B70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A25FB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E3DEE1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5E22685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F17D1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594E6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690A9D89" w14:textId="77777777" w:rsidR="00854237" w:rsidRDefault="00854237"/>
          <w:p w14:paraId="574A843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47255F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BFC8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6CE3F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497AE64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59D4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30996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2A182D7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E213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226F6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73E7D2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9400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F4326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75815F4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AB0EA9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3066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E1E23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3E03429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24981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EC9B0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2FE5C58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E1F65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7DA31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3AE5EA6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D88E2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D28FD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46C0B1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5D3D9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10A61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14217CD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5ABA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8A3849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1FC7268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BE95C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85A9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7DF3850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61EA0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0F81C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3647C2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43BC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98F6F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71D2FA2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A0F6F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25E51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0,1,2,3,4,5,6</w:t>
                  </w:r>
                </w:p>
              </w:tc>
            </w:tr>
            <w:tr w:rsidR="00BA60C3" w:rsidRPr="00BA60C3" w14:paraId="068F0F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D4611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9EB4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0F16664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953B9E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10E4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6FED4EB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5EBA7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2426B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00C33E3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DF254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A609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72A05C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3755C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E2357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0D5D6C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22D4EB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31494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7D629A9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9C84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95F84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027CAEE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AD0F1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CBCCFC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6392008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4EE66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E9DB6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6671B8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32B25F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5C564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4DC796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9861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F3ED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70CC7AD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92964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3F673F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77A546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9254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CD8CF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19AD32E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822EE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4D0B0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6710886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87CC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BA1DA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08E3EEA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4CBC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AECC8E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4E5A09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486A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20AEF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5E4C4B0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4E66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B82AB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5F7F343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E853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D2291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881339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0217B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5582A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1D5BF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A48D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D483E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0156996" w14:textId="77777777" w:rsidR="00854237" w:rsidRDefault="00854237"/>
          <w:p w14:paraId="108079B6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50693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C9E2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12A31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5CB1C3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4CC5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2EE31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1242B65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060D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37FF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0E4B28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5A8B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96B68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110BFE8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A1D75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CDCBB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63BDAF1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43112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8CA5B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68C0CFA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F3419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27890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7DE2C6A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EAE1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E0A9E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70B8F8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EBD64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8915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825F13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8DB2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186D4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CA91C6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A2FD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DB7F2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C506AE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B2BE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34F2B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4226654" w14:textId="77777777" w:rsidR="00854237" w:rsidRDefault="00854237"/>
        </w:tc>
      </w:tr>
    </w:tbl>
    <w:p w14:paraId="48313BC4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091A01B4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23CEA233" w14:textId="4C8EEA98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80318718 - </w:t>
            </w:r>
            <w:r w:rsidR="009C60A0" w:rsidRPr="009C60A0">
              <w:rPr>
                <w:b/>
                <w:bCs/>
                <w:color w:val="FFFFFF" w:themeColor="background1"/>
                <w:sz w:val="28"/>
                <w:szCs w:val="28"/>
              </w:rPr>
              <w:t>TRIPLEX A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8</w:t>
            </w:r>
          </w:p>
          <w:p w14:paraId="493149C1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02E7590B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004FAC0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86116F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B864D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A674F7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CE3712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BA82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1B3C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207A21F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C7933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ABF8F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80318718</w:t>
                  </w:r>
                </w:p>
              </w:tc>
            </w:tr>
            <w:tr w:rsidR="00BA60C3" w:rsidRPr="00BA60C3" w14:paraId="65EF5AD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7620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6DA0B4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6F4DEF5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7CBE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B275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38154E6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E2D1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8D70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04B25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6DC0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79FF7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93861C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E5618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3DABAA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1B25F9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0AF9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242BD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8E7EE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30952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9FCF7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32240B0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A2CFB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08800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BC88CEC" w14:textId="77777777" w:rsidR="00854237" w:rsidRDefault="00854237"/>
          <w:p w14:paraId="47D3111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DEA1EC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43E4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9BCBE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21099C8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ABAB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9E0682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3509CF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8C5DB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6F7C8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4514A94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47461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DDA52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1908C6D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AEA4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E75DD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40883A8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C030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131E8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4ADC7C4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3A25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BEC01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12B37E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798EA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63D69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3475C03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0CF1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9AF35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Triplex</w:t>
                  </w:r>
                </w:p>
              </w:tc>
            </w:tr>
            <w:tr w:rsidR="00BA60C3" w:rsidRPr="00BA60C3" w14:paraId="3CE6E04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5B20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F9816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7223725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37E2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FA5F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308D8F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4E710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F678FE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0225D2A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78C7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9A0E5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000F2931" w14:textId="21CAB245" w:rsidR="00854237" w:rsidRDefault="00854237"/>
          <w:p w14:paraId="7825CDDD" w14:textId="77777777" w:rsidR="009C60A0" w:rsidRDefault="009C60A0"/>
          <w:p w14:paraId="60ABE52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96294F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83F3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25DB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528121C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F8BA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145EA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23057AC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EFAF1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C1F97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12A152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44D3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5FA09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2,01 m/s</w:t>
                  </w:r>
                </w:p>
              </w:tc>
            </w:tr>
            <w:tr w:rsidR="00BA60C3" w:rsidRPr="00BA60C3" w14:paraId="0F74877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F7D2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524D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02CB054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7D90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283D7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2,01 m/s</w:t>
                  </w:r>
                </w:p>
              </w:tc>
            </w:tr>
            <w:tr w:rsidR="00BA60C3" w:rsidRPr="00BA60C3" w14:paraId="1088853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954E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E6E91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38EF8D6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06BB7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5FCAB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457978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100B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A15C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1C9DD10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5E06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2522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308F31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D68AC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AE4B6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6D3A4A7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7033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67191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7781D73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489F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1E1E6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065B1E7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2B66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0FC08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5EDB1FF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AD9A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1B215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728C59C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66D9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FAFB3A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D88F63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5CD2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0B174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F60A6B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A5AFD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FB9A0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2203247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E9119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D55073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43A789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D9A04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A1049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57006A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3006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7177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070B13D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F5C2F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0458BA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4F049285" w14:textId="77777777" w:rsidR="00854237" w:rsidRDefault="00854237"/>
          <w:p w14:paraId="7D75CCB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56CD5C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3CC7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BE6D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 m</w:t>
                  </w:r>
                </w:p>
              </w:tc>
            </w:tr>
            <w:tr w:rsidR="00BA60C3" w:rsidRPr="00BA60C3" w14:paraId="5ABFC0A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52819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419A0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2300 mm</w:t>
                  </w:r>
                </w:p>
              </w:tc>
            </w:tr>
            <w:tr w:rsidR="00BA60C3" w:rsidRPr="00BA60C3" w14:paraId="15D53A1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4EE8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3510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2000 mm</w:t>
                  </w:r>
                </w:p>
              </w:tc>
            </w:tr>
            <w:tr w:rsidR="00BA60C3" w:rsidRPr="00BA60C3" w14:paraId="0A76A8A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22609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E071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3990 mm</w:t>
                  </w:r>
                </w:p>
              </w:tc>
            </w:tr>
            <w:tr w:rsidR="00BA60C3" w:rsidRPr="00BA60C3" w14:paraId="6F1E3E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3029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A43F5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0C23CB5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48E0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C8F31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BF0584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3CDC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D33DA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3777EB8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7863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97BE9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0020FA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9405F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B6BA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585E72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27FA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BE59B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3D0231D1" w14:textId="5D579E74" w:rsidR="00854237" w:rsidRDefault="00854237"/>
          <w:p w14:paraId="0566BC0F" w14:textId="77777777" w:rsidR="009C60A0" w:rsidRDefault="009C60A0"/>
          <w:p w14:paraId="183DE68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1D8162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C2C8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8B0F5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1820 mm</w:t>
                  </w:r>
                </w:p>
              </w:tc>
            </w:tr>
            <w:tr w:rsidR="00BA60C3" w:rsidRPr="00BA60C3" w14:paraId="7D212DD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D6D40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191B03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0A6DC89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E8ED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E536A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728897D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B4CC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3258C6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7D3540E8" w14:textId="77777777" w:rsidR="00854237" w:rsidRDefault="00854237"/>
          <w:p w14:paraId="7F07FA97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1FA211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256B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A7E49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174C8E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D469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D43D9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0332097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0180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79E691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1E3CFFF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A30F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A2DE7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2B080E9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33F8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C2BE3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533447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F254D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51008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3B16D2C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AF1C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F78E3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712DF02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A1FC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73025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0527FE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63615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98FCD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442C61A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A5851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4B98A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0,1,2,3,4,5,6</w:t>
                  </w:r>
                </w:p>
              </w:tc>
            </w:tr>
            <w:tr w:rsidR="00BA60C3" w:rsidRPr="00BA60C3" w14:paraId="7C470C1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AA86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FD7A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3DFDF3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A896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AF9BE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14E6A0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826A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3DFB8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3BA1ADA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E9861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E35E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32FBA9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8FEB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554B1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3F0B889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15A3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E22906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56EADB6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836DA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12A25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10F74FF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AF05C5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13E9A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775266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C25A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119A2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8AC63A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2BD6B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FD9FC2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ADCCC4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77C9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7CBFF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48A153C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395BB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4413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45F206F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1717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E2555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02548A9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00EE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C93DC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5757D75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5651C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8CD1C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7F4F3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EDD6D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58139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27471F7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39FF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FE426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639ADFD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E8F30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46C25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28D93F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894F0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AACF2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716D52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6B4C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6EF0B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B97DA7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FB5C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06813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1BF363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CF3D45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90CC5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FB8A4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0A72F3A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265A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664B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79ABDC1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6FA67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6FA8C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50A1AF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1278F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AFD1A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56BB1B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B8DA1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93309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Colonnes de portes palières</w:t>
                  </w:r>
                </w:p>
              </w:tc>
            </w:tr>
            <w:tr w:rsidR="00BA60C3" w:rsidRPr="00BA60C3" w14:paraId="0DDCE13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2705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07308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14D193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DB9BE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C63AF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69CE344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096B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F64D1B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EC25ED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B900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5FC2D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C506D4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BD22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DF15B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C7575E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7C79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3FE65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C81ED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38B2A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2975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F82699A" w14:textId="77777777" w:rsidR="00854237" w:rsidRDefault="00854237"/>
        </w:tc>
      </w:tr>
    </w:tbl>
    <w:p w14:paraId="45C0182D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70C10D7F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756C629E" w14:textId="771F2115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49311961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9C60A0">
              <w:rPr>
                <w:b/>
                <w:bCs/>
                <w:color w:val="FFFFFF" w:themeColor="background1"/>
                <w:sz w:val="28"/>
                <w:szCs w:val="28"/>
              </w:rPr>
              <w:t>DUPLEX A9</w:t>
            </w:r>
          </w:p>
          <w:p w14:paraId="5A10334B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3A8CB3AA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42D55E6B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36E82E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940AA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69BC6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0EE4791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1A1BC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C684E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0B3325C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E0546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5C9E5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49311961</w:t>
                  </w:r>
                </w:p>
              </w:tc>
            </w:tr>
            <w:tr w:rsidR="00BA60C3" w:rsidRPr="00BA60C3" w14:paraId="5E9F9A4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43D29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737D6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15268AD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EFAF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1E441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0C7AAF0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2A9DA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2ADD5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44637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9A38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C7D0C1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C0288D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D300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DBAA2C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D823CA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49CD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4FE14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F8BDE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5DC7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A9721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096AEC8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E50E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6471B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660073E5" w14:textId="77777777" w:rsidR="00854237" w:rsidRDefault="00854237"/>
          <w:p w14:paraId="3A6B0044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695BC4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F616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CB714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3C79C86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64F7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718EA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058504E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708D7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93E490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653BD3F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B1A37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C7C0C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500121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4032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E8DA0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7A7E8DA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6749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8A44C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9531BF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0CC1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6C99B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454527D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463A11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273C6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7875E82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1636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388C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703EC1D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E58DB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D9EBF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660B30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A038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7A9C11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ACBBCA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C18F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AA082E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75BC36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51124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B1B6B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50892471" w14:textId="7FED9929" w:rsidR="00854237" w:rsidRDefault="00854237"/>
          <w:p w14:paraId="5919A4D1" w14:textId="77777777" w:rsidR="0020745E" w:rsidRDefault="0020745E"/>
          <w:p w14:paraId="3847EE6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7D3FB8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928A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CE1A4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01BC7EA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A643D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8C0C3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7657F8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53B8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CDFC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653D4F6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D774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95146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2,01 m/s</w:t>
                  </w:r>
                </w:p>
              </w:tc>
            </w:tr>
            <w:tr w:rsidR="00BA60C3" w:rsidRPr="00BA60C3" w14:paraId="057D4B4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1BBF9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90EA6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73D143E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2BCF4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025DB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3381E19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E264D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7B192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26F21B4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B721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9519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BCC9DE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10D11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D713A0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417BB5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D25B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10A44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0D85FF0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EBEA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9C341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4F8632B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94EE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91917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7A04280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54379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E5CD5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635F309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8053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1825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0259EA6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5D8D5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78AB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3E2B7DD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827BC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D4A0D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B79A2B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87BF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CD711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2A75E55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464AC0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529AA4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1083856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EC37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C14AED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39064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A2B0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C52E7B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5D801DE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7D6F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25CEE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05B40D9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0835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0AC85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67793F5A" w14:textId="77777777" w:rsidR="00854237" w:rsidRDefault="00854237"/>
          <w:p w14:paraId="31804B1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64DB2B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CCB0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8FA8D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 m</w:t>
                  </w:r>
                </w:p>
              </w:tc>
            </w:tr>
            <w:tr w:rsidR="00BA60C3" w:rsidRPr="00BA60C3" w14:paraId="413C9AC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DCE42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E8FC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2290 mm</w:t>
                  </w:r>
                </w:p>
              </w:tc>
            </w:tr>
            <w:tr w:rsidR="00BA60C3" w:rsidRPr="00BA60C3" w14:paraId="51B615B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0A3C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C8782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7221901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16B9AA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196AC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3885 mm</w:t>
                  </w:r>
                </w:p>
              </w:tc>
            </w:tr>
            <w:tr w:rsidR="00BA60C3" w:rsidRPr="00BA60C3" w14:paraId="373AD68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A250C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A0184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32FCFB3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43CB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ED4C10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3C75318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3D20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0C145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0009302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FB20C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25465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18E10B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B8853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00FC6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577DBC8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75FF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E1837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17EFA8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B685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35D02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5F5DD3C6" w14:textId="77777777" w:rsidR="00854237" w:rsidRDefault="00854237"/>
          <w:p w14:paraId="2D923EC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6EC341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E7E34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A56A4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1770 mm</w:t>
                  </w:r>
                </w:p>
              </w:tc>
            </w:tr>
            <w:tr w:rsidR="00BA60C3" w:rsidRPr="00BA60C3" w14:paraId="05469C8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9807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54CCE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459DAF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F0C2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5393C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4B23364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3223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8D131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52EDE2E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38EAC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B2712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02B2B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344F4E9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6E81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603EA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1F48569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1863E0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07AB6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3DAC69E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2F424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10DE8E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4FE9EBE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671B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942F5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1483404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C0C1D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D153A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26B56AD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46B5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BBF51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10B3590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D06F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537B7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11739F8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6AEC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0A97E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2D1BDE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BB4F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F1B5A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0,1,2,3</w:t>
                  </w:r>
                </w:p>
              </w:tc>
            </w:tr>
            <w:tr w:rsidR="00BA60C3" w:rsidRPr="00BA60C3" w14:paraId="7344AC0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6E12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D695F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0F623D8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C886D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DC883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623A874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DE7F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CAE18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75A9DB2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A639D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AA136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713DD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488A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F856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499836A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2C32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A9A7D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170A910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7649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7E854D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6907574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B6B38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72AA9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7C45B3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ACBC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C575D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D1ECC3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F322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6CA5B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CE4E31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8CB5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1B6B0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5799907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E924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23EF2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6FC2CEC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4715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115A5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2F768D2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84BE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9D814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72523E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1259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FE7EC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3AB6F9B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2C2D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DB07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F70116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95D2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C85BA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2F14E02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591F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0F900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6ABD42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E7942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2A81A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7B3061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99ED0F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C4746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F8FCB4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FE46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EFE0C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A761C1D" w14:textId="77777777" w:rsidR="00854237" w:rsidRDefault="00854237"/>
          <w:p w14:paraId="30215CB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9202F0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EF1D6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476CA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FDABC3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2B878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0513F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1FB496D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73AEF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20C5F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723685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E0B4D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B6BAA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13F52C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65C8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C92DF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37A5447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B182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EB443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3FA7AD2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3FF8B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3692B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4D20086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EAAAB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77A5C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18747FA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F039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E759F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1A51DD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50FD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27A7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5D50071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B4D91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F8B54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F98132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22BE4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ECCD9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771A33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240F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6107B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0D903800" w14:textId="77777777" w:rsidR="00854237" w:rsidRDefault="00854237"/>
        </w:tc>
      </w:tr>
    </w:tbl>
    <w:p w14:paraId="392FB580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5991F1CB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7652CCC8" w14:textId="6310D62D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97386116 -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DUPLEX</w:t>
            </w:r>
            <w:r w:rsidR="0020745E" w:rsidRPr="0020745E">
              <w:rPr>
                <w:b/>
                <w:bCs/>
                <w:color w:val="FFFFFF" w:themeColor="background1"/>
                <w:sz w:val="28"/>
                <w:szCs w:val="28"/>
              </w:rPr>
              <w:t xml:space="preserve"> A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  <w:p w14:paraId="61871A54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1709E428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71828BA0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96FC8B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3362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5E44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B32E16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7406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39670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1C75883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FDB5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30CEA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97386116</w:t>
                  </w:r>
                </w:p>
              </w:tc>
            </w:tr>
            <w:tr w:rsidR="00BA60C3" w:rsidRPr="00BA60C3" w14:paraId="279143A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F820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1396E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68ED6B4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DE5E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E1EA7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1ABF48F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738EF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55C04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82ED33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5F74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F564F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8DAD42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6A82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1E7E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8C8E6E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0A57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DC7E5D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1CDE1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502E6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510D52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160F8B3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4A3B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4CBB5F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6D5C53FB" w14:textId="77777777" w:rsidR="00854237" w:rsidRDefault="00854237"/>
          <w:p w14:paraId="0A0EBB5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0F854E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350B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0488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6B2063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DF0D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5063B5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1DD5EA4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8F9A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16E82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474E67E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28A71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36D9C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7CBE41C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F538B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B8D09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1BA5002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EE91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6271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6EAD81E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0428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88BC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313B62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5DA5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A6FCC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0D23936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5051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64EEA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42A5160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DA5BB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FE378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586CB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4AD82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53CA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FE8C1F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3F30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330F9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20C2C5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669C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940CF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6B0FB6E7" w14:textId="17F5756F" w:rsidR="00854237" w:rsidRDefault="00854237"/>
          <w:p w14:paraId="3EA6EB2E" w14:textId="77777777" w:rsidR="0020745E" w:rsidRDefault="0020745E"/>
          <w:p w14:paraId="54E8BAE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CBF870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57C51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3065D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1D34781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AAF70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D45E5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37D3365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F0CD1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0F811E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4BBE46C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CD782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ADAC7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7EAC0DF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AEB35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23B38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30BE760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A0FC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013C02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17206BB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C29B5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CD7C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6C98830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1D1F26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4D0A7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D00C08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1E6815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FC1D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2EC17A9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E5BE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8C8145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3CE43BC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89C2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FBB1E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659C5A9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D684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AB02E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370C07C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4D70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7EBAB0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0158682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9228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16F8E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D47D95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A061B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D21A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7D14820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6978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336E2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3A12E80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CE81B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543F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442049E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25D53A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15EFD1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514AC9F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BF04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0EDD4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E2C410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333A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15C54C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4276E51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C7D6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784888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646D027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403E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B94A8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450599BA" w14:textId="77777777" w:rsidR="00854237" w:rsidRDefault="00854237"/>
          <w:p w14:paraId="02E75B60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11115B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A92D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4131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 m</w:t>
                  </w:r>
                </w:p>
              </w:tc>
            </w:tr>
            <w:tr w:rsidR="00BA60C3" w:rsidRPr="00BA60C3" w14:paraId="7785313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7B5B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64FE8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2290 mm</w:t>
                  </w:r>
                </w:p>
              </w:tc>
            </w:tr>
            <w:tr w:rsidR="00BA60C3" w:rsidRPr="00BA60C3" w14:paraId="34C5B9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BE29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51DE3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298C501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68145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E23EB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3885 mm</w:t>
                  </w:r>
                </w:p>
              </w:tc>
            </w:tr>
            <w:tr w:rsidR="00BA60C3" w:rsidRPr="00BA60C3" w14:paraId="08E3D90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E94D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F5DB48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ACB1C2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0941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30020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1AB03C3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044B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D6275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05FFFFB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034E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D6C99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5CC819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01FE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859C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154C59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8C930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F237D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E9F4B4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2DEC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DE98F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701856FB" w14:textId="77777777" w:rsidR="00854237" w:rsidRDefault="00854237"/>
          <w:p w14:paraId="70CDDA2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DB523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3838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BE7264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1770 mm</w:t>
                  </w:r>
                </w:p>
              </w:tc>
            </w:tr>
            <w:tr w:rsidR="00BA60C3" w:rsidRPr="00BA60C3" w14:paraId="6E57FCB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90E83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CDFBCB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251BC6E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86ED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35E562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A387C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A9356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772627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1C89233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69796A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1903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ADA4C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368FE67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07C34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FCC14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1B4347D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8907B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FA094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7214A15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286C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CDA69A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23164CA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7F10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1B836A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1EA621F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86CF2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C4C4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053CEBD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67144F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6E86F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2CCA9A0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30EB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C872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0A25D00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830C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7239F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FE8DA1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AB8C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B379F5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0,1,2,3</w:t>
                  </w:r>
                </w:p>
              </w:tc>
            </w:tr>
            <w:tr w:rsidR="00BA60C3" w:rsidRPr="00BA60C3" w14:paraId="601B67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302BB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F2650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34C103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5FCC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224F6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476B441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1799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C5942F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60A9272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91F12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8138A3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BEDE55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4F19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8199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1AEF4B3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084DA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C1553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283AC6B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2653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65F37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71979E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E75A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7604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64217E5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B42B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00AE0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8EFA67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3F7A4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6A8EA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9A507F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D1D8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9602CD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17E8812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2ED8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4512A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5A16B29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B0A1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C37F74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33AEF0D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CF1D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BE041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42222B8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5B55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F2D6A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0D681B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EC7F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E471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39FBC5A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3C514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07094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2F9920E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AD98D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1083B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54F4B03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8F09B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74913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C6A80C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A1A27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6EC4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15725E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DBCD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688F8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756E6EA" w14:textId="77777777" w:rsidR="00854237" w:rsidRDefault="00854237"/>
          <w:p w14:paraId="6BE5757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A85E69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D894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BF07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02435D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DEBD5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5CBF5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3F6AEA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32EB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84382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10AD77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A617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5DB16E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4AFFA0C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F8BC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C649D9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0D02F19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C889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463F9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7094905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FB880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9F0BC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76680B7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E721D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DF5FB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624DBD1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8D4E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0065C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0E55F1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B5CED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0AA48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7E8C466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0BB5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30F0A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8040B2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7699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EF2E9E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9949B9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2C8E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6526F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5228D42" w14:textId="77777777" w:rsidR="00854237" w:rsidRDefault="00854237"/>
        </w:tc>
      </w:tr>
    </w:tbl>
    <w:p w14:paraId="4EF5EA43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1FAB49FC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4B28ED4C" w14:textId="4A5D9648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80323568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SIMPLEX A11</w:t>
            </w:r>
          </w:p>
          <w:p w14:paraId="7C245818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1954889B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5B096DC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870316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C4A84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79A9B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CCCEA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3246C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719E2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4D57C85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4B25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D862E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80323568</w:t>
                  </w:r>
                </w:p>
              </w:tc>
            </w:tr>
            <w:tr w:rsidR="00BA60C3" w:rsidRPr="00BA60C3" w14:paraId="7F1DA28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AE35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59BF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76149C9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F1125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58C89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22F466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C8A61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97F08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2C3A41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120F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F0038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FAF617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7BB9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7C394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2931C5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3BF7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9DD22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8C58A6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B34C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8830D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191DB76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5A9D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67972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411281C" w14:textId="77777777" w:rsidR="00854237" w:rsidRDefault="00854237"/>
          <w:p w14:paraId="413C772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CB2D9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B45A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D02BA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1600 Kg</w:t>
                  </w:r>
                </w:p>
              </w:tc>
            </w:tr>
            <w:tr w:rsidR="00BA60C3" w:rsidRPr="00BA60C3" w14:paraId="60A05A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452752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6570A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64CD220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CE7F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FCA1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 m/s</w:t>
                  </w:r>
                </w:p>
              </w:tc>
            </w:tr>
            <w:tr w:rsidR="00BA60C3" w:rsidRPr="00BA60C3" w14:paraId="3FD0E2B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C9ED4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58DAD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</w:t>
                  </w:r>
                </w:p>
              </w:tc>
            </w:tr>
            <w:tr w:rsidR="00BA60C3" w:rsidRPr="00BA60C3" w14:paraId="6F757CF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967A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E80E3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descente</w:t>
                  </w:r>
                </w:p>
              </w:tc>
            </w:tr>
            <w:tr w:rsidR="00BA60C3" w:rsidRPr="00BA60C3" w14:paraId="0BE091E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948D4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0062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1FA863F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4A9A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066D9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167BC1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1020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CBD2E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5A6749D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A7B1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40DC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Simplex</w:t>
                  </w:r>
                </w:p>
              </w:tc>
            </w:tr>
            <w:tr w:rsidR="00BA60C3" w:rsidRPr="00BA60C3" w14:paraId="3BE3583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8847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23AFC0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12B7B0C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BCB8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1FB59F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0B98DDE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C0482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1F9B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1B279C9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860F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051C9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53ACC2F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AFFA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F38DE1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6F2DA6D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C14B5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373090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4566250D" w14:textId="77777777" w:rsidR="00854237" w:rsidRDefault="00854237"/>
          <w:p w14:paraId="7AA83E4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A3A117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6B4D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9055D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62E58CD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BBEA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3150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3E97E0B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596B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7BF5F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5F01BA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95B4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4C165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1,40 m/s</w:t>
                  </w:r>
                </w:p>
              </w:tc>
            </w:tr>
            <w:tr w:rsidR="00BA60C3" w:rsidRPr="00BA60C3" w14:paraId="1A69F5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56279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39D9E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7039934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DF05D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3CE56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18C6D2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D41C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3546C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96E9C7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E8D89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6E850C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10,5 kW</w:t>
                  </w:r>
                </w:p>
              </w:tc>
            </w:tr>
            <w:tr w:rsidR="00BA60C3" w:rsidRPr="00BA60C3" w14:paraId="02F5BDF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7606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E46B5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85</w:t>
                  </w:r>
                </w:p>
              </w:tc>
            </w:tr>
            <w:tr w:rsidR="00BA60C3" w:rsidRPr="00BA60C3" w14:paraId="00AD2E0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86A2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19967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0FE5C63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CB15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00236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2625186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F2D8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B67BF5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6D27840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25AA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13080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C45CA1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01D7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B79E6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1D9B5DA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6780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B771F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C17930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C63C7F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FB772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905ADF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7118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D1BB2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404B23B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9EFE5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32008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B413C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A61A2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46B2A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179650E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ADDC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E801B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4463DD3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AA60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4D52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462B189E" w14:textId="77777777" w:rsidR="00854237" w:rsidRDefault="00854237"/>
          <w:p w14:paraId="7E5C4CB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C57440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F841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F7B13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27 m</w:t>
                  </w:r>
                </w:p>
              </w:tc>
            </w:tr>
            <w:tr w:rsidR="00BA60C3" w:rsidRPr="00BA60C3" w14:paraId="04C08FB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D9BC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28F80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3220 mm</w:t>
                  </w:r>
                </w:p>
              </w:tc>
            </w:tr>
            <w:tr w:rsidR="00BA60C3" w:rsidRPr="00BA60C3" w14:paraId="1C05F6C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574C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21CF5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2410 mm</w:t>
                  </w:r>
                </w:p>
              </w:tc>
            </w:tr>
            <w:tr w:rsidR="00BA60C3" w:rsidRPr="00BA60C3" w14:paraId="63D2EE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BD8D2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81A4B9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3550 mm</w:t>
                  </w:r>
                </w:p>
              </w:tc>
            </w:tr>
            <w:tr w:rsidR="00BA60C3" w:rsidRPr="00BA60C3" w14:paraId="5EA42A9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0F78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8B8C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1BD773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B03F3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9E520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50412A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9333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3CC9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515B03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4D40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9F1E5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61694C9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9BC21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721A5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7C5FEE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AC97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B36FE4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5326E2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1D0A9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CF8F0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3AB8A8D5" w14:textId="035B37CE" w:rsidR="00854237" w:rsidRDefault="00854237"/>
          <w:p w14:paraId="5D787FAC" w14:textId="77777777" w:rsidR="0020745E" w:rsidRDefault="0020745E"/>
          <w:p w14:paraId="5931C4F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6D7876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5E7D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F785D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1720 mm</w:t>
                  </w:r>
                </w:p>
              </w:tc>
            </w:tr>
            <w:tr w:rsidR="00BA60C3" w:rsidRPr="00BA60C3" w14:paraId="1027D58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71D6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5111E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290B728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369D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153059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1C3E93F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35E0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F00D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6C552DA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834CDD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C4AC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17556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2700 mm</w:t>
                  </w:r>
                </w:p>
              </w:tc>
            </w:tr>
            <w:tr w:rsidR="00BA60C3" w:rsidRPr="00BA60C3" w14:paraId="0C5B898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CC8FD5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5AB6C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1250 mm</w:t>
                  </w:r>
                </w:p>
              </w:tc>
            </w:tr>
            <w:tr w:rsidR="00BA60C3" w:rsidRPr="00BA60C3" w14:paraId="357D59D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B7E3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9014D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6450C8B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ED95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9E989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3,4 m²</w:t>
                  </w:r>
                </w:p>
              </w:tc>
            </w:tr>
            <w:tr w:rsidR="00BA60C3" w:rsidRPr="00BA60C3" w14:paraId="41B5E4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3142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C9E07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1133C90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A13268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B8F24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1732195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B45B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233EE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Tapis pastillé</w:t>
                  </w:r>
                </w:p>
              </w:tc>
            </w:tr>
            <w:tr w:rsidR="00BA60C3" w:rsidRPr="00BA60C3" w14:paraId="129590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803C3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375A05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77F919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C28B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6D664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257A00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493D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B62A1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-1,0,00,1,2,3,4,5,6</w:t>
                  </w:r>
                </w:p>
              </w:tc>
            </w:tr>
            <w:tr w:rsidR="00BA60C3" w:rsidRPr="00BA60C3" w14:paraId="25A9F69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5F41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5C6C0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2054B5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656D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1450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4FBEB96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CCD53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10E8C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49F2F14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2DAF3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 concernés par le contrôle d’accès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B90B4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</w:t>
                  </w:r>
                </w:p>
              </w:tc>
            </w:tr>
            <w:tr w:rsidR="00BA60C3" w:rsidRPr="00BA60C3" w14:paraId="19F2067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81FBB2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5C09D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72384A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EF1E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713C5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451A503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8A3FD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4DE36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1BED626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835D3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9BD2A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688C577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E4EE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9B79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621A7C6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04CA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C8095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1D4C4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2398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8BC36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A7538B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7A9A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C880D5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Spot à leds</w:t>
                  </w:r>
                </w:p>
              </w:tc>
            </w:tr>
            <w:tr w:rsidR="00BA60C3" w:rsidRPr="00BA60C3" w14:paraId="0E78E0C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0EC5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B464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3AA2B19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54D1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F5B1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675C900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833E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FBD66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1CC97D4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0EEE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DCE1A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4922280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D84D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2254F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7E7897B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6653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8C467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0A1198D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61998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4AC91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28967FB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020C1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A0BD9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02C5B71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0AE168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A2EF5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6A80F9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0D2A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16A9E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</w:t>
                  </w:r>
                </w:p>
              </w:tc>
            </w:tr>
            <w:tr w:rsidR="00BA60C3" w:rsidRPr="00BA60C3" w14:paraId="7D3532B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EBDE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lastRenderedPageBreak/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CFFD4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</w:t>
                  </w:r>
                </w:p>
              </w:tc>
            </w:tr>
            <w:tr w:rsidR="00BA60C3" w:rsidRPr="00BA60C3" w14:paraId="7FF2F4E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E846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DB7A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0B229B8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AAA3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5BC85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2DAE68D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B4B0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E9DC1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9BE3D0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F95A0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FE6D9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580ECE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237F8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321CA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E0E5940" w14:textId="77777777" w:rsidR="00854237" w:rsidRDefault="00854237"/>
          <w:p w14:paraId="6782D094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D2DEE7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889F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6BF8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15D7261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2110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74D3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2E07888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9DE178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396C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023E0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20DEBF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239BF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0ADC70B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5EB8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DC3B5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FB2F4E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DBD6B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CA29D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072E3B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69B0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regards vitrés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B78B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2ADD60A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297B9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A9D1A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74A81D5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D247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3e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1D433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21BC93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07BAC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96FAA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23BBA6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F0415C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AC5683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4C8A558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6BED8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82EB5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Colonnes de portes palières</w:t>
                  </w:r>
                </w:p>
              </w:tc>
            </w:tr>
            <w:tr w:rsidR="00BA60C3" w:rsidRPr="00BA60C3" w14:paraId="002DF6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FFBA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8FF81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5BE8857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6026F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C3142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23D309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54FE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B9E6A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6F3042F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2106F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8317A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723C7D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85754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F0777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6E6851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2B5E17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9756B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89F033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8BCE2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711E2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74BBD56" w14:textId="77777777" w:rsidR="00854237" w:rsidRDefault="00854237"/>
        </w:tc>
      </w:tr>
    </w:tbl>
    <w:p w14:paraId="094215CD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5DDF9E9F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474B175D" w14:textId="77D206F1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69718086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SIMPLEX B1</w:t>
            </w:r>
          </w:p>
          <w:p w14:paraId="26CC25FA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00D99D79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377AE088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0E7DDA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0496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B09C56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0C8032A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A2F75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C66E3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6C82E91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2389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760ED7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69718086</w:t>
                  </w:r>
                </w:p>
              </w:tc>
            </w:tr>
            <w:tr w:rsidR="00BA60C3" w:rsidRPr="00BA60C3" w14:paraId="0E583D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35D3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CF356D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612D5DB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352E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5461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04D2603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7022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DEA7A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B66D9D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C156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28DB0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BD8715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BF8E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D45BF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D328CE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7FE3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45A75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FBC04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5445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0A431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11E59DE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0278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8E41A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0E7F99E" w14:textId="77777777" w:rsidR="00854237" w:rsidRDefault="00854237"/>
          <w:p w14:paraId="4E5FF38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ECF794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0F10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705A67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1000 Kg</w:t>
                  </w:r>
                </w:p>
              </w:tc>
            </w:tr>
            <w:tr w:rsidR="00BA60C3" w:rsidRPr="00BA60C3" w14:paraId="326E284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6C30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994F45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4A870F5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0C565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F58BE3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 m/s</w:t>
                  </w:r>
                </w:p>
              </w:tc>
            </w:tr>
            <w:tr w:rsidR="00BA60C3" w:rsidRPr="00BA60C3" w14:paraId="03F39E3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A6352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53265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537FC39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099B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9C1F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descente</w:t>
                  </w:r>
                </w:p>
              </w:tc>
            </w:tr>
            <w:tr w:rsidR="00BA60C3" w:rsidRPr="00BA60C3" w14:paraId="0F10E47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7E80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1FD3E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BCB118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196E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8BDFE2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5B9CF3E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6C443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8168C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67F5055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46CB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F21AA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Simplex</w:t>
                  </w:r>
                </w:p>
              </w:tc>
            </w:tr>
            <w:tr w:rsidR="00BA60C3" w:rsidRPr="00BA60C3" w14:paraId="5A88B74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DA5C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D0C438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26B6BA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EC72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015D7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436EA24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0CF1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A0732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63C5C85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54EC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F3F33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671486D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A473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0F58C5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3C2DC71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85E5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C7630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433BEA97" w14:textId="77777777" w:rsidR="00854237" w:rsidRDefault="00854237"/>
          <w:p w14:paraId="6CA37AE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E5DF5F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6AE8D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174F16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42A20C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B15CF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047840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0F54CC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CDA29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E34ED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5F3E733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33332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3E834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1,40 m/s</w:t>
                  </w:r>
                </w:p>
              </w:tc>
            </w:tr>
            <w:tr w:rsidR="00BA60C3" w:rsidRPr="00BA60C3" w14:paraId="53F25E1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9D7B3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FE61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709D2F9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41014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DC7C6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652BF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36B7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3228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49B455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93B6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0DB355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6,2 kW</w:t>
                  </w:r>
                </w:p>
              </w:tc>
            </w:tr>
            <w:tr w:rsidR="00BA60C3" w:rsidRPr="00BA60C3" w14:paraId="39170F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C1086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F6C4EC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93</w:t>
                  </w:r>
                </w:p>
              </w:tc>
            </w:tr>
            <w:tr w:rsidR="00BA60C3" w:rsidRPr="00BA60C3" w14:paraId="1C458AF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4C1EC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9F31C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2A23B98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F100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A3348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4FC215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911B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D0453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3244C3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975E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2046B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529C954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09FF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91D4C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05DCDFE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18C8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C9E8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D01DBB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85E3A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7A5AF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012BCC3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5748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81B5E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79E2D0D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4517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AABB5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5CA654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738A0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81E21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6105034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09BB9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120590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72C0D17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5C17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F41B1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6A31C42F" w14:textId="77777777" w:rsidR="00854237" w:rsidRDefault="00854237"/>
          <w:p w14:paraId="1240313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25809D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ABF0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40E3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 m</w:t>
                  </w:r>
                </w:p>
              </w:tc>
            </w:tr>
            <w:tr w:rsidR="00BA60C3" w:rsidRPr="00BA60C3" w14:paraId="382BA9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67F5F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F778B6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2500 mm</w:t>
                  </w:r>
                </w:p>
              </w:tc>
            </w:tr>
            <w:tr w:rsidR="00BA60C3" w:rsidRPr="00BA60C3" w14:paraId="6A93105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DFFB3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99064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604C364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6E689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3DD61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3480 mm</w:t>
                  </w:r>
                </w:p>
              </w:tc>
            </w:tr>
            <w:tr w:rsidR="00BA60C3" w:rsidRPr="00BA60C3" w14:paraId="2FB43AA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6CB4B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02B143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3B0BD1B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3B18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21D59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761BEB1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79BE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C8F72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1C3407D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1764F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884E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5190BE1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1D1E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155CA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58D53D8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D9A4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95AB3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7800B1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A676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12778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2636997F" w14:textId="4F6150D9" w:rsidR="00854237" w:rsidRDefault="00854237"/>
          <w:p w14:paraId="63677410" w14:textId="77777777" w:rsidR="0020745E" w:rsidRDefault="0020745E"/>
          <w:p w14:paraId="17AB67B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8B7F5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B5C0E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B5277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1420 mm</w:t>
                  </w:r>
                </w:p>
              </w:tc>
            </w:tr>
            <w:tr w:rsidR="00BA60C3" w:rsidRPr="00BA60C3" w14:paraId="3F95A74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4367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8E7618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012B8C3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4009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B33CA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720DB33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B006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FF167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4853A50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41BD4F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BEF5D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E5D4A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1950 mm</w:t>
                  </w:r>
                </w:p>
              </w:tc>
            </w:tr>
            <w:tr w:rsidR="00BA60C3" w:rsidRPr="00BA60C3" w14:paraId="59AF682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C71B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7D519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65F898F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3C05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A9DFB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2190 mm</w:t>
                  </w:r>
                </w:p>
              </w:tc>
            </w:tr>
            <w:tr w:rsidR="00BA60C3" w:rsidRPr="00BA60C3" w14:paraId="45C5C1B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1136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775A0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2,1 m²</w:t>
                  </w:r>
                </w:p>
              </w:tc>
            </w:tr>
            <w:tr w:rsidR="00BA60C3" w:rsidRPr="00BA60C3" w14:paraId="5F68B57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A671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6BDF7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2F96DF1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0588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4E441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0BBAD2F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F8C8F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843CA7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Tapis pastillé</w:t>
                  </w:r>
                </w:p>
              </w:tc>
            </w:tr>
            <w:tr w:rsidR="00BA60C3" w:rsidRPr="00BA60C3" w14:paraId="71E0E8D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3BBC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3B856A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7323D2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520F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29516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745DC2F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056FC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1E2AD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-1,0</w:t>
                  </w:r>
                </w:p>
              </w:tc>
            </w:tr>
            <w:tr w:rsidR="00BA60C3" w:rsidRPr="00BA60C3" w14:paraId="684096D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C0D16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31BD8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56C0475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E7BC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29FC4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359C22D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7EF2F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3B8CF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705C185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F192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7B32E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ED4AA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1E8E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4A0CA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1674F33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953B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1602C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6F469D1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A27E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DB332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2A04374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0626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04678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6E07B30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C987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50779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AFE1BD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6C7D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521C13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D3CE0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17FF9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81523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Spot à leds</w:t>
                  </w:r>
                </w:p>
              </w:tc>
            </w:tr>
            <w:tr w:rsidR="00BA60C3" w:rsidRPr="00BA60C3" w14:paraId="5F4DB4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6C302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805BC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264781D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19A4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BB01F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1A27614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4C69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E80B18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484E337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CBEDC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6EF2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4489F02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B194B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66BD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A49EF5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CFB3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17EF7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726868E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707B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33C111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216F8D7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8E80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F3DCE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3B8373F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9239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7AE79C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357C8BD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053B1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CB922E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</w:t>
                  </w:r>
                </w:p>
              </w:tc>
            </w:tr>
            <w:tr w:rsidR="00BA60C3" w:rsidRPr="00BA60C3" w14:paraId="5B42973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0DE9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CF8C3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</w:t>
                  </w:r>
                </w:p>
              </w:tc>
            </w:tr>
            <w:tr w:rsidR="00BA60C3" w:rsidRPr="00BA60C3" w14:paraId="4E9AD4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AFB0C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lastRenderedPageBreak/>
                    <w:t>Dispositif de protection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31EC5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42D4312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C707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66F51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6D37952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16E131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E012A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EF5CEB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631F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AC884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544EE9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708D7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3444E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08132E7" w14:textId="77777777" w:rsidR="00854237" w:rsidRDefault="00854237"/>
          <w:p w14:paraId="078A95E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C0E745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A635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626D7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36C5DBC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927F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C3CE2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2084D4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F8D967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D25B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C95597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89DA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8DCA4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53720E9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894E3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DAEAE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B6D945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A752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07C06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4A7EA8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E00A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regards vitrés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0457C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1A1B46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DCD4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DF3FD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00565E2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920F5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3e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621F4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E2FF2B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67C27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9BE1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54A260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7ED9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6275B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5CAF7F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A09D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B5C76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Colonnes de portes palières</w:t>
                  </w:r>
                </w:p>
              </w:tc>
            </w:tr>
            <w:tr w:rsidR="00BA60C3" w:rsidRPr="00BA60C3" w14:paraId="06F5988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B85D9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EBB11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572F77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E906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98061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0186DCB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11EC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9F262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0EBAD5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DCF18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E038B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1264DD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C64B1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FC3FB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68C31E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85079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B805D6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095F5C7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6249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9A2A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A6ACA4C" w14:textId="77777777" w:rsidR="00854237" w:rsidRDefault="00854237"/>
        </w:tc>
      </w:tr>
    </w:tbl>
    <w:p w14:paraId="66D531DF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78C169F8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0B9EBE9F" w14:textId="0A5D6623" w:rsidR="00641734" w:rsidRPr="00FE21BA" w:rsidRDefault="00641734" w:rsidP="0020745E">
            <w:pPr>
              <w:shd w:val="clear" w:color="auto" w:fill="05354E"/>
              <w:spacing w:line="276" w:lineRule="auto"/>
              <w:jc w:val="center"/>
              <w:rPr>
                <w:b/>
                <w:i/>
                <w:smallCaps/>
                <w:sz w:val="20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81706809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SIMPLEX B2</w:t>
            </w:r>
          </w:p>
          <w:p w14:paraId="64037F86" w14:textId="3C2408E2" w:rsidR="00641734" w:rsidRDefault="00641734" w:rsidP="00FC5970">
            <w:pPr>
              <w:rPr>
                <w:lang w:bidi="my-MM"/>
              </w:rPr>
            </w:pPr>
          </w:p>
          <w:p w14:paraId="4D759A78" w14:textId="77777777" w:rsidR="0020745E" w:rsidRPr="00FE21BA" w:rsidRDefault="0020745E" w:rsidP="00FC5970">
            <w:pPr>
              <w:rPr>
                <w:lang w:bidi="my-MM"/>
              </w:rPr>
            </w:pPr>
          </w:p>
          <w:p w14:paraId="7540267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639F3B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11C8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5050D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BED5BD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4782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A67672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603936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EA5A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ADD7B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81706809</w:t>
                  </w:r>
                </w:p>
              </w:tc>
            </w:tr>
            <w:tr w:rsidR="00BA60C3" w:rsidRPr="00BA60C3" w14:paraId="48983F0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F6A1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AE8E5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020FD18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B6E70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ACAD30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088A5C9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3E5CA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A52BB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B9A042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0E58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6541C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86233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9E2C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51381A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A324E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598A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21F7F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8A946C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EAAB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3BBDA0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72AF21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10DAF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0E5A6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3AF622D" w14:textId="77777777" w:rsidR="00854237" w:rsidRDefault="00854237"/>
          <w:p w14:paraId="3A56297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00D5F0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82BC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07769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1600 Kg</w:t>
                  </w:r>
                </w:p>
              </w:tc>
            </w:tr>
            <w:tr w:rsidR="00BA60C3" w:rsidRPr="00BA60C3" w14:paraId="7490BCE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0301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4D5A5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1B1C664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AB2A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7D045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 m/s</w:t>
                  </w:r>
                </w:p>
              </w:tc>
            </w:tr>
            <w:tr w:rsidR="00BA60C3" w:rsidRPr="00BA60C3" w14:paraId="7A0808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B8CA8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E2845B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</w:t>
                  </w:r>
                </w:p>
              </w:tc>
            </w:tr>
            <w:tr w:rsidR="00BA60C3" w:rsidRPr="00BA60C3" w14:paraId="50EDB0D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4D23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764611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descente</w:t>
                  </w:r>
                </w:p>
              </w:tc>
            </w:tr>
            <w:tr w:rsidR="00BA60C3" w:rsidRPr="00BA60C3" w14:paraId="3AE7B4D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A5B0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6DFF4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759F89B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61178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753D1A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09D38C3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7381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29EF7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54B7ECA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B786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B0D3B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Simplex</w:t>
                  </w:r>
                </w:p>
              </w:tc>
            </w:tr>
            <w:tr w:rsidR="00BA60C3" w:rsidRPr="00BA60C3" w14:paraId="451C198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FF7B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A3A2EA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2D3D29E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0C22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98C1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7C3D594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E7E39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6AD36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7BB002E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97F06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EEB55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19F4716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6D38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B0A6C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08A8118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AEB3F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2e face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3ACB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32B4E3B3" w14:textId="77777777" w:rsidR="00854237" w:rsidRDefault="00854237"/>
          <w:p w14:paraId="60900F56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54F876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1A930C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C046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052B3E9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0965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9495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6794CDC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0D8BA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B4AE7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18E3213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2A8773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3F2138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1,40 m/s</w:t>
                  </w:r>
                </w:p>
              </w:tc>
            </w:tr>
            <w:tr w:rsidR="00BA60C3" w:rsidRPr="00BA60C3" w14:paraId="0AD5875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7F18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CE2E5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5CA1FE9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CB601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D637C3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05D7CEC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B1875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A1877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D73EAC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2498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DFF7D3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12,3 kW</w:t>
                  </w:r>
                </w:p>
              </w:tc>
            </w:tr>
            <w:tr w:rsidR="00BA60C3" w:rsidRPr="00BA60C3" w14:paraId="30F518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02532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3D7D1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2D83B16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AD45F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36324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FFEE6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03AB0F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A3ABB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3B089E1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0D0C7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92B3C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1369310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A65B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12559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60614DD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8AD0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7A357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AA588B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F46C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ED8F7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641B917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7BC9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FE47F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36EF180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A962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364B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25FEEE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788E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F5BCF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050A519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5E03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2A87E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508C1E9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7E9CE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FAB7A9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2A7F9314" w14:textId="77777777" w:rsidR="00854237" w:rsidRDefault="00854237"/>
          <w:p w14:paraId="7B3A2D8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8BEA19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F13D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D33C5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25 m</w:t>
                  </w:r>
                </w:p>
              </w:tc>
            </w:tr>
            <w:tr w:rsidR="00BA60C3" w:rsidRPr="00BA60C3" w14:paraId="6A38BFB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449C9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B169E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3240 mm</w:t>
                  </w:r>
                </w:p>
              </w:tc>
            </w:tr>
            <w:tr w:rsidR="00BA60C3" w:rsidRPr="00BA60C3" w14:paraId="73DC2A1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E20F3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34062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2385 mm</w:t>
                  </w:r>
                </w:p>
              </w:tc>
            </w:tr>
            <w:tr w:rsidR="00BA60C3" w:rsidRPr="00BA60C3" w14:paraId="08A5C91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04738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74E79D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3970 mm</w:t>
                  </w:r>
                </w:p>
              </w:tc>
            </w:tr>
            <w:tr w:rsidR="00BA60C3" w:rsidRPr="00BA60C3" w14:paraId="61A92B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20148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BF65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329A8FF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FE1D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BB258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AFF996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E91E9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AFD80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6DCCD0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AADC1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E2D39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674373C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B373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6567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A8D93D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BE73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7195D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E5D0BB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6EB2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B5111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6297A1C7" w14:textId="33B3DBAA" w:rsidR="00854237" w:rsidRDefault="00854237"/>
          <w:p w14:paraId="15FEDC15" w14:textId="6D4DC481" w:rsidR="0020745E" w:rsidRDefault="0020745E"/>
          <w:p w14:paraId="5B786F84" w14:textId="77777777" w:rsidR="0020745E" w:rsidRDefault="0020745E"/>
          <w:p w14:paraId="6E264CD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148E9D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5FF1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1BA407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1725 mm</w:t>
                  </w:r>
                </w:p>
              </w:tc>
            </w:tr>
            <w:tr w:rsidR="00BA60C3" w:rsidRPr="00BA60C3" w14:paraId="41F06D7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540465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D7FC2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715F1D5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A4EC5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0A90B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6738C89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F570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E67C3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65E04C5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7C80D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DCEC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6D079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2700 mm</w:t>
                  </w:r>
                </w:p>
              </w:tc>
            </w:tr>
            <w:tr w:rsidR="00BA60C3" w:rsidRPr="00BA60C3" w14:paraId="4CD4D2C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C1BB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3422D6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1250 mm</w:t>
                  </w:r>
                </w:p>
              </w:tc>
            </w:tr>
            <w:tr w:rsidR="00BA60C3" w:rsidRPr="00BA60C3" w14:paraId="10EF64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A83B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00F95B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29A327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AE2CB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B4D6D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3,4 m²</w:t>
                  </w:r>
                </w:p>
              </w:tc>
            </w:tr>
            <w:tr w:rsidR="00BA60C3" w:rsidRPr="00BA60C3" w14:paraId="07E60CB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3651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D999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7DB811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81F68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DABE0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224A0A5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9616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E0C09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Tapis pastillé</w:t>
                  </w:r>
                </w:p>
              </w:tc>
            </w:tr>
            <w:tr w:rsidR="00BA60C3" w:rsidRPr="00BA60C3" w14:paraId="233492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7AC9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A33BA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1CC04FA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F60B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2439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3805F6F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BBAD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30C402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-1,0,00,MZ,1,2,3,4,5,6</w:t>
                  </w:r>
                </w:p>
              </w:tc>
            </w:tr>
            <w:tr w:rsidR="00BA60C3" w:rsidRPr="00BA60C3" w14:paraId="6AF59CE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7DFBFF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D3371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FD8D75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9186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F090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51E24B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CCAAE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8D9D9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703BA21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818F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 concernés par le contrôle d’accès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7366C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</w:t>
                  </w:r>
                </w:p>
              </w:tc>
            </w:tr>
            <w:tr w:rsidR="00BA60C3" w:rsidRPr="00BA60C3" w14:paraId="4DB321C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C6EB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4A69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137367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C2364C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DEC4F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5BFAC73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30201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4BA4B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1D35AB8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B94E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0307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23A392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0102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CBA5C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3250F17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4624B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FC5B8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14E954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64D03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9E772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E0A140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EC254E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04123E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Spot à leds</w:t>
                  </w:r>
                </w:p>
              </w:tc>
            </w:tr>
            <w:tr w:rsidR="00BA60C3" w:rsidRPr="00BA60C3" w14:paraId="0F1B883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B022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18D7C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797F09C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45C7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0CF0C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6FC868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A78D5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BE6C96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65FBF55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61B8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DDEDE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54D7DAD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0080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498DF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7DC80AD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7F3B7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DE64A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698961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54F8C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D9C5E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3E10720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636D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F65C3A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3CF729D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F266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4025C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1BBFD47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0C63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48D27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</w:t>
                  </w:r>
                </w:p>
              </w:tc>
            </w:tr>
            <w:tr w:rsidR="00BA60C3" w:rsidRPr="00BA60C3" w14:paraId="719BF2F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467E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lastRenderedPageBreak/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719C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</w:t>
                  </w:r>
                </w:p>
              </w:tc>
            </w:tr>
            <w:tr w:rsidR="00BA60C3" w:rsidRPr="00BA60C3" w14:paraId="7A6FC54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C429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E6F2F2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548A407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CF008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8DF8B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4DECEDA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D80E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BE206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070510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65CC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736ED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F3ABCF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E042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697F0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B6FCA2F" w14:textId="77777777" w:rsidR="00854237" w:rsidRDefault="00854237"/>
          <w:p w14:paraId="1AAC5C58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D1108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15F6B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B3495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1104C14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72F5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3832E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37454F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7764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5B87C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F0AF5A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ECCE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B893C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3EB7BE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7E75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7154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6AC7F1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11FE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2e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4AE12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A02523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9575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regards vitrés 2e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CD1DF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F52E0A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199D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C262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286872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8121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 3e face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DD433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17FA60A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A0B78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 3e 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52CEFD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98B031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B5AB4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BAE25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1DCC42E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028C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D41F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Colonnes de portes palières</w:t>
                  </w:r>
                </w:p>
              </w:tc>
            </w:tr>
            <w:tr w:rsidR="00BA60C3" w:rsidRPr="00BA60C3" w14:paraId="738083B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2EDB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9FF4D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5291F17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4AED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7BEF2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</w:t>
                  </w:r>
                </w:p>
              </w:tc>
            </w:tr>
            <w:tr w:rsidR="00BA60C3" w:rsidRPr="00BA60C3" w14:paraId="45A4856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E98E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FB02B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3DEA1F3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9E35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84D4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52556F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BBFF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3C5A0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3806E1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29E39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20E53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FB225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B0F4A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96FE9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3BC3203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05D10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3BD7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7B7FF13" w14:textId="77777777" w:rsidR="00854237" w:rsidRDefault="00854237"/>
        </w:tc>
      </w:tr>
    </w:tbl>
    <w:p w14:paraId="2F0B48C7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5DBC679C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5EF3D388" w14:textId="72953DCA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98981700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DUPLEX B3</w:t>
            </w:r>
          </w:p>
          <w:p w14:paraId="4B06EF0F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640DE671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044E6EA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3025E5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F771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CA393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B38CC7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E9AA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4AAF6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46F7DAF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08E7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99652E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98981700</w:t>
                  </w:r>
                </w:p>
              </w:tc>
            </w:tr>
            <w:tr w:rsidR="00BA60C3" w:rsidRPr="00BA60C3" w14:paraId="07E3C30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D98D8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BD4A9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75F3100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BE79A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4EC54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4A1ABC4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BBCC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7963FC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894B62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B575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606F2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80C4F5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1DF7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AAD07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0F3682F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4C2B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201E4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77B1C6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94A99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DF1273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62CED0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FDCC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9A201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31EC1FC" w14:textId="77777777" w:rsidR="00854237" w:rsidRDefault="00854237"/>
          <w:p w14:paraId="3E04B8F6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2D143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6389C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C91FA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289E690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1E52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503F7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7695422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310E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13E06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3024679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18F2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323669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</w:t>
                  </w:r>
                </w:p>
              </w:tc>
            </w:tr>
            <w:tr w:rsidR="00BA60C3" w:rsidRPr="00BA60C3" w14:paraId="3CC4D63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A785B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C29B1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0860335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5BB8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D242F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2DF849F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D9F0F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1A4C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3013D31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3B5DA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84BB5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2C9E39A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3970F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4AAB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79B3F6C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168E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55DA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E6FAA4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80EB3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FE221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B16FA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CE3FCF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6BAEA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39FD3B4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9035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59B18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42D6D599" w14:textId="0253E109" w:rsidR="00854237" w:rsidRDefault="00854237"/>
          <w:p w14:paraId="66ECB750" w14:textId="77777777" w:rsidR="0020745E" w:rsidRDefault="0020745E"/>
          <w:p w14:paraId="46CD362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C54BA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A291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AAB7A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40EB80F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8FB7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7E64B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14749F5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BEBF6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C16CB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003715A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10C3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3257C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6055564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4745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42D7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68512C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4DCCCB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A7902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7CB643F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2668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9127F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E98223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759EE0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0EB08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85FE82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6537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075BF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129E6EA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259D6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80ADF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145883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074CF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1F785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5E192B2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C0C7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8C0235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69E847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987F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5AB54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547627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06C9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6554E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112AC85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DB61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2F71B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615048E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55387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D639B7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ADE3C8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0A69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6B8BC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5065524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C46B0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4A7B3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1A0902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1361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7F7DC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B5CE29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ADEB5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2AD5E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784811F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6CEB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8826D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06B3714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E588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3B2354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2D0CEA36" w14:textId="77777777" w:rsidR="00854237" w:rsidRDefault="00854237"/>
          <w:p w14:paraId="6381EF6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14079F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CA682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0ABEA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 m</w:t>
                  </w:r>
                </w:p>
              </w:tc>
            </w:tr>
            <w:tr w:rsidR="00BA60C3" w:rsidRPr="00BA60C3" w14:paraId="3ABB56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92B6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68275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2300 mm</w:t>
                  </w:r>
                </w:p>
              </w:tc>
            </w:tr>
            <w:tr w:rsidR="00BA60C3" w:rsidRPr="00BA60C3" w14:paraId="77898B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EBC7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441FE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57AC953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2AB6E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5BABB3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3850 mm</w:t>
                  </w:r>
                </w:p>
              </w:tc>
            </w:tr>
            <w:tr w:rsidR="00BA60C3" w:rsidRPr="00BA60C3" w14:paraId="290D7A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E5BC0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6ADF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557B689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19FA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B5474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0A8E789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6883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7E68F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4B13C27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B437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AC3229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0B4A867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01747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316DB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E2617B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14F7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74DBE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30D401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68DB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A6F4E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6E5FAE67" w14:textId="77777777" w:rsidR="00854237" w:rsidRDefault="00854237"/>
          <w:p w14:paraId="67B2AAA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DA1811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C492D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73702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79AC34E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E17C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0773EA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3C276B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E7796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D99F5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E15FAA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65127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63EA0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27D3492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2A63EC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A9C7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469A9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1EE7E3A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C3CF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904240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760DF6B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14A0A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65237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380FBCA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BF12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31517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53103A7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EC4BB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494CB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1A705AE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A057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3F1E0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3FCAAB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5BE7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C51BD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51E3439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D15B8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553BC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46CE80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A4F3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11251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17BA22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B2E6E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F5A2CF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0,M,1,2,3</w:t>
                  </w:r>
                </w:p>
              </w:tc>
            </w:tr>
            <w:tr w:rsidR="00BA60C3" w:rsidRPr="00BA60C3" w14:paraId="4250C10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0767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17136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09C504A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09AB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104F7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57C1891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64F9F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A609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410E3B6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6B588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D390F5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CE3B66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0973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B103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6E39A76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D9AB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A70A0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03A18E3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D919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7C09F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3B3A60E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D8753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15BE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600024A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A4A2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C07BD9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3118BD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8A6D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99F9D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C94772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2F60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92DF7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1703BB3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AB1A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D14837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3602F60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3282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B2235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3D66918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A47B2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1450A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75B0B55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2E8A0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170F6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29F4671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2933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A4DE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5A2377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2493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408E5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16262D0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36941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DD0C1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010E0C1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9AD2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8BE64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6D9F27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2F256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F6C46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6B1981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3844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3A331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0623787B" w14:textId="77777777" w:rsidR="00854237" w:rsidRDefault="00854237"/>
          <w:p w14:paraId="19D1B1EB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1B6701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CA356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1457C1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18F1F54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EF73E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28A94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271FB6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5ACC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59B27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90EE0B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A551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46C56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1BBACB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D0D6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BA3CC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64A04A2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2491F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00ED6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087BD5A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48B9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F93B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26CEDF2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C10F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681A62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07B90DF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53F0F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4F77F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21B515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59F6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5FEA8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A6968F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F3D1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A6070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0F7D207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EBE2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6F939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E52E8DE" w14:textId="77777777" w:rsidR="00854237" w:rsidRDefault="00854237"/>
        </w:tc>
      </w:tr>
    </w:tbl>
    <w:p w14:paraId="1FDFB925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066B111F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64CE8260" w14:textId="4A8BCADC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48837319 - </w:t>
            </w:r>
            <w:r w:rsidR="0020745E" w:rsidRPr="0020745E">
              <w:rPr>
                <w:b/>
                <w:bCs/>
                <w:color w:val="FFFFFF" w:themeColor="background1"/>
                <w:sz w:val="28"/>
                <w:szCs w:val="28"/>
              </w:rPr>
              <w:t>DUPLEX B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  <w:p w14:paraId="616C9715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1DECE449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23FE8E5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9E728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7A6DCC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704A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61AEE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F972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3B29C1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7FC41A0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37D8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384267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48837319</w:t>
                  </w:r>
                </w:p>
              </w:tc>
            </w:tr>
            <w:tr w:rsidR="00BA60C3" w:rsidRPr="00BA60C3" w14:paraId="3C7990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26D8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A40368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04D392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EB87A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4374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3D8A29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B401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ABEC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37981D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790B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ABAF8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E8CEC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761C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2F16D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E58BF0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46EC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F594C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3CDE1CA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DA44B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FADC3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00F7DD2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FE8FE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E4860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FEC8DCB" w14:textId="77777777" w:rsidR="00854237" w:rsidRDefault="00854237"/>
          <w:p w14:paraId="7108700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422466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BF76B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3A3C2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71C0CB2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F404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580B9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5A7AE3B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3FC08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4CA28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52EB3A4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7E56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C9F5E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</w:t>
                  </w:r>
                </w:p>
              </w:tc>
            </w:tr>
            <w:tr w:rsidR="00BA60C3" w:rsidRPr="00BA60C3" w14:paraId="4C66DE4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2728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A369E6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721F725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6A51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BF40A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1C9716A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7399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D2C3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1BCB1CB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4CD5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D96C33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313AE70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19AA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B5243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28FF8C9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BE1FA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7D2472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DE5E1F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EC046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59D24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455E2DC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71A7C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1C791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11F46D1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0F6E5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0885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6908C205" w14:textId="6FF2316F" w:rsidR="00854237" w:rsidRDefault="00854237"/>
          <w:p w14:paraId="395F7586" w14:textId="77777777" w:rsidR="0020745E" w:rsidRDefault="0020745E"/>
          <w:p w14:paraId="10083766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E5A4E9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4208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3A51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38877D5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863D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E0031E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1C7FAC7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DFD6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350EA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67E313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08AA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8866F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1210225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7BAC4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8C6BC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19C3BC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02240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2D9BE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2A9FF64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214A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92424A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4AE94BA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B734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05368D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2629C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0840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92D7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142342F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17C1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5EF67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3BD3539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7CD26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443E5C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775F6DD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3AC6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E03BB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70E6F4C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0597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9ED89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77C729C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48BE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C5B53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3B14476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9A5C6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D6F2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161AF68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4047C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B2B45A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6EAFBE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6F4B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A2783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54538C4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CD79D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C8398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57C5365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39DF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2FE7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1D2605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C284E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70FE2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5F59893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EC73C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5B8DB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57E9A7D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F2D3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A80C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39D7F736" w14:textId="77777777" w:rsidR="00854237" w:rsidRDefault="00854237"/>
          <w:p w14:paraId="2D3396E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17FC77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2FFB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CD353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 m</w:t>
                  </w:r>
                </w:p>
              </w:tc>
            </w:tr>
            <w:tr w:rsidR="00BA60C3" w:rsidRPr="00BA60C3" w14:paraId="6F6ECEB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E14E2F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53444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2300 mm</w:t>
                  </w:r>
                </w:p>
              </w:tc>
            </w:tr>
            <w:tr w:rsidR="00BA60C3" w:rsidRPr="00BA60C3" w14:paraId="1F837FF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8FC20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B6FEA7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69F3C0C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2D04C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05EA2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3850 mm</w:t>
                  </w:r>
                </w:p>
              </w:tc>
            </w:tr>
            <w:tr w:rsidR="00BA60C3" w:rsidRPr="00BA60C3" w14:paraId="389B5D7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37E6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86B3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52E7C71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5D429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CFB88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3816BA7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CCF3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99E5E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1A4B8C1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AFC73B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F049C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52F2176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F4A5A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26C61D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027B01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C796B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1AB1E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3E4B2B6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9ABBD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2519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64CDCD3C" w14:textId="77777777" w:rsidR="00854237" w:rsidRDefault="00854237"/>
          <w:p w14:paraId="4647726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65B723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FDB49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04C0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188BDDD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3A24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8B2EB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F4BB6A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C9BC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E41D9C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7D64374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ABE4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6B45D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Compensation</w:t>
                  </w:r>
                </w:p>
              </w:tc>
            </w:tr>
          </w:tbl>
          <w:p w14:paraId="6C6B23CB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A1B46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4925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23EB10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60BE83E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5ECE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7130BF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3CE8FA9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D817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81230D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5CA33BC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0E1E25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B631D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7356D18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D393B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A6C16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6A0D2CF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4B20A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47E44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63F7309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83E4C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EBFA8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3FFA95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10BE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69B2B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2DB3CC4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B478E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2AD82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2D334D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B188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C5F19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0,M,1,2,3</w:t>
                  </w:r>
                </w:p>
              </w:tc>
            </w:tr>
            <w:tr w:rsidR="00BA60C3" w:rsidRPr="00BA60C3" w14:paraId="010F910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B9EA1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A968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06D520D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3A55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1DC2DC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7BAAD04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5A4B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02BA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1176C19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0573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3F60F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D72658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ED6E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BA203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1DCCE41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AE92F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C48BEC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127B72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5623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BAF632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33582E1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D762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DCD15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209965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ED95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8D4B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FB5875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CB453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2B2EF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FC4FC4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2168E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70C86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47B98FB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0ECF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A40819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44B98AD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CA95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E2AAA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2BB5F81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0FCF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A2698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515CCE8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FA70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8B05FE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77340E7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06B08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538983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EB969A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1C6DB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AA924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6F797BA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A16312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068CC7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77A690B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28A72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5338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8A8604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0BA9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5F7F6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6544D7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832C6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4C7C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7B2C0F23" w14:textId="77777777" w:rsidR="00854237" w:rsidRDefault="00854237"/>
          <w:p w14:paraId="644DB42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89A1D2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40592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C805F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7FE9DF7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5DA9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48EE4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B6E271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2F225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442C8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1C9C60E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DE7F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D17C5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6C924BD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63DB6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886F5D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2D1C27E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735D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BD9C9B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272894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C32B7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0BB93F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210BFA3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ACDDD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A849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3C90FED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38A28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40BC9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20CE59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8D91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F162D2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6D77131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757EF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3826C0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89CD7E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2475B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DC5641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3459D25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13E9A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AF8582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74E81498" w14:textId="77777777" w:rsidR="00854237" w:rsidRDefault="00854237"/>
        </w:tc>
      </w:tr>
    </w:tbl>
    <w:p w14:paraId="547C7627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6B127D55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45CD903B" w14:textId="775981E5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45327828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SIMPLEX B5</w:t>
            </w:r>
          </w:p>
          <w:p w14:paraId="7A230E02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2DDD561E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1F3D8C40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C2FF8E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3A34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FA87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0283B1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76CA25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9CB71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015C546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6F4C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DD5D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45327828</w:t>
                  </w:r>
                </w:p>
              </w:tc>
            </w:tr>
            <w:tr w:rsidR="00BA60C3" w:rsidRPr="00BA60C3" w14:paraId="2C9A1C9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1EEF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3D6A58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1FF65B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489FA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22BE9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077E79E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199E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F09B3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CC416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1730F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BE47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8018D4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9DE99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A16CE9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66787C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954BE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08EEEA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7B5CD64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D03C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9B99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2731202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9581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A8AE3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2AAF7F2" w14:textId="77777777" w:rsidR="00854237" w:rsidRDefault="00854237"/>
          <w:p w14:paraId="13F6C3D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E3DD6F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C439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ECD1E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1600 Kg</w:t>
                  </w:r>
                </w:p>
              </w:tc>
            </w:tr>
            <w:tr w:rsidR="00BA60C3" w:rsidRPr="00BA60C3" w14:paraId="7A4B386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56BF30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58449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3A044A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BFBD6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D3021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 m/s</w:t>
                  </w:r>
                </w:p>
              </w:tc>
            </w:tr>
            <w:tr w:rsidR="00BA60C3" w:rsidRPr="00BA60C3" w14:paraId="4E979F8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1A928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7131F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</w:t>
                  </w:r>
                </w:p>
              </w:tc>
            </w:tr>
            <w:tr w:rsidR="00BA60C3" w:rsidRPr="00BA60C3" w14:paraId="2032C7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CF2DF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C22701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descente</w:t>
                  </w:r>
                </w:p>
              </w:tc>
            </w:tr>
            <w:tr w:rsidR="00BA60C3" w:rsidRPr="00BA60C3" w14:paraId="68F4096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1477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2B735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2C765C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1A5F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BBA3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63D41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B767C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15D29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3913C4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704BB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871A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Simplex</w:t>
                  </w:r>
                </w:p>
              </w:tc>
            </w:tr>
            <w:tr w:rsidR="00BA60C3" w:rsidRPr="00BA60C3" w14:paraId="004908B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66D3F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28CCE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AAD446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DF3B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AEE151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C6E007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271C8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7E6ED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7AE5EA6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315E7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571C4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615E4AF5" w14:textId="3FD929D3" w:rsidR="00854237" w:rsidRDefault="00854237"/>
          <w:p w14:paraId="09265268" w14:textId="77777777" w:rsidR="0020745E" w:rsidRDefault="0020745E"/>
          <w:p w14:paraId="796E753D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0A6000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9496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84B6D1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7EFD730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5CB8A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F23E4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482350F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3264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45784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0ACBD38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E52D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FC581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1,40 m/s</w:t>
                  </w:r>
                </w:p>
              </w:tc>
            </w:tr>
            <w:tr w:rsidR="00BA60C3" w:rsidRPr="00BA60C3" w14:paraId="4E506F9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7DC6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2EE6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Parachute</w:t>
                  </w:r>
                </w:p>
              </w:tc>
            </w:tr>
            <w:tr w:rsidR="00BA60C3" w:rsidRPr="00BA60C3" w14:paraId="5D3F68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D6CE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BEBC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4D46A67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AB06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349BB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B0FF4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6D7E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A80D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12,3 kW</w:t>
                  </w:r>
                </w:p>
              </w:tc>
            </w:tr>
            <w:tr w:rsidR="00BA60C3" w:rsidRPr="00BA60C3" w14:paraId="163420A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28DC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92437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0FE1D69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D46A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8076C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5C1C67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F1FDE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A55BD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59A6003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E777E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EFCD5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A3BF51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063F8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3C81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268360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35B2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C09941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CA706F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928F4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3AAA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7C0EA38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C2B5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ECA258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266639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A54D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9D522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DCAA73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AA7841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83FE9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6B098A2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7DEA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3929FC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5E1E24F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0534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BE35A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457DAA0B" w14:textId="77777777" w:rsidR="00854237" w:rsidRDefault="00854237"/>
          <w:p w14:paraId="00F1415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A9E8ED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6361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99956A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18 m</w:t>
                  </w:r>
                </w:p>
              </w:tc>
            </w:tr>
            <w:tr w:rsidR="00BA60C3" w:rsidRPr="00BA60C3" w14:paraId="7CA5D80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DA11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D244C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3240 mm</w:t>
                  </w:r>
                </w:p>
              </w:tc>
            </w:tr>
            <w:tr w:rsidR="00BA60C3" w:rsidRPr="00BA60C3" w14:paraId="57C73A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5CFB2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1CD2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2395 mm</w:t>
                  </w:r>
                </w:p>
              </w:tc>
            </w:tr>
            <w:tr w:rsidR="00BA60C3" w:rsidRPr="00BA60C3" w14:paraId="388C66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1A4C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8F20A9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3790 mm</w:t>
                  </w:r>
                </w:p>
              </w:tc>
            </w:tr>
            <w:tr w:rsidR="00BA60C3" w:rsidRPr="00BA60C3" w14:paraId="4F30FD7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D3B45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DC4AD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99E5DE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7992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3ECAC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59B49E6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B8658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10C07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03FBE0F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12E85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survitesse montée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0C656C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Intégré à la machine (Gearless)</w:t>
                  </w:r>
                </w:p>
              </w:tc>
            </w:tr>
            <w:tr w:rsidR="00BA60C3" w:rsidRPr="00BA60C3" w14:paraId="7D4D42B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F347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00790D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DF7D5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05CE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D4060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1B04B6F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C152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7509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1EECDB75" w14:textId="1E340F97" w:rsidR="00854237" w:rsidRDefault="00854237"/>
          <w:p w14:paraId="4E46C2FC" w14:textId="0BB3210E" w:rsidR="0020745E" w:rsidRDefault="0020745E"/>
          <w:p w14:paraId="7207D1F3" w14:textId="77777777" w:rsidR="0020745E" w:rsidRDefault="0020745E"/>
          <w:p w14:paraId="7FABDF48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9C911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A1CDC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61536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1720 mm</w:t>
                  </w:r>
                </w:p>
              </w:tc>
            </w:tr>
            <w:tr w:rsidR="00BA60C3" w:rsidRPr="00BA60C3" w14:paraId="7417C61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1AD49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E7A0F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500FE7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16C1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1231D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accumulation d'énergie</w:t>
                  </w:r>
                </w:p>
              </w:tc>
            </w:tr>
            <w:tr w:rsidR="00BA60C3" w:rsidRPr="00BA60C3" w14:paraId="28E2231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D3D12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F8765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1D6ED52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50D315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FF539C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B648A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2700 mm</w:t>
                  </w:r>
                </w:p>
              </w:tc>
            </w:tr>
            <w:tr w:rsidR="00BA60C3" w:rsidRPr="00BA60C3" w14:paraId="511B2FC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629A85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2B3E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1250 mm</w:t>
                  </w:r>
                </w:p>
              </w:tc>
            </w:tr>
            <w:tr w:rsidR="00BA60C3" w:rsidRPr="00BA60C3" w14:paraId="53D9C15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05631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B6B20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323DB6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DB02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0BC2D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3,4 m²</w:t>
                  </w:r>
                </w:p>
              </w:tc>
            </w:tr>
            <w:tr w:rsidR="00BA60C3" w:rsidRPr="00BA60C3" w14:paraId="3819B67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99A48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494CF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1CC1DB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7978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0FAF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32F6F5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0C98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3128C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Tapis pastillé</w:t>
                  </w:r>
                </w:p>
              </w:tc>
            </w:tr>
            <w:tr w:rsidR="00BA60C3" w:rsidRPr="00BA60C3" w14:paraId="77AEF34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2D40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E1506B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47BD140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B85E2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01238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240A4E1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BB6926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1A8FC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-1,0,MZ,1,2,3</w:t>
                  </w:r>
                </w:p>
              </w:tc>
            </w:tr>
            <w:tr w:rsidR="00BA60C3" w:rsidRPr="00BA60C3" w14:paraId="272FEBD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6178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6A0AD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11E0B7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78A2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2F376B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48C1FDE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A9DA6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72C478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3CF800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35A52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 concernés par le contrôle d’accès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0D07F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</w:t>
                  </w:r>
                </w:p>
              </w:tc>
            </w:tr>
            <w:tr w:rsidR="00BA60C3" w:rsidRPr="00BA60C3" w14:paraId="0D5F92E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14A33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ACC7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BAB98A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69298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EE93D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F27B2F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0CBC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0BA890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66B9C8F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08F33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F673DC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21529E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60A00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E8DC2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0251AB1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99012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718ED3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B7CA19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1DE6E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02FF95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B5856D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511A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D77E35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Spot à leds</w:t>
                  </w:r>
                </w:p>
              </w:tc>
            </w:tr>
            <w:tr w:rsidR="00BA60C3" w:rsidRPr="00BA60C3" w14:paraId="1A2E55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70779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C73AF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7012367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E8656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AE341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202E1A6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BF7B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E61E8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2FD997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3B8AB5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91864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72F8933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913DA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F617B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35A14BD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53530C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9CFCF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3ACBFAF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E6AB0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3D03E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6008FA2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E673F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9F8275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187783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72B9E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352FB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83001C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1C26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F8505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8DF40E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65603F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C968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B748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4EE2C5A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CE39BA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D7765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3D60D39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CC6B6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5BA8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41C68B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6A172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C1490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1F40223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EA0B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DB5B72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Colonnes de portes palières</w:t>
                  </w:r>
                </w:p>
              </w:tc>
            </w:tr>
            <w:tr w:rsidR="00BA60C3" w:rsidRPr="00BA60C3" w14:paraId="6B508F8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A6D8A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754CD3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1F5347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9E96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AEFDF3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7D353A5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E70F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37C2B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1915A27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0C42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6782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08F5B1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E06CB8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5BAF68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1FEC34E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6A6BCA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A116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E051F9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B5AB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7C63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5C1A25D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9919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D63E37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722AB299" w14:textId="77777777" w:rsidR="00854237" w:rsidRDefault="00854237"/>
        </w:tc>
      </w:tr>
    </w:tbl>
    <w:p w14:paraId="3F5F197E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078F84E3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3E61DB1A" w14:textId="71A854C9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39056107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QUADRUPLEX B6</w:t>
            </w:r>
          </w:p>
          <w:p w14:paraId="4B1F569A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0C4A29D7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1433D30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9CA0D3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3491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2BFF94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5713B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694E8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F61AD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01C0011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138F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65497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39056107</w:t>
                  </w:r>
                </w:p>
              </w:tc>
            </w:tr>
            <w:tr w:rsidR="00BA60C3" w:rsidRPr="00BA60C3" w14:paraId="07BD5D1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F7C0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493735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6CA6833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A874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794A5B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4E369D7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04F3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FC899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A58431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44195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8C745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A3F1BF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128B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73B04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E3EF79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21A4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B3C2A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A0E6E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ADA9A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53772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1C7DF5F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AD51F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2E123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751D5BB" w14:textId="77777777" w:rsidR="00854237" w:rsidRDefault="00854237"/>
          <w:p w14:paraId="098127F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7D47C5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E748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D1AC8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691CC87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DB3633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F1D24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268123F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4302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B471D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592AD2A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4EB9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1F7DD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</w:t>
                  </w:r>
                </w:p>
              </w:tc>
            </w:tr>
            <w:tr w:rsidR="00BA60C3" w:rsidRPr="00BA60C3" w14:paraId="4A020AE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E04A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985B8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14A2CE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6985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337F2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4EDB191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EACFF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3928B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552478B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65D8A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8F7FB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7A7318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37AC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9CFF83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Quadruplex</w:t>
                  </w:r>
                </w:p>
              </w:tc>
            </w:tr>
            <w:tr w:rsidR="00BA60C3" w:rsidRPr="00BA60C3" w14:paraId="3C5DB0A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C874B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55B71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6D1CE28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4E61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095C0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606DED6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2BD27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356B9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50A68BB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3874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D7AA2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204B5350" w14:textId="57731C44" w:rsidR="00854237" w:rsidRDefault="00854237"/>
          <w:p w14:paraId="761033B1" w14:textId="77777777" w:rsidR="0020745E" w:rsidRDefault="0020745E"/>
          <w:p w14:paraId="04C7D764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69DA0E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9EDB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46D67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6714FDA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3229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75F1E2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4D80E6C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5506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F6AE1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64A67BE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22D6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7DAEC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1584E1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1ED346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0100B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60F4EAE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D317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E2BCA1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3DB776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E3DD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A5479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156F7C0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25614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5F634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532FBE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F5A9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B7C28B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5C2FCE7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F5A2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7492C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4F4E2C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1113D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84160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57BFCDA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01197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3A5AF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2F54CC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41746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1B937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5EA76DF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8EE3C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C61F3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3036C0C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32B4C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4D655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77EFDE8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8DA4C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7F61E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DC8725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383CB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07D9BA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10ABA92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DD646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59660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15F105F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85271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3A7D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CB5EAB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A7D9A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92C5A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64DEEB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FB48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1EE90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1F7537D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6F27A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6060F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6EEC88A6" w14:textId="77777777" w:rsidR="00854237" w:rsidRDefault="00854237"/>
          <w:p w14:paraId="03433C1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D13B56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644A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88AAF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25 m</w:t>
                  </w:r>
                </w:p>
              </w:tc>
            </w:tr>
            <w:tr w:rsidR="00BA60C3" w:rsidRPr="00BA60C3" w14:paraId="594E947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21F01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03FEB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2300 mm</w:t>
                  </w:r>
                </w:p>
              </w:tc>
            </w:tr>
            <w:tr w:rsidR="00BA60C3" w:rsidRPr="00BA60C3" w14:paraId="1BD4AA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6A223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2FF4F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55115D4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9BE30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F60866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3960 mm</w:t>
                  </w:r>
                </w:p>
              </w:tc>
            </w:tr>
            <w:tr w:rsidR="00BA60C3" w:rsidRPr="00BA60C3" w14:paraId="3016540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3580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8FC8C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2511201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A38E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914BA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54F21F6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D07D5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868D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1013CC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ABE5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87780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6397C2F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A4B9C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77D0F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2F5211C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01F12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09857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4053BE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7FE5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9B83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17D70659" w14:textId="77777777" w:rsidR="00854237" w:rsidRDefault="00854237"/>
          <w:p w14:paraId="2F1B557B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2F81AF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AB1EA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C3FE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3977E8A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2E4D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26C229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15F732E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2420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ECDD6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29C7599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68AA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55CF24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49562B84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A7AFE7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D03B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94C5F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4D59C51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B816A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D35B1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244E8D7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EBC1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798E2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47A384A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94C8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DC7C9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43ADF2C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2469B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F929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57A5BBA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4681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D746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2009F0B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1DE3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BAA2F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3841D13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6445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B88E8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6E6C28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00375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CD34B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632FF9E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655A0D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E07901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0,M,1,2,3,4,5,6</w:t>
                  </w:r>
                </w:p>
              </w:tc>
            </w:tr>
            <w:tr w:rsidR="00BA60C3" w:rsidRPr="00BA60C3" w14:paraId="2B44463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93FA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1EC8F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7EC2EA6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4764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ED93B4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1D25D00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A852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658ED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7C102FC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AA9B6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185F6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181F9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406DF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C0121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3DFD55B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546A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844FF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42B063E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CDCE7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4761FD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55109CE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F67F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8EA3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160012E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95F48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5C965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8DDDE5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E2AB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DEBBF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C508A8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A710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1FFD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01C2873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8DE72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D5810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13709BD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EC8FA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2CC43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0B0F5F4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2177E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69E1F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0610B4B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C631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95B7E8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537715F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F19D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534539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49829E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920C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FF77D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2376FC7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C8CEFE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DCD22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5DD198D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BFE9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725FC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6B9C5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E1E6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564C4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3955C8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D585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60547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40AA3B1" w14:textId="77777777" w:rsidR="00854237" w:rsidRDefault="00854237"/>
          <w:p w14:paraId="3736AD8B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D1FFBE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AC8B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16079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1E578F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10BA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CC765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CC753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5DA7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EA979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6212C6A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5D769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F4D16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1EC1919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5B7A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74F40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4D2C5E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2FC50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4AE48D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438127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2BBC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AF0D0A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B1A887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D35A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56918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3662CE5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F136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7B3C3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1615B0A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792EE0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C3014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2648D3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25D92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0927C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329BB3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2F4B0C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2FC1C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54B4738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FF471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56A2E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9C1B6D3" w14:textId="77777777" w:rsidR="00854237" w:rsidRDefault="00854237"/>
        </w:tc>
      </w:tr>
    </w:tbl>
    <w:p w14:paraId="27E9AFD7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745E45DE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4B0B877F" w14:textId="347F2E47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57889131 - </w:t>
            </w:r>
            <w:r w:rsidR="0020745E" w:rsidRPr="0020745E">
              <w:rPr>
                <w:b/>
                <w:bCs/>
                <w:color w:val="FFFFFF" w:themeColor="background1"/>
                <w:sz w:val="28"/>
                <w:szCs w:val="28"/>
              </w:rPr>
              <w:t>QUADRUPLEX B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7</w:t>
            </w:r>
          </w:p>
          <w:p w14:paraId="1459FC6A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5B3529DA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219364A4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CD9C72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88B64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C4AA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E36A80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BAEC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0EEA1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1A5FF0E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D804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7386AA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57889131</w:t>
                  </w:r>
                </w:p>
              </w:tc>
            </w:tr>
            <w:tr w:rsidR="00BA60C3" w:rsidRPr="00BA60C3" w14:paraId="683FC4D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DAA2A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3ECCB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793AAD0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6E854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FCD31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7D898D8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B0E0F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843F9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28D662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075A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237D25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C0F58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953E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7F849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91F4D4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BC21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34E97B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30EFAD0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0E56C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87CDD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5A31739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5CCF6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21FE9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62D8982" w14:textId="77777777" w:rsidR="00854237" w:rsidRDefault="00854237"/>
          <w:p w14:paraId="0C01058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EE52E6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E3E33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423B2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17BBB99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30EA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9FF66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455C4CB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CB7A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4358C8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355213C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F7DB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F9E41E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</w:t>
                  </w:r>
                </w:p>
              </w:tc>
            </w:tr>
            <w:tr w:rsidR="00BA60C3" w:rsidRPr="00BA60C3" w14:paraId="3484E52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8CCAF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6A1A6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6FAF1A1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58A2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5CEAF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06B37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88B0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EFED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2D568D8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C4407F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F2954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06A4AB4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C7F62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DE85F8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Quadruplex</w:t>
                  </w:r>
                </w:p>
              </w:tc>
            </w:tr>
            <w:tr w:rsidR="00BA60C3" w:rsidRPr="00BA60C3" w14:paraId="5C38CC9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4AE3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FD447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543C58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0CC52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F3061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404E2E7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19F5F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FCE0F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7AA401D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59EF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4A261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00E78BDF" w14:textId="0E1F1C7C" w:rsidR="00854237" w:rsidRDefault="00854237"/>
          <w:p w14:paraId="5A94677C" w14:textId="77777777" w:rsidR="0020745E" w:rsidRDefault="0020745E"/>
          <w:p w14:paraId="4DED99B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5B2191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2FDC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2CD9F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3201293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C7A65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976B6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6335DC5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95E2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133DC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546108B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523E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238B41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1724FF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98C0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2C6B8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0F388A3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171FC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E6D9A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4F27C02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1AA4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18314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24D916B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039FA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D11899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3FB119E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4A2E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DCFBB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0B345ED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3BBA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6491A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503060F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26B67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32F01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12917A3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04C4A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0FA6F6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3871D18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09A29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AF26D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48DBEE4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18131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5480B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468BF5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5156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360759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4A37E50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25238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742D6D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31B2C1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5AD50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AB34F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064ADB2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7731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BBB2A1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57A1A6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0C6012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727A9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1BE38D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F812F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0235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3936879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976CD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38558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6C66F38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BFD95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52FAA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449A06A5" w14:textId="77777777" w:rsidR="00854237" w:rsidRDefault="00854237"/>
          <w:p w14:paraId="63FDB830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B362A8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8FF7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2568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25 m</w:t>
                  </w:r>
                </w:p>
              </w:tc>
            </w:tr>
            <w:tr w:rsidR="00BA60C3" w:rsidRPr="00BA60C3" w14:paraId="1F9840E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80B4BB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65C73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2300 mm</w:t>
                  </w:r>
                </w:p>
              </w:tc>
            </w:tr>
            <w:tr w:rsidR="00BA60C3" w:rsidRPr="00BA60C3" w14:paraId="76674DD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FDBE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83CD4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7567089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225F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C944F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3960 mm</w:t>
                  </w:r>
                </w:p>
              </w:tc>
            </w:tr>
            <w:tr w:rsidR="00BA60C3" w:rsidRPr="00BA60C3" w14:paraId="515C30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C1CC1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1C082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298EC3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BEDA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CC3E79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C6983F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FA9E7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17497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693C13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6F958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B6ADF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195ED30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C30A4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6D338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D7B6C4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D29F9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413AD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4CA52F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F4AF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08985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10DEDC5A" w14:textId="77777777" w:rsidR="00854237" w:rsidRDefault="00854237"/>
          <w:p w14:paraId="50B828C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220CA8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007F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38A50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1D2BA27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0658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82420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13E0660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058C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DC6A2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3561923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B705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6AC70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104A1D0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5F6F15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4953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2509D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092C2B6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9582F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CD972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596F549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88DF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02C5E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2DC3049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0CC9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92408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519A1F8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93E4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B205E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2B431C8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B759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F161D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0201FD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A9E2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867D27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5FB74CE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74F0F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4BDF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7071332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0F344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56791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6916102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C3AB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8D48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0,M,1,2,3,4,5,6</w:t>
                  </w:r>
                </w:p>
              </w:tc>
            </w:tr>
            <w:tr w:rsidR="00BA60C3" w:rsidRPr="00BA60C3" w14:paraId="0E18903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7792E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4B416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26BBA21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6258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ADB363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0E93736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470C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BC98F8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53AB012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BDFB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56C40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471BB2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573E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1338A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39147C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A26C3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21464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29B23A5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7AF2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2B08A3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3D6B194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73F7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CFC7D9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4500BF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0B538D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3537D7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AB2931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AE55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2056E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98B4A8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FC0C10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B9F8D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37F18CD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FB63C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31BB7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5BA9535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B4C7F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67D02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558F747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9EE1A8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E7C673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17BF7E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B74569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929E8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172C91A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591E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DFABCD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37B8A5D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DD6B9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07586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7A88E14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C028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3D0C10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0D128B3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368D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CCF65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4F10F9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73BEA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6703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35FD7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EFE9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E07E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EE0B4ED" w14:textId="77777777" w:rsidR="00854237" w:rsidRDefault="00854237"/>
          <w:p w14:paraId="4D89B5C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BE6C47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103AD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4AD00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A6B3F8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0AE9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BA696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461F9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7122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43215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2EE546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A296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688CC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0388B92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C2831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FF270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7DB23BC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33F68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7867E8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07BA03A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AB50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48964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55E0F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62AD9D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F3BB1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5F1311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7B90D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37087B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2A64A53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98F96C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981B8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223E559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2412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F586B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70E224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65D7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0FB13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6DF79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4610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0250B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6465CAE" w14:textId="77777777" w:rsidR="00854237" w:rsidRDefault="00854237"/>
        </w:tc>
      </w:tr>
    </w:tbl>
    <w:p w14:paraId="5FAB3A80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22790807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46F02D39" w14:textId="1EE07784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13180840 - </w:t>
            </w:r>
            <w:r w:rsidR="0020745E" w:rsidRPr="0020745E">
              <w:rPr>
                <w:b/>
                <w:bCs/>
                <w:color w:val="FFFFFF" w:themeColor="background1"/>
                <w:sz w:val="28"/>
                <w:szCs w:val="28"/>
              </w:rPr>
              <w:t>QUADRUPLEX B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8</w:t>
            </w:r>
          </w:p>
          <w:p w14:paraId="0703ACB1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3304B2A1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5645AA6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A4C71A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A6D1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C817F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F5920F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B1682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F5F23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02DC041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524B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516B2F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13180840</w:t>
                  </w:r>
                </w:p>
              </w:tc>
            </w:tr>
            <w:tr w:rsidR="00BA60C3" w:rsidRPr="00BA60C3" w14:paraId="2792349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9500A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847DA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159FC4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EF8BE9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7B4FEC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4D20E00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D4928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AA8145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2837F9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3FAD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E97D9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5DEA50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C2AD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8B44E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CA359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96E2B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8E6AC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5AAD0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B974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BC1CD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6C0C09E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181B0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8D12F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4E47EA5" w14:textId="77777777" w:rsidR="00854237" w:rsidRDefault="00854237"/>
          <w:p w14:paraId="6CDB3B8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0096A5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186D3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6F973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5B9BCAC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4105B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83FD5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28E3139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BEC4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75FFC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477FC75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73A0F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0F1CE3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</w:t>
                  </w:r>
                </w:p>
              </w:tc>
            </w:tr>
            <w:tr w:rsidR="00BA60C3" w:rsidRPr="00BA60C3" w14:paraId="300CB3D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0F9F3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5BBA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523102B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25BB4F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33B3A1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008C1FD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42D9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8ABC4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150F39D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AEC9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81CFD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662B532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29EC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6F5C0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Quadruplex</w:t>
                  </w:r>
                </w:p>
              </w:tc>
            </w:tr>
            <w:tr w:rsidR="00BA60C3" w:rsidRPr="00BA60C3" w14:paraId="0AB90E6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722301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9B1D1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1497053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6A14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97DA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62174F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AFEC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81BEB1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137444A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637DF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AE522C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6E796C2A" w14:textId="2455C4AB" w:rsidR="00854237" w:rsidRDefault="00854237"/>
          <w:p w14:paraId="09669311" w14:textId="77777777" w:rsidR="0020745E" w:rsidRDefault="0020745E"/>
          <w:p w14:paraId="4337706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CCEFC5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DF337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C5801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760C361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B392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0B5D6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1D294C8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8467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93B8E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755FE1A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469FCB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109CE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72B1D7B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614D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1DC122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6113552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BAD1D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57C45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30E063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B6B16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C190E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52E1A1D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B44DCF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BDDB12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6ED5A9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0BC2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F24195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595F8F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B995A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AFA52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623D35B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0F172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7F80DF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667DAB2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429E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B51F4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4018A4B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1ADD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B5AF7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111DAC2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740DC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42149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91AD7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A61CA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A280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38EAF11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5CFA4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E1724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76550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830595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DF87B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2237AA4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4C144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66578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604D872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C8D66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987F0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EB57A1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46E7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1A5ED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581B06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1A3E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D8615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5A46E74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FD034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6B3E6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6D22E55B" w14:textId="77777777" w:rsidR="00854237" w:rsidRDefault="00854237"/>
          <w:p w14:paraId="6EC5C31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0E63AE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DA9D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E3B35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25 m</w:t>
                  </w:r>
                </w:p>
              </w:tc>
            </w:tr>
            <w:tr w:rsidR="00BA60C3" w:rsidRPr="00BA60C3" w14:paraId="6247AC9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1BF1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00D06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2300 mm</w:t>
                  </w:r>
                </w:p>
              </w:tc>
            </w:tr>
            <w:tr w:rsidR="00BA60C3" w:rsidRPr="00BA60C3" w14:paraId="5F0B511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2B557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1F354D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13A3D3D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033B38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A7B34C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3960 mm</w:t>
                  </w:r>
                </w:p>
              </w:tc>
            </w:tr>
            <w:tr w:rsidR="00BA60C3" w:rsidRPr="00BA60C3" w14:paraId="4CE54EB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029F0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29B5A5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D3EE14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40982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D6747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1FC6F18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5652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AAD27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4F81328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2D96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5EEA6C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1C9A96F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7D3AA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3F833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E5A49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19DAF4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95B4B0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C6369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8D3B32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C8D1B7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0CD4ADB9" w14:textId="77777777" w:rsidR="00854237" w:rsidRDefault="00854237"/>
          <w:p w14:paraId="56195CE9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4C26EE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0E342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F3B06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4FF4B63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22467F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9B501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5EC3DE9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9FF4B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1084C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12066A0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3EA4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3554E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6FF1ECD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DA20A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F185C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8E997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1A2293E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77BBA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67332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4A9FEE9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90968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EB86D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6ED8B4D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9121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CF395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4350D14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9FB4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D2714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14AFEFF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E79E0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A90EF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1D346D9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C95FF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8A99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3E44AD1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5DD5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CFF70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49DFD23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B06A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9E323C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7781D31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909B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9C840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0,M,1,2,3,4,5,6</w:t>
                  </w:r>
                </w:p>
              </w:tc>
            </w:tr>
            <w:tr w:rsidR="00BA60C3" w:rsidRPr="00BA60C3" w14:paraId="75318BB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8CDF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9733E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9A1E41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8C9D5C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21C101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5B4E30B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B77CB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37CA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75D4357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1AF522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EF065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769768E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912FC1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5E59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395B2D8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9F51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0BA2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6E8BB6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9EECF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AA1F9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5A81E10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E379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CB2CC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7891CC5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3A1BB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9DD8C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3EF12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C58159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A413DD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F60294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A053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BAB28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77BF65F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1C7E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1FA31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01CB078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B6B3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004C3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52CAAE4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4EC2CC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37F396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2E64AF3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48C2B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07B89D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DD3A78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A19E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44BB5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1E2C39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BCE1B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F5EF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3A34447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7637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92C793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359E5AC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32AC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D06B6C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BAF2D6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0DE33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D22A5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8693C5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A6D0A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33F5C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283BEBE2" w14:textId="77777777" w:rsidR="00854237" w:rsidRDefault="00854237"/>
          <w:p w14:paraId="1DD50BA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7E2A7B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12BE0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5A079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163DBE7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47F7B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F7B74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783F049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C06E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66FE8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574D682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49EF6C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6D406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64DD515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A219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C8A7E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1561D2A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98607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DEF4C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5CFE1D7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DB58B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E81F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144D08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BBDED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43638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04D6097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50EE3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D08DA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510EBAE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3517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D2A4F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06C6B51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D24BB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27111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3D7C6F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1EB7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56A234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FA029E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7F7B9D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5A1EA2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E74D0BF" w14:textId="77777777" w:rsidR="00854237" w:rsidRDefault="00854237"/>
        </w:tc>
      </w:tr>
    </w:tbl>
    <w:p w14:paraId="1835C9D0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5238960D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628BFF29" w14:textId="070727D3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30752270 - </w:t>
            </w:r>
            <w:r w:rsidR="0020745E" w:rsidRPr="0020745E">
              <w:rPr>
                <w:b/>
                <w:bCs/>
                <w:color w:val="FFFFFF" w:themeColor="background1"/>
                <w:sz w:val="28"/>
                <w:szCs w:val="28"/>
              </w:rPr>
              <w:t>QUADRUPLEX B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9</w:t>
            </w:r>
          </w:p>
          <w:p w14:paraId="2FC8B67D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420DB725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2337E93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14E252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FA0C7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BC066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1E95816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DF37E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4491A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2717532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9200F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3B040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30752270</w:t>
                  </w:r>
                </w:p>
              </w:tc>
            </w:tr>
            <w:tr w:rsidR="00BA60C3" w:rsidRPr="00BA60C3" w14:paraId="6CAFB0B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4DD85E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6722D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6A35089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B1A97C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63D56B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154ED71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968B3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670C4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32164D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9E31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EDF6C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1C263D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278F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FB585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7620A8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7C0E6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40AE0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3760FDE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39D2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44B85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41E1D8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EF983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531C8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10426D12" w14:textId="77777777" w:rsidR="00854237" w:rsidRDefault="00854237"/>
          <w:p w14:paraId="5F5F078E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28B0DC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B1BF6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07E2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800 Kg</w:t>
                  </w:r>
                </w:p>
              </w:tc>
            </w:tr>
            <w:tr w:rsidR="00BA60C3" w:rsidRPr="00BA60C3" w14:paraId="279EC13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9D050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1D6C70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Electrique</w:t>
                  </w:r>
                </w:p>
              </w:tc>
            </w:tr>
            <w:tr w:rsidR="00BA60C3" w:rsidRPr="00BA60C3" w14:paraId="3E6AC02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6855F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B6F1E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1,60 m/s</w:t>
                  </w:r>
                </w:p>
              </w:tc>
            </w:tr>
            <w:tr w:rsidR="00BA60C3" w:rsidRPr="00BA60C3" w14:paraId="60D2E9A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594E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299F5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</w:t>
                  </w:r>
                </w:p>
              </w:tc>
            </w:tr>
            <w:tr w:rsidR="00BA60C3" w:rsidRPr="00BA60C3" w14:paraId="62AE91B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5AA1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E26E4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 descente</w:t>
                  </w:r>
                </w:p>
              </w:tc>
            </w:tr>
            <w:tr w:rsidR="00BA60C3" w:rsidRPr="00BA60C3" w14:paraId="5C9133E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E18B1C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468339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67E7949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81EA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1E92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9D20FB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A3B44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EC0142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0660EF1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AB170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240F0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Quadruplex</w:t>
                  </w:r>
                </w:p>
              </w:tc>
            </w:tr>
            <w:tr w:rsidR="00BA60C3" w:rsidRPr="00BA60C3" w14:paraId="7FADFAC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BFED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11221F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2FD947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07AED1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E6D07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0818C2E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9E3E9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D2E7E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3D069C4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FA9E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19B473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</w:tbl>
          <w:p w14:paraId="41A65790" w14:textId="388F77F5" w:rsidR="00854237" w:rsidRDefault="00854237"/>
          <w:p w14:paraId="72F9D595" w14:textId="77777777" w:rsidR="0020745E" w:rsidRDefault="0020745E"/>
          <w:p w14:paraId="257A19B6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0BC1E2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83932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49F15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125A7F4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DE651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D8D46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591CC9F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D11E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8B392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Prise amortie</w:t>
                  </w:r>
                </w:p>
              </w:tc>
            </w:tr>
            <w:tr w:rsidR="00BA60C3" w:rsidRPr="00BA60C3" w14:paraId="47A4AA7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07DBE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04510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2,00 m/s</w:t>
                  </w:r>
                </w:p>
              </w:tc>
            </w:tr>
            <w:tr w:rsidR="00BA60C3" w:rsidRPr="00BA60C3" w14:paraId="2D68437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2D8B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58094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avec Limiteur</w:t>
                  </w:r>
                </w:p>
              </w:tc>
            </w:tr>
            <w:tr w:rsidR="00BA60C3" w:rsidRPr="00BA60C3" w14:paraId="37EDF0A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F18D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de prise contrepoids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E1079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2,20 m/s</w:t>
                  </w:r>
                </w:p>
              </w:tc>
            </w:tr>
            <w:tr w:rsidR="00BA60C3" w:rsidRPr="00BA60C3" w14:paraId="0ACDE3F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E36B9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8198C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En gaine</w:t>
                  </w:r>
                </w:p>
              </w:tc>
            </w:tr>
            <w:tr w:rsidR="00BA60C3" w:rsidRPr="00BA60C3" w14:paraId="42451B0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7AED83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du groupe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9A88D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22EA9F8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029E1D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du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1CA8F5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kW</w:t>
                  </w:r>
                </w:p>
              </w:tc>
            </w:tr>
            <w:tr w:rsidR="00BA60C3" w:rsidRPr="00BA60C3" w14:paraId="60565C0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DF7C9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tours moteur - Grande vitesse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0C48E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149</w:t>
                  </w:r>
                </w:p>
              </w:tc>
            </w:tr>
            <w:tr w:rsidR="00BA60C3" w:rsidRPr="00BA60C3" w14:paraId="41AE381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C1642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 la poulie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CF4AD6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410 mm</w:t>
                  </w:r>
                </w:p>
              </w:tc>
            </w:tr>
            <w:tr w:rsidR="00BA60C3" w:rsidRPr="00BA60C3" w14:paraId="7B1226B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AAB0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électrique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32EF4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câbles acier</w:t>
                  </w:r>
                </w:p>
              </w:tc>
            </w:tr>
            <w:tr w:rsidR="00BA60C3" w:rsidRPr="00BA60C3" w14:paraId="666D1D4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6550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3DA3D4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7</w:t>
                  </w:r>
                </w:p>
              </w:tc>
            </w:tr>
            <w:tr w:rsidR="00BA60C3" w:rsidRPr="00BA60C3" w14:paraId="0342E45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3098A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015E6C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6C0C498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3EC71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suspension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B69270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Appareil mouflé (2/1)</w:t>
                  </w:r>
                </w:p>
              </w:tc>
            </w:tr>
            <w:tr w:rsidR="00BA60C3" w:rsidRPr="00BA60C3" w14:paraId="2FA04F3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6DD3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57C15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4AA05E4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0CB8F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71FD0F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276F861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4DE6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880FCD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7ED53C2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77E1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E174C4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37BFF42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712BC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1AA926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22ECE30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0567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5278B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3A45DB3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4CDB33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614FF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24F701E8" w14:textId="77777777" w:rsidR="00854237" w:rsidRDefault="00854237"/>
          <w:p w14:paraId="3310D49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90652F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7B928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4FFF6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25 m</w:t>
                  </w:r>
                </w:p>
              </w:tc>
            </w:tr>
            <w:tr w:rsidR="00BA60C3" w:rsidRPr="00BA60C3" w14:paraId="7FF5EEE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2AA60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D3EDEC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2300 mm</w:t>
                  </w:r>
                </w:p>
              </w:tc>
            </w:tr>
            <w:tr w:rsidR="00BA60C3" w:rsidRPr="00BA60C3" w14:paraId="3BCD8E3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8DA25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3DC76F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1980 mm</w:t>
                  </w:r>
                </w:p>
              </w:tc>
            </w:tr>
            <w:tr w:rsidR="00BA60C3" w:rsidRPr="00BA60C3" w14:paraId="1C019F6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D4D6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B29572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3960 mm</w:t>
                  </w:r>
                </w:p>
              </w:tc>
            </w:tr>
            <w:tr w:rsidR="00BA60C3" w:rsidRPr="00BA60C3" w14:paraId="22EBEB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54E09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C17D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6DB8D75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BD65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E134F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3782B99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2A23F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B34C4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49B52CA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D17396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séparation grillagée en gaine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F0263A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Séparation grillagée toute hauteur conforme</w:t>
                  </w:r>
                </w:p>
              </w:tc>
            </w:tr>
            <w:tr w:rsidR="00BA60C3" w:rsidRPr="00BA60C3" w14:paraId="1DDA1CB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7F8ED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69785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3CF96A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8CBC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30E50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34BB890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DD4A0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120070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19842BA2" w14:textId="77777777" w:rsidR="00854237" w:rsidRDefault="00854237"/>
          <w:p w14:paraId="7E8A9CC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E9E439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AD37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2CFAC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1700 mm</w:t>
                  </w:r>
                </w:p>
              </w:tc>
            </w:tr>
            <w:tr w:rsidR="00BA60C3" w:rsidRPr="00BA60C3" w14:paraId="5A51A86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92FB4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BD9D8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0490A7E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B729A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 contrepoids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2C5AD2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</w:t>
                  </w:r>
                </w:p>
              </w:tc>
            </w:tr>
            <w:tr w:rsidR="00BA60C3" w:rsidRPr="00BA60C3" w14:paraId="7D5070E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C872B7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compensation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89BD53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Compensation par Chaîne</w:t>
                  </w:r>
                </w:p>
              </w:tc>
            </w:tr>
          </w:tbl>
          <w:p w14:paraId="64CEFFD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134CAEE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38D6E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39A58C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1395 mm</w:t>
                  </w:r>
                </w:p>
              </w:tc>
            </w:tr>
            <w:tr w:rsidR="00BA60C3" w:rsidRPr="00BA60C3" w14:paraId="51DA1D8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DF6B6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92815D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1350 mm</w:t>
                  </w:r>
                </w:p>
              </w:tc>
            </w:tr>
            <w:tr w:rsidR="00BA60C3" w:rsidRPr="00BA60C3" w14:paraId="704D160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AC017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C0ECE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7BAF4DC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523E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63433A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1,9 m²</w:t>
                  </w:r>
                </w:p>
              </w:tc>
            </w:tr>
            <w:tr w:rsidR="00BA60C3" w:rsidRPr="00BA60C3" w14:paraId="00AA70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470A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69E6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4D36417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59BCC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506B40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53B889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57A08D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B2B43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475D2A9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96FC21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75056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712B04F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37CB8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87F0B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1DA1DD0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A6B03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6678D3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0,M,1,2,3,4,5,6</w:t>
                  </w:r>
                </w:p>
              </w:tc>
            </w:tr>
            <w:tr w:rsidR="00BA60C3" w:rsidRPr="00BA60C3" w14:paraId="014C0B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A887F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75F5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0400F93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D51D38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72CFD5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&lt; 400 mm d'un angle</w:t>
                  </w:r>
                </w:p>
              </w:tc>
            </w:tr>
            <w:tr w:rsidR="00BA60C3" w:rsidRPr="00BA60C3" w14:paraId="526CD7B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4653BF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BA918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54818B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49D00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639050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42EF4A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8CC82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8A7B09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6EF3265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6BF23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0393D5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cabine</w:t>
                  </w:r>
                </w:p>
              </w:tc>
            </w:tr>
            <w:tr w:rsidR="00BA60C3" w:rsidRPr="00BA60C3" w14:paraId="71BFEFF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13D65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129A8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7B5027E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B6676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EF4C5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791E9BB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18A12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EAA73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B0DF49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6496D9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FD074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369854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16CC9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7277C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0986267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22ABD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CC4EB5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71C3F0D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7DF7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8E93A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</w:t>
                  </w:r>
                </w:p>
              </w:tc>
            </w:tr>
            <w:tr w:rsidR="00BA60C3" w:rsidRPr="00BA60C3" w14:paraId="44BAFB2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FB73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D8F7CF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50FAAFC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411F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63E95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798BEB6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C35451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2A89C9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40121C8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7D392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AAD293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15F08CD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DE79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D6150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0E97CA7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573CB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5C2007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D44DC7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03F01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C344B9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99F4A2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CA775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350B0E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0EECE23C" w14:textId="77777777" w:rsidR="00854237" w:rsidRDefault="00854237"/>
          <w:p w14:paraId="30AFDB62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8343F9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58012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D4AC35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72388D2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7774D4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DB9D9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12723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E8CFE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1881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SCHINDLER</w:t>
                  </w:r>
                </w:p>
              </w:tc>
            </w:tr>
            <w:tr w:rsidR="00BA60C3" w:rsidRPr="00BA60C3" w14:paraId="0FFC977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787C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A5C3F7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1090 mm</w:t>
                  </w:r>
                </w:p>
              </w:tc>
            </w:tr>
            <w:tr w:rsidR="00BA60C3" w:rsidRPr="00BA60C3" w14:paraId="601C39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84CAA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48B3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533BC6E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D30B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79443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441FF1F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74A77B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EE0761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7BB15B2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891F90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0C58A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2F3CC2C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E02BD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2381F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7FA9E1E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09506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55DEF1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413CA1B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4C3CA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BE9A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174B5C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14B8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BFDC4D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5107E33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56E9F6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FE64C3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36A42552" w14:textId="77777777" w:rsidR="00854237" w:rsidRDefault="00854237"/>
        </w:tc>
      </w:tr>
    </w:tbl>
    <w:p w14:paraId="5FE153B4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291F7EB7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6254F834" w14:textId="3E6A0851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82351891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–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t xml:space="preserve"> 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DUPLEX B10</w:t>
            </w:r>
          </w:p>
          <w:p w14:paraId="70C2DE98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7EE26926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4EE8C16D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FC52E2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515EB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6AB96C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C59BDD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A87AB4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C20C2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27255D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D5A4E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22D3D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82351891</w:t>
                  </w:r>
                </w:p>
              </w:tc>
            </w:tr>
            <w:tr w:rsidR="00BA60C3" w:rsidRPr="00BA60C3" w14:paraId="222EB0F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820B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AFACA4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039CFB9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474C1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E3F0B2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4CA3E92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6CB0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CCAD6E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15E8DDD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33AF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4E23A7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4947D9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192497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418DFA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A06EE8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818E3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3A3B6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ORONA</w:t>
                  </w:r>
                </w:p>
              </w:tc>
            </w:tr>
            <w:tr w:rsidR="00BA60C3" w:rsidRPr="00BA60C3" w14:paraId="7010BC8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F9D61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997CFE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2D09E64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D1E0D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4FC45A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6FD4D363" w14:textId="77777777" w:rsidR="00854237" w:rsidRDefault="00854237"/>
          <w:p w14:paraId="52BE7EBD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962D9D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111099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A9425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630 Kg</w:t>
                  </w:r>
                </w:p>
              </w:tc>
            </w:tr>
            <w:tr w:rsidR="00BA60C3" w:rsidRPr="00BA60C3" w14:paraId="70C3951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4C364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CBBAA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 Indirect</w:t>
                  </w:r>
                </w:p>
              </w:tc>
            </w:tr>
            <w:tr w:rsidR="00BA60C3" w:rsidRPr="00BA60C3" w14:paraId="6AC020D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3B950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D224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0,60 m/s</w:t>
                  </w:r>
                </w:p>
              </w:tc>
            </w:tr>
            <w:tr w:rsidR="00BA60C3" w:rsidRPr="00BA60C3" w14:paraId="0C3D79A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7B8837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C9932C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</w:t>
                  </w:r>
                </w:p>
              </w:tc>
            </w:tr>
            <w:tr w:rsidR="00BA60C3" w:rsidRPr="00BA60C3" w14:paraId="12D8600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D71879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6C5A7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</w:t>
                  </w:r>
                </w:p>
              </w:tc>
            </w:tr>
            <w:tr w:rsidR="00BA60C3" w:rsidRPr="00BA60C3" w14:paraId="060926C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1E9A9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C0F67A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Basse latérale</w:t>
                  </w:r>
                </w:p>
              </w:tc>
            </w:tr>
            <w:tr w:rsidR="00BA60C3" w:rsidRPr="00BA60C3" w14:paraId="75B6F66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820517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E31C0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641FF8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718DB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FAFCC6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50C1B74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CF4FC5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8274A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Vérin poussant / accouplement par câbles</w:t>
                  </w:r>
                </w:p>
              </w:tc>
            </w:tr>
            <w:tr w:rsidR="00BA60C3" w:rsidRPr="00BA60C3" w14:paraId="044BE11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2A0263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E79BA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716739C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E06ED6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ACE24D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6DBB49F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201E3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B343AA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0A5404A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10BFF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Pilotage anti-dérive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EA1A56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</w:t>
                  </w:r>
                </w:p>
              </w:tc>
            </w:tr>
          </w:tbl>
          <w:p w14:paraId="5442CA57" w14:textId="34A98598" w:rsidR="00854237" w:rsidRDefault="00854237"/>
          <w:p w14:paraId="6676E551" w14:textId="77777777" w:rsidR="0020745E" w:rsidRDefault="0020745E"/>
          <w:p w14:paraId="21593F61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4FD46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7E122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F7BC3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70A0A3D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382B9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921CC2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12CE1AB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DBB56F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704EB9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à rupture de suspente</w:t>
                  </w:r>
                </w:p>
              </w:tc>
            </w:tr>
            <w:tr w:rsidR="00BA60C3" w:rsidRPr="00BA60C3" w14:paraId="19B2CB0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7E33D2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la centrale hydraulique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AD481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OMAR</w:t>
                  </w:r>
                </w:p>
              </w:tc>
            </w:tr>
            <w:tr w:rsidR="00BA60C3" w:rsidRPr="00BA60C3" w14:paraId="0F9026C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B22D7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de la centrale hydraulique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2BFB50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15 kW</w:t>
                  </w:r>
                </w:p>
              </w:tc>
            </w:tr>
            <w:tr w:rsidR="00BA60C3" w:rsidRPr="00BA60C3" w14:paraId="1C73ECD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82D8A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hydraulique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61B9D7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Vérin poussant / accouplement par câbles</w:t>
                  </w:r>
                </w:p>
              </w:tc>
            </w:tr>
            <w:tr w:rsidR="00BA60C3" w:rsidRPr="00BA60C3" w14:paraId="20EDA7F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652BB0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DD75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26B4420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5092E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1FA2C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ORONA</w:t>
                  </w:r>
                </w:p>
              </w:tc>
            </w:tr>
            <w:tr w:rsidR="00BA60C3" w:rsidRPr="00BA60C3" w14:paraId="108BA1F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C55AD9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F0F8F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5F6B752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7D0C4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EFD888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5F68F72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87AA9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4B5D99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6DA8A6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DD8A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60B9ED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03873A1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8FC96D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D34896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0F27D4B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5CB39E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0790E5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0618DB76" w14:textId="77777777" w:rsidR="00854237" w:rsidRDefault="00854237"/>
          <w:p w14:paraId="02A7E2F6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A4DA26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DBAA77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CB797F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 m</w:t>
                  </w:r>
                </w:p>
              </w:tc>
            </w:tr>
            <w:tr w:rsidR="00BA60C3" w:rsidRPr="00BA60C3" w14:paraId="7843947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5BB11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A4B1B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1C84ADD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A3C6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0A3AF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2050 mm</w:t>
                  </w:r>
                </w:p>
              </w:tc>
            </w:tr>
            <w:tr w:rsidR="00BA60C3" w:rsidRPr="00BA60C3" w14:paraId="40D737A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90E972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FC8AE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3350 mm</w:t>
                  </w:r>
                </w:p>
              </w:tc>
            </w:tr>
            <w:tr w:rsidR="00BA60C3" w:rsidRPr="00BA60C3" w14:paraId="2038C60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B7DD4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45C23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2C10820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127C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94B628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7D6D116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59395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9F956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054ACF7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C41C10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9752A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40F4941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2052F2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EE530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01E291C0" w14:textId="77777777" w:rsidR="00854237" w:rsidRDefault="00854237"/>
          <w:p w14:paraId="6BFE203B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356B92A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275B1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3DE623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1200 mm</w:t>
                  </w:r>
                </w:p>
              </w:tc>
            </w:tr>
            <w:tr w:rsidR="00BA60C3" w:rsidRPr="00BA60C3" w14:paraId="4DDCF55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AE6F2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FF86A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Ressorts</w:t>
                  </w:r>
                </w:p>
              </w:tc>
            </w:tr>
          </w:tbl>
          <w:p w14:paraId="30BD6B3E" w14:textId="7A48511A" w:rsidR="00854237" w:rsidRDefault="00854237"/>
          <w:p w14:paraId="435C5C3D" w14:textId="494B6B7F" w:rsidR="0020745E" w:rsidRDefault="0020745E"/>
          <w:p w14:paraId="6D67D115" w14:textId="42CD0CB0" w:rsidR="0020745E" w:rsidRDefault="0020745E"/>
          <w:p w14:paraId="4F6C91BB" w14:textId="131F8BF4" w:rsidR="0020745E" w:rsidRDefault="0020745E"/>
          <w:p w14:paraId="3C48BB06" w14:textId="4D3BB589" w:rsidR="0020745E" w:rsidRDefault="0020745E"/>
          <w:p w14:paraId="06B0393E" w14:textId="3190A54A" w:rsidR="0020745E" w:rsidRDefault="0020745E"/>
          <w:p w14:paraId="1521D057" w14:textId="77777777" w:rsidR="0020745E" w:rsidRDefault="0020745E"/>
          <w:p w14:paraId="6DC7F26D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5FE269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AAC35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945E9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1400 mm</w:t>
                  </w:r>
                </w:p>
              </w:tc>
            </w:tr>
            <w:tr w:rsidR="00BA60C3" w:rsidRPr="00BA60C3" w14:paraId="1A19294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21B57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DEE4D5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491C850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251E8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B49CBC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0BE17E1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27A2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991DD3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1,5 m²</w:t>
                  </w:r>
                </w:p>
              </w:tc>
            </w:tr>
            <w:tr w:rsidR="00BA60C3" w:rsidRPr="00BA60C3" w14:paraId="0E25E3A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AE5D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4A518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2216A8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E9A9DE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CA8C83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7E56111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A557AE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5830D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6EE903F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6DAF55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9034E8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1684D03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49C9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5C6610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3F4DBB7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03487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A4B8C2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-2,-1,0</w:t>
                  </w:r>
                </w:p>
              </w:tc>
            </w:tr>
            <w:tr w:rsidR="00BA60C3" w:rsidRPr="00BA60C3" w14:paraId="0E535C6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41CDA8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1F77BC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1040 mm</w:t>
                  </w:r>
                </w:p>
              </w:tc>
            </w:tr>
            <w:tr w:rsidR="00BA60C3" w:rsidRPr="00BA60C3" w14:paraId="6FF4DA2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0BB0B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E87EF5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4259117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62016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DDBBFC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2D00CD8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DFF79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D25B2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4D44D13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DA6BF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06CE97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690EDE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41C2A0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784A3E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et colonne de porte cabine</w:t>
                  </w:r>
                </w:p>
              </w:tc>
            </w:tr>
            <w:tr w:rsidR="00BA60C3" w:rsidRPr="00BA60C3" w14:paraId="1DBA505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1044D2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0FAF0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2E107B6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FA83D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3E88B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45272E2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95ACF7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D7140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A72150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B23369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F1E1D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94243E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59C92A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B372A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3D98AE4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E343A4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4ACA09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3E3DE15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563685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A767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4188063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6FAF6E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4DF31D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1DABD09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62F7D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1CA019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116FBED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36D859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AC060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9E8D3D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6F8190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6E568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475A223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413F19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C280BD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23E97A5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7DFC19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E13AD3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7EF6E3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F062C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AEBB12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241A47E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08D2A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29AB4E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1F461250" w14:textId="4D4265E2" w:rsidR="00854237" w:rsidRDefault="00854237"/>
          <w:p w14:paraId="074B657F" w14:textId="72817D2B" w:rsidR="0020745E" w:rsidRDefault="0020745E"/>
          <w:p w14:paraId="6CABD820" w14:textId="178F270F" w:rsidR="0020745E" w:rsidRDefault="0020745E"/>
          <w:p w14:paraId="69DA1F6C" w14:textId="6FF45C2E" w:rsidR="0020745E" w:rsidRDefault="0020745E"/>
          <w:p w14:paraId="0C814AC6" w14:textId="571E3D5C" w:rsidR="0020745E" w:rsidRDefault="0020745E"/>
          <w:p w14:paraId="3E24CB70" w14:textId="249D5970" w:rsidR="0020745E" w:rsidRDefault="0020745E"/>
          <w:p w14:paraId="437CD7AF" w14:textId="77777777" w:rsidR="0020745E" w:rsidRDefault="0020745E"/>
          <w:p w14:paraId="5E3937E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75639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22F65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50EB0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6CD59A5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DD2D7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D25590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6935C54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8DEC6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B39A5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FERMATOR</w:t>
                  </w:r>
                </w:p>
              </w:tc>
            </w:tr>
            <w:tr w:rsidR="00BA60C3" w:rsidRPr="00BA60C3" w14:paraId="2D234FE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EDE8A1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A65596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1060 mm</w:t>
                  </w:r>
                </w:p>
              </w:tc>
            </w:tr>
            <w:tr w:rsidR="00BA60C3" w:rsidRPr="00BA60C3" w14:paraId="1A192EC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EBC62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C2BDF0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6E63FB2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25149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0948FF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0AC0115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CA5F9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580B8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642F0CF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56701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A8576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6444E3E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1189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7D57DB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5856A68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E893A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761D8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357BB3A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F4003A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5D9F43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881557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65A90D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6A5D13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9A6FEB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4B81BC7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60E9CE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1685E143" w14:textId="77777777" w:rsidR="00854237" w:rsidRDefault="00854237"/>
        </w:tc>
      </w:tr>
    </w:tbl>
    <w:p w14:paraId="384CEEE0" w14:textId="77777777" w:rsidR="00854237" w:rsidRDefault="009241F5">
      <w:r>
        <w:lastRenderedPageBreak/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38"/>
      </w:tblGrid>
      <w:tr w:rsidR="00641734" w:rsidRPr="00FE21BA" w14:paraId="40803064" w14:textId="77777777" w:rsidTr="00FC5970">
        <w:tc>
          <w:tcPr>
            <w:tcW w:w="10572" w:type="dxa"/>
            <w:tcBorders>
              <w:top w:val="nil"/>
              <w:left w:val="nil"/>
              <w:bottom w:val="nil"/>
              <w:right w:val="nil"/>
            </w:tcBorders>
          </w:tcPr>
          <w:p w14:paraId="7A74CA48" w14:textId="7178EF05" w:rsidR="00641734" w:rsidRPr="00A64CDF" w:rsidRDefault="00641734" w:rsidP="00A64CDF">
            <w:pPr>
              <w:shd w:val="clear" w:color="auto" w:fill="05354E"/>
              <w:spacing w:line="276" w:lineRule="auto"/>
              <w:jc w:val="center"/>
              <w:rPr>
                <w:b/>
                <w:smallCaps/>
                <w:color w:val="FFFFFF" w:themeColor="background1"/>
                <w:sz w:val="28"/>
                <w:szCs w:val="28"/>
              </w:rPr>
            </w:pPr>
            <w:r w:rsidRPr="00A64CDF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CNAM PARIS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>19 rue Edouard Vaillant - 93170 - BAGNOLET</w:t>
            </w:r>
            <w:r>
              <w:rPr>
                <w:b/>
                <w:bCs/>
                <w:color w:val="FFFFFF" w:themeColor="background1"/>
                <w:sz w:val="28"/>
                <w:szCs w:val="28"/>
              </w:rPr>
              <w:br/>
              <w:t xml:space="preserve">Appareil : 61255293 - </w:t>
            </w:r>
            <w:r w:rsidR="0020745E" w:rsidRPr="0020745E">
              <w:rPr>
                <w:b/>
                <w:bCs/>
                <w:color w:val="FFFFFF" w:themeColor="background1"/>
                <w:sz w:val="28"/>
                <w:szCs w:val="28"/>
              </w:rPr>
              <w:t>DUPLEX B1</w:t>
            </w:r>
            <w:r w:rsidR="0020745E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  <w:p w14:paraId="6D813439" w14:textId="77777777" w:rsidR="00641734" w:rsidRPr="00FE21BA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outlineLvl w:val="1"/>
              <w:rPr>
                <w:rFonts w:ascii="Segoe UI" w:hAnsi="Segoe UI"/>
                <w:b w:val="0"/>
                <w:i/>
                <w:smallCaps w:val="0"/>
                <w:sz w:val="20"/>
                <w:szCs w:val="20"/>
              </w:rPr>
            </w:pPr>
          </w:p>
          <w:p w14:paraId="10BD6985" w14:textId="77777777" w:rsidR="00641734" w:rsidRPr="00FE21BA" w:rsidRDefault="00641734" w:rsidP="00FC5970">
            <w:pPr>
              <w:rPr>
                <w:lang w:bidi="my-MM"/>
              </w:rPr>
            </w:pPr>
          </w:p>
          <w:p w14:paraId="4D85BBB4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de l'installation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24B578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E7EBE8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Assujetti ou assimilé au marquage CE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F61497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2E04B3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F6AC4D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 de marquage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E0D64C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0333</w:t>
                  </w:r>
                </w:p>
              </w:tc>
            </w:tr>
            <w:tr w:rsidR="00BA60C3" w:rsidRPr="00BA60C3" w14:paraId="115FB77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B228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N° équipement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C6380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61255293</w:t>
                  </w:r>
                </w:p>
              </w:tc>
            </w:tr>
            <w:tr w:rsidR="00BA60C3" w:rsidRPr="00BA60C3" w14:paraId="6B21C2C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00D273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3A5650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Ascenseur</w:t>
                  </w:r>
                </w:p>
              </w:tc>
            </w:tr>
            <w:tr w:rsidR="00BA60C3" w:rsidRPr="00BA60C3" w14:paraId="7F7C05C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939B16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bâtiment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557419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Bureau</w:t>
                  </w:r>
                </w:p>
              </w:tc>
            </w:tr>
            <w:tr w:rsidR="00BA60C3" w:rsidRPr="00BA60C3" w14:paraId="1196C17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3F6D83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du Public (ERP)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FD2B5D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7ED6B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F899DB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Immeuble de Grande Hauteur (IGH)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D74765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58C95DE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31DF4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Etablissement Recevant des Travailleurs (ERT)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5011D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56DBEA1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23C62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d’origine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77677BA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ORONA</w:t>
                  </w:r>
                </w:p>
              </w:tc>
            </w:tr>
            <w:tr w:rsidR="00BA60C3" w:rsidRPr="00BA60C3" w14:paraId="76D2CDA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AF83A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Génération de l’équipement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15AE36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2003/2011</w:t>
                  </w:r>
                </w:p>
              </w:tc>
            </w:tr>
            <w:tr w:rsidR="00BA60C3" w:rsidRPr="00BA60C3" w14:paraId="2B43810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28FE8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Équipement rénové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FB8453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57BAD385" w14:textId="77777777" w:rsidR="00854237" w:rsidRDefault="00854237"/>
          <w:p w14:paraId="35518290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Caractéristiques techniques générales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53C8CBE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0AA1B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Charge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9EA7CF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630 Kg</w:t>
                  </w:r>
                </w:p>
              </w:tc>
            </w:tr>
            <w:tr w:rsidR="00BA60C3" w:rsidRPr="00BA60C3" w14:paraId="30DDCB2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9430AE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Mode d’entrainement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C06EDC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Hydraulique Indirect</w:t>
                  </w:r>
                </w:p>
              </w:tc>
            </w:tr>
            <w:tr w:rsidR="00BA60C3" w:rsidRPr="00BA60C3" w14:paraId="64F93A5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7C796C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Vitesse nominale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EFEA3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0,60 m/s</w:t>
                  </w:r>
                </w:p>
              </w:tc>
            </w:tr>
            <w:tr w:rsidR="00BA60C3" w:rsidRPr="00BA60C3" w14:paraId="22ACC4B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3FE6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687614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</w:t>
                  </w:r>
                </w:p>
              </w:tc>
            </w:tr>
            <w:tr w:rsidR="00BA60C3" w:rsidRPr="00BA60C3" w14:paraId="5868F0C9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02FF4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30881D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Collective montée</w:t>
                  </w:r>
                </w:p>
              </w:tc>
            </w:tr>
            <w:tr w:rsidR="00BA60C3" w:rsidRPr="00BA60C3" w14:paraId="693B468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CEA424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1FCC5C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Basse latérale</w:t>
                  </w:r>
                </w:p>
              </w:tc>
            </w:tr>
            <w:tr w:rsidR="00BA60C3" w:rsidRPr="00BA60C3" w14:paraId="0917F1F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20E1CA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6D60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B4864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AA3A1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gestion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836862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Duplex</w:t>
                  </w:r>
                </w:p>
              </w:tc>
            </w:tr>
            <w:tr w:rsidR="00BA60C3" w:rsidRPr="00BA60C3" w14:paraId="57C257A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33D8D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groupe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5F07F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Vérin poussant / accouplement par câbles</w:t>
                  </w:r>
                </w:p>
              </w:tc>
            </w:tr>
            <w:tr w:rsidR="00BA60C3" w:rsidRPr="00BA60C3" w14:paraId="4B380D7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5A9FE0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faces de service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5835A9C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2C74754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069F66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cabine face principale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C1FD67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0C9317E9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AC3953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porte palière face principale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C3FF47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Automatique Ouverture Centrale</w:t>
                  </w:r>
                </w:p>
              </w:tc>
            </w:tr>
            <w:tr w:rsidR="00BA60C3" w:rsidRPr="00BA60C3" w14:paraId="0DDFEFA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208F77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Pilotage anti-dérive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D0AAEC8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</w:t>
                  </w:r>
                </w:p>
              </w:tc>
            </w:tr>
          </w:tbl>
          <w:p w14:paraId="62F883BF" w14:textId="4776920B" w:rsidR="00854237" w:rsidRDefault="00854237"/>
          <w:p w14:paraId="2ACD9A52" w14:textId="77777777" w:rsidR="0020745E" w:rsidRDefault="0020745E"/>
          <w:p w14:paraId="72E3202F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Machinerie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F9977CB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E56973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Moyen d’accès à la machinerie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F3373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De plain-pied</w:t>
                  </w:r>
                </w:p>
              </w:tc>
            </w:tr>
            <w:tr w:rsidR="00BA60C3" w:rsidRPr="00BA60C3" w14:paraId="7635762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D957F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d’accès à la machinerie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4A8DF9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 partie commune</w:t>
                  </w:r>
                </w:p>
              </w:tc>
            </w:tr>
            <w:tr w:rsidR="00BA60C3" w:rsidRPr="00BA60C3" w14:paraId="6FD7C90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C038BC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parachute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F15BBF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Parachute à rupture de suspente</w:t>
                  </w:r>
                </w:p>
              </w:tc>
            </w:tr>
            <w:tr w:rsidR="00BA60C3" w:rsidRPr="00BA60C3" w14:paraId="38F9CBD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4478EB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la centrale hydraulique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3A206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OMAR</w:t>
                  </w:r>
                </w:p>
              </w:tc>
            </w:tr>
            <w:tr w:rsidR="00BA60C3" w:rsidRPr="00BA60C3" w14:paraId="7A893A3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20CAD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Puissance de la centrale hydraulique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B67DCA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15 kW</w:t>
                  </w:r>
                </w:p>
              </w:tc>
            </w:tr>
            <w:tr w:rsidR="00BA60C3" w:rsidRPr="00BA60C3" w14:paraId="1E3532CF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D8AAB9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traction - Appareil hydraulique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BE4A90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Vérin poussant / accouplement par câbles</w:t>
                  </w:r>
                </w:p>
              </w:tc>
            </w:tr>
            <w:tr w:rsidR="00BA60C3" w:rsidRPr="00BA60C3" w14:paraId="101B821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9EAEAB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Diamètre des câbles de traction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43A6AA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 mm</w:t>
                  </w:r>
                </w:p>
              </w:tc>
            </w:tr>
            <w:tr w:rsidR="00BA60C3" w:rsidRPr="00BA60C3" w14:paraId="7EE7225A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A5A368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Marque de l’armoire de manœuvre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1EB674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ORONA</w:t>
                  </w:r>
                </w:p>
              </w:tc>
            </w:tr>
            <w:tr w:rsidR="00BA60C3" w:rsidRPr="00BA60C3" w14:paraId="3515F79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41DE3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Technologie de l’armoire de manœuvre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9BB25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Microprocesseur</w:t>
                  </w:r>
                </w:p>
              </w:tc>
            </w:tr>
            <w:tr w:rsidR="00BA60C3" w:rsidRPr="00BA60C3" w14:paraId="6477FE2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6C948D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Tension du réseau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2FBE47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Triphasé 400V + Neutre</w:t>
                  </w:r>
                </w:p>
              </w:tc>
            </w:tr>
            <w:tr w:rsidR="00BA60C3" w:rsidRPr="00BA60C3" w14:paraId="77F0133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6A5DC0A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terre réseau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9B3F5F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6CA7C2DD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01F1DC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Date du dernier essai de parachute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4C6E0B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26/03/2024</w:t>
                  </w:r>
                </w:p>
              </w:tc>
            </w:tr>
            <w:tr w:rsidR="00BA60C3" w:rsidRPr="00BA60C3" w14:paraId="458FC867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EB982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Visites de maintenance sur les 6 derniers mois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B3A45A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0</w:t>
                  </w:r>
                </w:p>
              </w:tc>
            </w:tr>
            <w:tr w:rsidR="00BA60C3" w:rsidRPr="00BA60C3" w14:paraId="77BE08A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807E6F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d’ancrage de manutention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35745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 à estampiller</w:t>
                  </w:r>
                </w:p>
              </w:tc>
            </w:tr>
          </w:tbl>
          <w:p w14:paraId="505F961C" w14:textId="77777777" w:rsidR="00854237" w:rsidRDefault="00854237"/>
          <w:p w14:paraId="7E0E921A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Gaine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70F8DB4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007D8C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Course de l’appareil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814CC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5 m</w:t>
                  </w:r>
                </w:p>
              </w:tc>
            </w:tr>
            <w:tr w:rsidR="00BA60C3" w:rsidRPr="00BA60C3" w14:paraId="5CF591D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01DFC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0F2C82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2200 mm</w:t>
                  </w:r>
                </w:p>
              </w:tc>
            </w:tr>
            <w:tr w:rsidR="00BA60C3" w:rsidRPr="00BA60C3" w14:paraId="3604F4B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3E8500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253DAFE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2050 mm</w:t>
                  </w:r>
                </w:p>
              </w:tc>
            </w:tr>
            <w:tr w:rsidR="00BA60C3" w:rsidRPr="00BA60C3" w14:paraId="2357A59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72C5A3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sous dalle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B8E762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3350 mm</w:t>
                  </w:r>
                </w:p>
              </w:tc>
            </w:tr>
            <w:tr w:rsidR="00BA60C3" w:rsidRPr="00BA60C3" w14:paraId="5D2B401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478493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59E18D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Maçonnée</w:t>
                  </w:r>
                </w:p>
              </w:tc>
            </w:tr>
            <w:tr w:rsidR="00BA60C3" w:rsidRPr="00BA60C3" w14:paraId="73C2C83C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F46088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guides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CC2AF1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</w:t>
                  </w:r>
                </w:p>
              </w:tc>
            </w:tr>
            <w:tr w:rsidR="00BA60C3" w:rsidRPr="00BA60C3" w14:paraId="76C6248C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288945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porte, portillons ou trappe d’accès en gaine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CAEBE4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C23AC5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A74F3A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porte accès en cuvette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3B399E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741AB65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F96C69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dispositif réserves réduites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64D71F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</w:tbl>
          <w:p w14:paraId="3FD354F2" w14:textId="77777777" w:rsidR="00854237" w:rsidRDefault="00854237"/>
          <w:p w14:paraId="296E9A43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t>Cuvette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27F8D81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320C7B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B9AAD5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1200 mm</w:t>
                  </w:r>
                </w:p>
              </w:tc>
            </w:tr>
            <w:tr w:rsidR="00BA60C3" w:rsidRPr="00BA60C3" w14:paraId="5C3794A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86E35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d’amortisseur sous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1CD4E0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Ressorts</w:t>
                  </w:r>
                </w:p>
              </w:tc>
            </w:tr>
          </w:tbl>
          <w:p w14:paraId="5B4E74ED" w14:textId="2CA60BF7" w:rsidR="00854237" w:rsidRDefault="00854237"/>
          <w:p w14:paraId="7925C3D7" w14:textId="38D70964" w:rsidR="0020745E" w:rsidRDefault="0020745E"/>
          <w:p w14:paraId="2C900597" w14:textId="2C33378A" w:rsidR="0020745E" w:rsidRDefault="0020745E"/>
          <w:p w14:paraId="43E68020" w14:textId="7CCE210A" w:rsidR="0020745E" w:rsidRDefault="0020745E"/>
          <w:p w14:paraId="0AD67F89" w14:textId="61E76AD5" w:rsidR="0020745E" w:rsidRDefault="0020745E"/>
          <w:p w14:paraId="05FA52D6" w14:textId="6F488CF8" w:rsidR="0020745E" w:rsidRDefault="0020745E"/>
          <w:p w14:paraId="4D54ECE5" w14:textId="77777777" w:rsidR="0020745E" w:rsidRDefault="0020745E"/>
          <w:p w14:paraId="6BE89305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Cabine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6008734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5D085F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Profondeur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17118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1400 mm</w:t>
                  </w:r>
                </w:p>
              </w:tc>
            </w:tr>
            <w:tr w:rsidR="00BA60C3" w:rsidRPr="00BA60C3" w14:paraId="0C878AA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F3A978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Largeur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5D4B74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1100 mm</w:t>
                  </w:r>
                </w:p>
              </w:tc>
            </w:tr>
            <w:tr w:rsidR="00BA60C3" w:rsidRPr="00BA60C3" w14:paraId="6AFDBD1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6DE6E6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E3D2693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584CED3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34C77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Surface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788706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1,5 m²</w:t>
                  </w:r>
                </w:p>
              </w:tc>
            </w:tr>
            <w:tr w:rsidR="00BA60C3" w:rsidRPr="00BA60C3" w14:paraId="28D1393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A345F7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Structure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63F634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Métallique</w:t>
                  </w:r>
                </w:p>
              </w:tc>
            </w:tr>
            <w:tr w:rsidR="00BA60C3" w:rsidRPr="00BA60C3" w14:paraId="051A26E7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D8DE92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d’habillage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48371B2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4F19F19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7531D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revêtement de sol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A8F1B60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Carrelage</w:t>
                  </w:r>
                </w:p>
              </w:tc>
            </w:tr>
            <w:tr w:rsidR="00BA60C3" w:rsidRPr="00BA60C3" w14:paraId="77A21768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1550A4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Façades intérieures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6787EB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Inox</w:t>
                  </w:r>
                </w:p>
              </w:tc>
            </w:tr>
            <w:tr w:rsidR="00BA60C3" w:rsidRPr="00BA60C3" w14:paraId="2DB1A6F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2068E453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boites à boutons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30BFB39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551075A2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35EB23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Désignation des niveaux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2E6A33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-2,-1,0</w:t>
                  </w:r>
                </w:p>
              </w:tc>
            </w:tr>
            <w:tr w:rsidR="00BA60C3" w:rsidRPr="00BA60C3" w14:paraId="38931EC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7D9CF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4FBBD1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1040 mm</w:t>
                  </w:r>
                </w:p>
              </w:tc>
            </w:tr>
            <w:tr w:rsidR="00BA60C3" w:rsidRPr="00BA60C3" w14:paraId="14D87B0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F11CF2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des commandes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944F0D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Panneau latéral de cabine &gt; 400 mm d'un angle</w:t>
                  </w:r>
                </w:p>
              </w:tc>
            </w:tr>
            <w:tr w:rsidR="00BA60C3" w:rsidRPr="00BA60C3" w14:paraId="35884FD6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FF5100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en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7752E9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 contrôle d'accès</w:t>
                  </w:r>
                </w:p>
              </w:tc>
            </w:tr>
            <w:tr w:rsidR="00BA60C3" w:rsidRPr="00BA60C3" w14:paraId="61040E93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6B927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contact à clé manœuvre particulière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EDDE0C0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Oui</w:t>
                  </w:r>
                </w:p>
              </w:tc>
            </w:tr>
            <w:tr w:rsidR="00BA60C3" w:rsidRPr="00BA60C3" w14:paraId="2C02DA2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3AFFBA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signalisation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1566F91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Indicateurs de position et de direction</w:t>
                  </w:r>
                </w:p>
              </w:tc>
            </w:tr>
            <w:tr w:rsidR="00BA60C3" w:rsidRPr="00BA60C3" w14:paraId="2DD71D1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0478DBA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d’indicateur de position / de direction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B8F26F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Boite à boutons et colonne de porte cabine</w:t>
                  </w:r>
                </w:p>
              </w:tc>
            </w:tr>
            <w:tr w:rsidR="00BA60C3" w:rsidRPr="00BA60C3" w14:paraId="375D48A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083ADC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synthèse vocale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6AEB4D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Présent</w:t>
                  </w:r>
                </w:p>
              </w:tc>
            </w:tr>
            <w:tr w:rsidR="00BA60C3" w:rsidRPr="00BA60C3" w14:paraId="6FD79381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0B8AA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demande de secours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781F66E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Téléalarme</w:t>
                  </w:r>
                </w:p>
              </w:tc>
            </w:tr>
            <w:tr w:rsidR="00BA60C3" w:rsidRPr="00BA60C3" w14:paraId="4A5ABF15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C42A8E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 coupleur acoustique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6455CB0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6E2C7C1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166165E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pictogrammes d’aide à la communication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18FA151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01CA038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BA0514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d’éclairage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105AADC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Tubes fluorescents</w:t>
                  </w:r>
                </w:p>
              </w:tc>
            </w:tr>
            <w:tr w:rsidR="00BA60C3" w:rsidRPr="00BA60C3" w14:paraId="5E0A0255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DF680D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Implantation éclairage cabine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34B9FC1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Faux-plafond</w:t>
                  </w:r>
                </w:p>
              </w:tc>
            </w:tr>
            <w:tr w:rsidR="00BA60C3" w:rsidRPr="00BA60C3" w14:paraId="61991B62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1086540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vantaux de la porte cabine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A211114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4</w:t>
                  </w:r>
                </w:p>
              </w:tc>
            </w:tr>
            <w:tr w:rsidR="00BA60C3" w:rsidRPr="00BA60C3" w14:paraId="2E1FD59B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9BC66D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Contrôle du moteur de porte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BC19FE4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Variation de fréquence</w:t>
                  </w:r>
                </w:p>
              </w:tc>
            </w:tr>
            <w:tr w:rsidR="00BA60C3" w:rsidRPr="00BA60C3" w14:paraId="0C2CFFA8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65264B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71EF80CC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489FE87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5589916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22F5BEA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1848716A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9A5978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Dispositif de protection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0B3441B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Détection toute hauteur</w:t>
                  </w:r>
                </w:p>
              </w:tc>
            </w:tr>
            <w:tr w:rsidR="00BA60C3" w:rsidRPr="00BA60C3" w14:paraId="085FAEF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2E33AC6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garde-pieds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F6A9EED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Garde-pieds fixe Conforme</w:t>
                  </w:r>
                </w:p>
              </w:tc>
            </w:tr>
            <w:tr w:rsidR="00BA60C3" w:rsidRPr="00BA60C3" w14:paraId="7477D68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9C7C41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d’intercommunication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B9C2E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960DF4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346D4651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porte d’extension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F2F6C76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EC0B31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4639784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strapontin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BB8772D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01A46177" w14:textId="4E10EF1F" w:rsidR="00854237" w:rsidRDefault="00854237"/>
          <w:p w14:paraId="7AB2619C" w14:textId="28578659" w:rsidR="0020745E" w:rsidRDefault="0020745E"/>
          <w:p w14:paraId="40C9D4BB" w14:textId="19F2DFF4" w:rsidR="0020745E" w:rsidRDefault="0020745E"/>
          <w:p w14:paraId="15865B33" w14:textId="5E6578E9" w:rsidR="0020745E" w:rsidRDefault="0020745E"/>
          <w:p w14:paraId="75DC6420" w14:textId="22FA0588" w:rsidR="0020745E" w:rsidRDefault="0020745E"/>
          <w:p w14:paraId="6CB2E714" w14:textId="2657DEB5" w:rsidR="0020745E" w:rsidRDefault="0020745E"/>
          <w:p w14:paraId="140783B9" w14:textId="77777777" w:rsidR="0020745E" w:rsidRDefault="0020745E"/>
          <w:p w14:paraId="1A3BC45C" w14:textId="77777777" w:rsidR="00641734" w:rsidRPr="00BA60C3" w:rsidRDefault="00641734" w:rsidP="00641734">
            <w:pPr>
              <w:pStyle w:val="Titre2"/>
              <w:numPr>
                <w:ilvl w:val="0"/>
                <w:numId w:val="0"/>
              </w:numPr>
              <w:tabs>
                <w:tab w:val="left" w:pos="567"/>
              </w:tabs>
              <w:ind w:left="576" w:hanging="576"/>
              <w:outlineLvl w:val="1"/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</w:pPr>
            <w:r w:rsidRPr="00BA60C3">
              <w:rPr>
                <w:rStyle w:val="StyleACar"/>
                <w:rFonts w:ascii="Segoe UI" w:eastAsiaTheme="majorEastAsia" w:hAnsi="Segoe UI"/>
                <w:b/>
                <w:smallCaps/>
                <w:color w:val="05354E"/>
                <w:sz w:val="22"/>
                <w:u w:val="none"/>
              </w:rPr>
              <w:lastRenderedPageBreak/>
              <w:t>Paliers / Equipements paliers</w:t>
            </w:r>
          </w:p>
          <w:tbl>
            <w:tblPr>
              <w:tblStyle w:val="Trameclaire-Accent11"/>
              <w:tblW w:w="4822" w:type="pct"/>
              <w:tblLook w:val="0480" w:firstRow="0" w:lastRow="0" w:firstColumn="1" w:lastColumn="0" w:noHBand="0" w:noVBand="1"/>
            </w:tblPr>
            <w:tblGrid>
              <w:gridCol w:w="4907"/>
              <w:gridCol w:w="4170"/>
            </w:tblGrid>
            <w:tr w:rsidR="00BA60C3" w:rsidRPr="00BA60C3" w14:paraId="425818A3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01E8C4C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Passage libre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9D1027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900 mm</w:t>
                  </w:r>
                </w:p>
              </w:tc>
            </w:tr>
            <w:tr w:rsidR="00BA60C3" w:rsidRPr="00BA60C3" w14:paraId="189ECEC6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8B5FB02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libre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086B54BF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2100 mm</w:t>
                  </w:r>
                </w:p>
              </w:tc>
            </w:tr>
            <w:tr w:rsidR="00BA60C3" w:rsidRPr="00BA60C3" w14:paraId="79194004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1F6F3BED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Type de serrures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095ABD35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FERMATOR</w:t>
                  </w:r>
                </w:p>
              </w:tc>
            </w:tr>
            <w:tr w:rsidR="00BA60C3" w:rsidRPr="00BA60C3" w14:paraId="71FC6304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58B9C84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Hauteur des commandes palières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6A44F1C8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1060 mm</w:t>
                  </w:r>
                </w:p>
              </w:tc>
            </w:tr>
            <w:tr w:rsidR="00BA60C3" w:rsidRPr="00BA60C3" w14:paraId="7F68EA8D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7A6F76BA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Position commandes palières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212ABB87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Murs</w:t>
                  </w:r>
                </w:p>
              </w:tc>
            </w:tr>
            <w:tr w:rsidR="00BA60C3" w:rsidRPr="00BA60C3" w14:paraId="4EC6FA8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6FB327C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contrôle d’accès aux paliers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DCCA447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Lecteur de badges</w:t>
                  </w:r>
                </w:p>
              </w:tc>
            </w:tr>
            <w:tr w:rsidR="00BA60C3" w:rsidRPr="00BA60C3" w14:paraId="0E8CA551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4286ED5B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Nombre de paliers concernés par le contrôle d’accès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D4C98BF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1</w:t>
                  </w:r>
                </w:p>
              </w:tc>
            </w:tr>
            <w:tr w:rsidR="00BA60C3" w:rsidRPr="00BA60C3" w14:paraId="47CA317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4AEC44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position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7FADC0CB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Au niveau principal</w:t>
                  </w:r>
                </w:p>
              </w:tc>
            </w:tr>
            <w:tr w:rsidR="00BA60C3" w:rsidRPr="00BA60C3" w14:paraId="2F14883E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2D99175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d’indicateurs de direction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5FADF172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Sans</w:t>
                  </w:r>
                </w:p>
              </w:tc>
            </w:tr>
            <w:tr w:rsidR="00BA60C3" w:rsidRPr="00BA60C3" w14:paraId="47EB9150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41BB8698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signal sonore d’arrivée au niveau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5227476A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A tous les niveaux</w:t>
                  </w:r>
                </w:p>
              </w:tc>
            </w:tr>
            <w:tr w:rsidR="00BA60C3" w:rsidRPr="00BA60C3" w14:paraId="3085134F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333281C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de dispositifs anti-déverrouillage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33AA8A3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  <w:tr w:rsidR="00BA60C3" w:rsidRPr="00BA60C3" w14:paraId="3ED0648E" w14:textId="77777777" w:rsidTr="00BA60C3">
              <w:trPr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F2F2F2"/>
                </w:tcPr>
                <w:p w14:paraId="7C42816E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d’une manœuvre pompier</w:t>
                  </w:r>
                </w:p>
              </w:tc>
              <w:tc>
                <w:tcPr>
                  <w:tcW w:w="2297" w:type="pct"/>
                  <w:shd w:val="clear" w:color="auto" w:fill="F2F2F2"/>
                </w:tcPr>
                <w:p w14:paraId="1E6C60F5" w14:textId="77777777" w:rsidR="00641734" w:rsidRPr="00BA60C3" w:rsidRDefault="00641734" w:rsidP="00FC5970">
                  <w:pPr>
                    <w:contextualSpacing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 présent</w:t>
                  </w:r>
                </w:p>
              </w:tc>
            </w:tr>
            <w:tr w:rsidR="00BA60C3" w:rsidRPr="00BA60C3" w14:paraId="6D8CCE90" w14:textId="77777777" w:rsidTr="00BA60C3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703" w:type="pct"/>
                  <w:shd w:val="clear" w:color="auto" w:fill="D3DFEE"/>
                </w:tcPr>
                <w:p w14:paraId="5BAE7559" w14:textId="77777777" w:rsidR="00641734" w:rsidRPr="00BA60C3" w:rsidRDefault="00641734" w:rsidP="00FC5970">
                  <w:pPr>
                    <w:contextualSpacing/>
                    <w:rPr>
                      <w:rFonts w:cs="Arial"/>
                      <w:bCs w:val="0"/>
                      <w:sz w:val="16"/>
                      <w:szCs w:val="16"/>
                    </w:rPr>
                  </w:pPr>
                  <w:r w:rsidRPr="00BA60C3">
                    <w:rPr>
                      <w:rFonts w:cs="Arial"/>
                      <w:bCs w:val="0"/>
                      <w:sz w:val="16"/>
                      <w:szCs w:val="16"/>
                    </w:rPr>
                    <w:t>Présence voyant « cabine à niveau »</w:t>
                  </w:r>
                </w:p>
              </w:tc>
              <w:tc>
                <w:tcPr>
                  <w:tcW w:w="2297" w:type="pct"/>
                  <w:shd w:val="clear" w:color="auto" w:fill="D3DFEE"/>
                </w:tcPr>
                <w:p w14:paraId="4ED8C866" w14:textId="77777777" w:rsidR="00641734" w:rsidRPr="00BA60C3" w:rsidRDefault="00641734" w:rsidP="00FC5970">
                  <w:pPr>
                    <w:contextualSpacing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Arial"/>
                      <w:b/>
                      <w:bCs/>
                      <w:sz w:val="16"/>
                      <w:szCs w:val="16"/>
                    </w:rPr>
                  </w:pPr>
                  <w:r>
                    <w:t>Non</w:t>
                  </w:r>
                </w:p>
              </w:tc>
            </w:tr>
          </w:tbl>
          <w:p w14:paraId="4DDD5E87" w14:textId="77777777" w:rsidR="00854237" w:rsidRDefault="00854237"/>
        </w:tc>
      </w:tr>
    </w:tbl>
    <w:p w14:paraId="58E67B29" w14:textId="475116AB" w:rsidR="001772C7" w:rsidRPr="003800DF" w:rsidRDefault="001772C7" w:rsidP="003800DF"/>
    <w:sectPr w:rsidR="001772C7" w:rsidRPr="003800DF" w:rsidSect="00810F04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134" w:right="1134" w:bottom="1134" w:left="1134" w:header="397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52B59F" w14:textId="77777777" w:rsidR="00E272E3" w:rsidRDefault="00E272E3" w:rsidP="00701A12">
      <w:r>
        <w:separator/>
      </w:r>
    </w:p>
  </w:endnote>
  <w:endnote w:type="continuationSeparator" w:id="0">
    <w:p w14:paraId="15FDE3E6" w14:textId="77777777" w:rsidR="00E272E3" w:rsidRDefault="00E272E3" w:rsidP="00701A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E6134" w14:textId="77777777" w:rsidR="00A220E6" w:rsidRDefault="00FE21BA" w:rsidP="00701A12">
    <w:pPr>
      <w:pStyle w:val="Pieddepage"/>
    </w:pPr>
    <w:r w:rsidRPr="00E03384">
      <w:rPr>
        <w:rFonts w:ascii="Segoe UI" w:hAnsi="Segoe UI" w:cs="Segoe UI"/>
        <w:b/>
        <w:bCs/>
        <w:noProof/>
        <w:color w:val="05354E"/>
        <w:sz w:val="24"/>
        <w:szCs w:val="24"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5F3805E4" wp14:editId="0346EE9F">
              <wp:simplePos x="0" y="0"/>
              <wp:positionH relativeFrom="column">
                <wp:posOffset>-736600</wp:posOffset>
              </wp:positionH>
              <wp:positionV relativeFrom="paragraph">
                <wp:posOffset>-3705225</wp:posOffset>
              </wp:positionV>
              <wp:extent cx="7620000" cy="3983990"/>
              <wp:effectExtent l="0" t="0" r="0" b="0"/>
              <wp:wrapNone/>
              <wp:docPr id="28" name="Groupe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000" cy="3983990"/>
                        <a:chOff x="0" y="0"/>
                        <a:chExt cx="7620000" cy="3983990"/>
                      </a:xfrm>
                    </wpg:grpSpPr>
                    <pic:pic xmlns:pic="http://schemas.openxmlformats.org/drawingml/2006/picture">
                      <pic:nvPicPr>
                        <pic:cNvPr id="27" name="Image 2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20000" cy="3983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g:grpSp>
                      <wpg:cNvPr id="36" name="Groupe 36"/>
                      <wpg:cNvGrpSpPr/>
                      <wpg:grpSpPr>
                        <a:xfrm>
                          <a:off x="5535930" y="3531870"/>
                          <a:ext cx="1659890" cy="236220"/>
                          <a:chOff x="5633782" y="2796056"/>
                          <a:chExt cx="1660118" cy="227106"/>
                        </a:xfrm>
                      </wpg:grpSpPr>
                      <wps:wsp>
                        <wps:cNvPr id="29" name="Ellipse 29">
                          <a:hlinkClick r:id="rId2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6464226" y="2822484"/>
                            <a:ext cx="171450" cy="167005"/>
                          </a:xfrm>
                          <a:prstGeom prst="ellipse">
                            <a:avLst/>
                          </a:prstGeom>
                          <a:noFill/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00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30">
                          <a:hlinkClick r:id="rId3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6828929" y="2796056"/>
                            <a:ext cx="464971" cy="227106"/>
                          </a:xfrm>
                          <a:prstGeom prst="rect">
                            <a:avLst/>
                          </a:prstGeom>
                          <a:noFill/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Ellipse 31">
                          <a:hlinkClick r:id="rId4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6056624" y="2822484"/>
                            <a:ext cx="171450" cy="167005"/>
                          </a:xfrm>
                          <a:prstGeom prst="ellipse">
                            <a:avLst/>
                          </a:prstGeom>
                          <a:noFill/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00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Ellipse 32">
                          <a:hlinkClick r:id="rId5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33782" y="2826147"/>
                            <a:ext cx="171450" cy="167005"/>
                          </a:xfrm>
                          <a:prstGeom prst="ellipse">
                            <a:avLst/>
                          </a:prstGeom>
                          <a:noFill/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00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1CD74DF7" id="Groupe 28" o:spid="_x0000_s1026" style="position:absolute;margin-left:-58pt;margin-top:-291.75pt;width:600pt;height:313.7pt;z-index:-251658240" coordsize="76200,3983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7" o:spid="_x0000_s1027" type="#_x0000_t75" style="position:absolute;width:76200;height:39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">
                <v:imagedata r:id="rId6" o:title=""/>
              </v:shape>
              <v:group id="Groupe 36" o:spid="_x0000_s1028" style="position:absolute;left:55359;top:35318;width:16599;height:2362" coordorigin="56337,27960" coordsize="16601,2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<v:oval id="Ellipse 29" o:spid="_x0000_s1029" href="https://www.linkedin.com/company/2723150/" style="position:absolute;left:64642;top:28224;width:1714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" o:button="t" filled="f" fillcolor="black" stroked="f">
                  <v:fill o:detectmouseclick="t"/>
                </v:oval>
                <v:rect id="Rectangle 30" o:spid="_x0000_s1030" href="https://www.acceo.eu/" style="position:absolute;left:68289;top:27960;width:4650;height:2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" o:button="t" filled="f" stroked="f">
                  <v:fill o:detectmouseclick="t"/>
                </v:rect>
                <v:oval id="Ellipse 31" o:spid="_x0000_s1031" href="https://twitter.com/ACCEOGroup?lang=fr" style="position:absolute;left:60566;top:28224;width:1714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" o:button="t" filled="f" fillcolor="black" stroked="f">
                  <v:fill o:detectmouseclick="t"/>
                </v:oval>
                <v:oval id="Ellipse 32" o:spid="_x0000_s1032" href="https://www.facebook.com/ACCEOGroup/" style="position:absolute;left:56337;top:28261;width:1715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" o:button="t" filled="f" fillcolor="black" stroked="f">
                  <v:fill o:detectmouseclick="t"/>
                </v:oval>
              </v:group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insideH w:val="single" w:sz="18" w:space="0" w:color="FFFFFF"/>
        <w:insideV w:val="single" w:sz="18" w:space="0" w:color="FFFFFF"/>
      </w:tblBorders>
      <w:tblLook w:val="01E0" w:firstRow="1" w:lastRow="1" w:firstColumn="1" w:lastColumn="1" w:noHBand="0" w:noVBand="0"/>
    </w:tblPr>
    <w:tblGrid>
      <w:gridCol w:w="1531"/>
      <w:gridCol w:w="6702"/>
      <w:gridCol w:w="1405"/>
    </w:tblGrid>
    <w:tr w:rsidR="00A548A5" w:rsidRPr="00FE21BA" w14:paraId="3B789052" w14:textId="77777777" w:rsidTr="00A64CDF">
      <w:tc>
        <w:tcPr>
          <w:tcW w:w="5000" w:type="pct"/>
          <w:gridSpan w:val="3"/>
          <w:tcBorders>
            <w:top w:val="nil"/>
            <w:bottom w:val="nil"/>
          </w:tcBorders>
          <w:shd w:val="clear" w:color="auto" w:fill="auto"/>
          <w:vAlign w:val="center"/>
        </w:tcPr>
        <w:p w14:paraId="755E3DDF" w14:textId="77777777" w:rsidR="00A548A5" w:rsidRPr="00F70FE2" w:rsidRDefault="00641734" w:rsidP="000145C4">
          <w:pPr>
            <w:pStyle w:val="Pieddepage"/>
            <w:ind w:left="-142"/>
            <w:jc w:val="center"/>
            <w:rPr>
              <w:rFonts w:ascii="Segoe UI" w:hAnsi="Segoe UI" w:cs="Segoe UI"/>
              <w:b/>
              <w:bCs/>
              <w:color w:val="808080" w:themeColor="background1" w:themeShade="80"/>
              <w:sz w:val="16"/>
              <w:szCs w:val="18"/>
            </w:rPr>
          </w:pP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ANNEXES AU CCTP – 2024-061-294  – CNAM PARIS</w:t>
          </w:r>
        </w:p>
      </w:tc>
    </w:tr>
    <w:tr w:rsidR="00A548A5" w:rsidRPr="00FE21BA" w14:paraId="7F12D027" w14:textId="77777777" w:rsidTr="00A64CDF">
      <w:tc>
        <w:tcPr>
          <w:tcW w:w="794" w:type="pct"/>
          <w:tcBorders>
            <w:top w:val="nil"/>
            <w:left w:val="single" w:sz="2" w:space="0" w:color="EEF3F8"/>
            <w:bottom w:val="nil"/>
            <w:right w:val="single" w:sz="2" w:space="0" w:color="EEF3F8"/>
          </w:tcBorders>
          <w:vAlign w:val="center"/>
        </w:tcPr>
        <w:p w14:paraId="1B455A74" w14:textId="77777777" w:rsidR="00641734" w:rsidRPr="00F70FE2" w:rsidRDefault="00641734" w:rsidP="00A64CDF">
          <w:pPr>
            <w:tabs>
              <w:tab w:val="center" w:pos="4536"/>
              <w:tab w:val="right" w:pos="9072"/>
            </w:tabs>
            <w:ind w:left="-105"/>
            <w:jc w:val="center"/>
            <w:rPr>
              <w:rFonts w:cs="Segoe UI"/>
              <w:color w:val="808080" w:themeColor="background1" w:themeShade="80"/>
              <w:sz w:val="16"/>
              <w:szCs w:val="18"/>
            </w:rPr>
          </w:pPr>
          <w:r w:rsidRPr="00F70FE2">
            <w:rPr>
              <w:rFonts w:cs="Segoe UI"/>
              <w:color w:val="808080" w:themeColor="background1" w:themeShade="80"/>
              <w:sz w:val="16"/>
              <w:szCs w:val="18"/>
            </w:rPr>
            <w:t>Date d’édition :</w:t>
          </w:r>
        </w:p>
        <w:p w14:paraId="4EABE49D" w14:textId="77777777" w:rsidR="00DD5BAF" w:rsidRPr="00F70FE2" w:rsidRDefault="00641734" w:rsidP="00A64CDF">
          <w:pPr>
            <w:pStyle w:val="Pieddepage"/>
            <w:jc w:val="center"/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</w:pP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26/02/2025</w:t>
          </w:r>
        </w:p>
      </w:tc>
      <w:tc>
        <w:tcPr>
          <w:tcW w:w="3477" w:type="pct"/>
          <w:tcBorders>
            <w:top w:val="nil"/>
            <w:left w:val="single" w:sz="2" w:space="0" w:color="EEF3F8"/>
            <w:bottom w:val="nil"/>
            <w:right w:val="single" w:sz="2" w:space="0" w:color="EEF3F8"/>
          </w:tcBorders>
          <w:vAlign w:val="center"/>
        </w:tcPr>
        <w:p w14:paraId="336E3806" w14:textId="386E079D" w:rsidR="00A548A5" w:rsidRPr="00F70FE2" w:rsidRDefault="00641734" w:rsidP="00A64CDF">
          <w:pPr>
            <w:pStyle w:val="Pieddepage"/>
            <w:jc w:val="center"/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</w:pP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PARIS</w:t>
          </w: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br/>
            <w:t>1-5 Rue Eugene Armand PEUGEOT</w:t>
          </w:r>
          <w:r w:rsidR="009C60A0"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 xml:space="preserve"> </w:t>
          </w: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92500 RUEIL-MALMAISON</w:t>
          </w:r>
        </w:p>
      </w:tc>
      <w:tc>
        <w:tcPr>
          <w:tcW w:w="729" w:type="pct"/>
          <w:tcBorders>
            <w:top w:val="nil"/>
            <w:left w:val="single" w:sz="2" w:space="0" w:color="EEF3F8"/>
            <w:bottom w:val="nil"/>
            <w:right w:val="single" w:sz="2" w:space="0" w:color="EEF3F8"/>
          </w:tcBorders>
          <w:vAlign w:val="center"/>
        </w:tcPr>
        <w:p w14:paraId="2668019E" w14:textId="77777777" w:rsidR="00A548A5" w:rsidRPr="00F70FE2" w:rsidRDefault="00F37EE4" w:rsidP="00A64CDF">
          <w:pPr>
            <w:pStyle w:val="Pieddepage"/>
            <w:jc w:val="center"/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</w:pPr>
          <w:r w:rsidRPr="00F70FE2"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 xml:space="preserve">Page 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begin"/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instrText xml:space="preserve"> PAGE </w:instrTex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separate"/>
          </w:r>
          <w:r w:rsidR="00BA60C3">
            <w:rPr>
              <w:rStyle w:val="Numrodepage"/>
              <w:rFonts w:ascii="Segoe UI" w:eastAsiaTheme="majorEastAsia" w:hAnsi="Segoe UI" w:cs="Segoe UI"/>
              <w:noProof/>
              <w:color w:val="808080" w:themeColor="background1" w:themeShade="80"/>
              <w:sz w:val="16"/>
              <w:szCs w:val="18"/>
            </w:rPr>
            <w:t>7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end"/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t xml:space="preserve"> sur 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begin"/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instrText xml:space="preserve"> NUMPAGES </w:instrTex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separate"/>
          </w:r>
          <w:r w:rsidR="00BA60C3">
            <w:rPr>
              <w:rStyle w:val="Numrodepage"/>
              <w:rFonts w:ascii="Segoe UI" w:eastAsiaTheme="majorEastAsia" w:hAnsi="Segoe UI" w:cs="Segoe UI"/>
              <w:noProof/>
              <w:color w:val="808080" w:themeColor="background1" w:themeShade="80"/>
              <w:sz w:val="16"/>
              <w:szCs w:val="18"/>
            </w:rPr>
            <w:t>7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end"/>
          </w:r>
        </w:p>
      </w:tc>
    </w:tr>
    <w:tr w:rsidR="00A548A5" w:rsidRPr="00FE21BA" w14:paraId="16F6EF39" w14:textId="77777777" w:rsidTr="00A64CDF">
      <w:tc>
        <w:tcPr>
          <w:tcW w:w="5000" w:type="pct"/>
          <w:gridSpan w:val="3"/>
          <w:tcBorders>
            <w:top w:val="nil"/>
            <w:bottom w:val="nil"/>
          </w:tcBorders>
          <w:shd w:val="clear" w:color="auto" w:fill="auto"/>
        </w:tcPr>
        <w:p w14:paraId="0FC86C7F" w14:textId="6EA57B88" w:rsidR="00A548A5" w:rsidRPr="00F70FE2" w:rsidRDefault="00F37EE4" w:rsidP="00050DC3">
          <w:pPr>
            <w:pStyle w:val="Pieddepage"/>
            <w:jc w:val="center"/>
            <w:rPr>
              <w:rFonts w:ascii="Segoe UI" w:hAnsi="Segoe UI" w:cs="Segoe UI"/>
              <w:i/>
              <w:color w:val="808080" w:themeColor="background1" w:themeShade="80"/>
              <w:sz w:val="16"/>
              <w:szCs w:val="16"/>
            </w:rPr>
          </w:pPr>
          <w:r w:rsidRPr="00F70FE2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 xml:space="preserve">© </w:t>
          </w:r>
          <w:r w:rsidR="009C60A0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>ACCEO</w:t>
          </w:r>
          <w:r w:rsidRPr="00F70FE2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 xml:space="preserve"> 2010-20</w:t>
          </w:r>
          <w:r w:rsidR="009C60A0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>2</w:t>
          </w:r>
          <w:r w:rsidRPr="00F70FE2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>5 – Tous droits réservés - Reproduction même partielle strictement interdite</w:t>
          </w:r>
        </w:p>
      </w:tc>
    </w:tr>
  </w:tbl>
  <w:p w14:paraId="1A442232" w14:textId="77777777" w:rsidR="00A548A5" w:rsidRPr="00A64CDF" w:rsidRDefault="003800DF">
    <w:pPr>
      <w:pStyle w:val="Pieddepage"/>
      <w:rPr>
        <w:rFonts w:ascii="Candara" w:hAnsi="Candara"/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110" w:type="pct"/>
      <w:tblBorders>
        <w:insideH w:val="single" w:sz="18" w:space="0" w:color="FFFFFF"/>
        <w:insideV w:val="single" w:sz="18" w:space="0" w:color="FFFFFF"/>
      </w:tblBorders>
      <w:tblLook w:val="01E0" w:firstRow="1" w:lastRow="1" w:firstColumn="1" w:lastColumn="1" w:noHBand="0" w:noVBand="0"/>
    </w:tblPr>
    <w:tblGrid>
      <w:gridCol w:w="940"/>
      <w:gridCol w:w="1332"/>
      <w:gridCol w:w="1302"/>
      <w:gridCol w:w="1714"/>
      <w:gridCol w:w="1899"/>
      <w:gridCol w:w="2663"/>
    </w:tblGrid>
    <w:tr w:rsidR="00A548A5" w:rsidRPr="00FE21BA" w14:paraId="583B0814" w14:textId="77777777" w:rsidTr="00DE1C3D">
      <w:trPr>
        <w:trHeight w:val="427"/>
      </w:trPr>
      <w:tc>
        <w:tcPr>
          <w:tcW w:w="477" w:type="pct"/>
          <w:shd w:val="pct20" w:color="000000" w:fill="FFFFFF"/>
        </w:tcPr>
        <w:p w14:paraId="7ACF37D4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Indice</w:t>
          </w:r>
        </w:p>
      </w:tc>
      <w:tc>
        <w:tcPr>
          <w:tcW w:w="676" w:type="pct"/>
          <w:shd w:val="pct20" w:color="000000" w:fill="FFFFFF"/>
        </w:tcPr>
        <w:p w14:paraId="7A9DB546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Date</w:t>
          </w:r>
        </w:p>
      </w:tc>
      <w:tc>
        <w:tcPr>
          <w:tcW w:w="661" w:type="pct"/>
          <w:shd w:val="pct20" w:color="000000" w:fill="FFFFFF"/>
        </w:tcPr>
        <w:p w14:paraId="0F4048FA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Auteur</w:t>
          </w:r>
        </w:p>
      </w:tc>
      <w:tc>
        <w:tcPr>
          <w:tcW w:w="870" w:type="pct"/>
          <w:shd w:val="pct20" w:color="000000" w:fill="FFFFFF"/>
        </w:tcPr>
        <w:p w14:paraId="303C4CC1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Vérificateur</w:t>
          </w:r>
        </w:p>
      </w:tc>
      <w:tc>
        <w:tcPr>
          <w:tcW w:w="964" w:type="pct"/>
          <w:shd w:val="pct20" w:color="000000" w:fill="FFFFFF"/>
        </w:tcPr>
        <w:p w14:paraId="145948DB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Resp. Qualité</w:t>
          </w:r>
        </w:p>
      </w:tc>
      <w:tc>
        <w:tcPr>
          <w:tcW w:w="1352" w:type="pct"/>
          <w:shd w:val="pct20" w:color="000000" w:fill="FFFFFF"/>
        </w:tcPr>
        <w:p w14:paraId="404CAAA3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Observations</w:t>
          </w:r>
        </w:p>
      </w:tc>
    </w:tr>
    <w:tr w:rsidR="00A548A5" w:rsidRPr="00FE21BA" w14:paraId="43C7758E" w14:textId="77777777" w:rsidTr="00DE1C3D">
      <w:trPr>
        <w:trHeight w:val="247"/>
      </w:trPr>
      <w:tc>
        <w:tcPr>
          <w:tcW w:w="477" w:type="pct"/>
          <w:shd w:val="pct5" w:color="000000" w:fill="FFFFFF"/>
        </w:tcPr>
        <w:p w14:paraId="6BB1D170" w14:textId="77777777" w:rsidR="00A548A5" w:rsidRPr="005541CF" w:rsidRDefault="00F37EE4" w:rsidP="001D26AF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 w:rsidRPr="005541CF">
            <w:rPr>
              <w:rFonts w:asciiTheme="minorHAnsi" w:hAnsiTheme="minorHAnsi"/>
              <w:color w:val="000000"/>
              <w:szCs w:val="20"/>
            </w:rPr>
            <w:t>0</w:t>
          </w:r>
        </w:p>
      </w:tc>
      <w:tc>
        <w:tcPr>
          <w:tcW w:w="676" w:type="pct"/>
          <w:shd w:val="pct5" w:color="000000" w:fill="FFFFFF"/>
        </w:tcPr>
        <w:p w14:paraId="1FBC9E4A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61" w:type="pct"/>
          <w:shd w:val="pct5" w:color="000000" w:fill="FFFFFF"/>
        </w:tcPr>
        <w:p w14:paraId="2211463D" w14:textId="77777777" w:rsidR="00A548A5" w:rsidRPr="0020069E" w:rsidRDefault="00F37EE4" w:rsidP="0020069E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 w:rsidRPr="0020069E">
            <w:rPr>
              <w:rFonts w:asciiTheme="minorHAnsi" w:hAnsiTheme="minorHAnsi"/>
              <w:color w:val="000000"/>
              <w:szCs w:val="20"/>
            </w:rPr>
            <w:t>A.</w:t>
          </w:r>
          <w:r>
            <w:rPr>
              <w:rFonts w:asciiTheme="minorHAnsi" w:hAnsiTheme="minorHAnsi"/>
              <w:color w:val="000000"/>
              <w:szCs w:val="20"/>
            </w:rPr>
            <w:t xml:space="preserve"> FLAMINI</w:t>
          </w:r>
        </w:p>
      </w:tc>
      <w:tc>
        <w:tcPr>
          <w:tcW w:w="870" w:type="pct"/>
          <w:shd w:val="pct5" w:color="000000" w:fill="FFFFFF"/>
        </w:tcPr>
        <w:p w14:paraId="0BC06556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964" w:type="pct"/>
          <w:shd w:val="pct5" w:color="000000" w:fill="FFFFFF"/>
        </w:tcPr>
        <w:p w14:paraId="6EFC392E" w14:textId="77777777" w:rsidR="00A548A5" w:rsidRPr="005541CF" w:rsidRDefault="00F37EE4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>
            <w:rPr>
              <w:rFonts w:asciiTheme="minorHAnsi" w:hAnsiTheme="minorHAnsi"/>
              <w:color w:val="000000"/>
              <w:szCs w:val="20"/>
            </w:rPr>
            <w:t>J. BROSSARD</w:t>
          </w:r>
        </w:p>
      </w:tc>
      <w:tc>
        <w:tcPr>
          <w:tcW w:w="1352" w:type="pct"/>
          <w:shd w:val="pct5" w:color="000000" w:fill="FFFFFF"/>
        </w:tcPr>
        <w:p w14:paraId="5D2A889A" w14:textId="77777777" w:rsidR="00A548A5" w:rsidRPr="005541CF" w:rsidRDefault="00F37EE4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 w:rsidRPr="005541CF">
            <w:rPr>
              <w:rFonts w:asciiTheme="minorHAnsi" w:hAnsiTheme="minorHAnsi"/>
              <w:color w:val="000000"/>
              <w:szCs w:val="20"/>
            </w:rPr>
            <w:t>1</w:t>
          </w:r>
          <w:r w:rsidRPr="005541CF">
            <w:rPr>
              <w:rFonts w:asciiTheme="minorHAnsi" w:hAnsiTheme="minorHAnsi"/>
              <w:color w:val="000000"/>
              <w:szCs w:val="20"/>
              <w:vertAlign w:val="superscript"/>
            </w:rPr>
            <w:t>ère</w:t>
          </w:r>
          <w:r w:rsidRPr="005541CF">
            <w:rPr>
              <w:rFonts w:asciiTheme="minorHAnsi" w:hAnsiTheme="minorHAnsi"/>
              <w:color w:val="000000"/>
              <w:szCs w:val="20"/>
            </w:rPr>
            <w:t xml:space="preserve"> diffusion</w:t>
          </w:r>
        </w:p>
      </w:tc>
    </w:tr>
    <w:tr w:rsidR="00A548A5" w:rsidRPr="00FE21BA" w14:paraId="42800F2E" w14:textId="77777777" w:rsidTr="00DE1C3D">
      <w:trPr>
        <w:trHeight w:val="247"/>
      </w:trPr>
      <w:tc>
        <w:tcPr>
          <w:tcW w:w="477" w:type="pct"/>
          <w:shd w:val="pct20" w:color="000000" w:fill="FFFFFF"/>
        </w:tcPr>
        <w:p w14:paraId="55F59ADB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76" w:type="pct"/>
          <w:shd w:val="pct20" w:color="000000" w:fill="FFFFFF"/>
        </w:tcPr>
        <w:p w14:paraId="4A42AE55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61" w:type="pct"/>
          <w:shd w:val="pct20" w:color="000000" w:fill="FFFFFF"/>
        </w:tcPr>
        <w:p w14:paraId="7B26C67F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870" w:type="pct"/>
          <w:shd w:val="pct20" w:color="000000" w:fill="FFFFFF"/>
        </w:tcPr>
        <w:p w14:paraId="1999EB41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964" w:type="pct"/>
          <w:shd w:val="pct20" w:color="000000" w:fill="FFFFFF"/>
        </w:tcPr>
        <w:p w14:paraId="40E2CC7E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1352" w:type="pct"/>
          <w:shd w:val="pct20" w:color="000000" w:fill="FFFFFF"/>
        </w:tcPr>
        <w:p w14:paraId="57CBDA3C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</w:tr>
    <w:tr w:rsidR="00A548A5" w:rsidRPr="00FE21BA" w14:paraId="70724115" w14:textId="77777777" w:rsidTr="00DE1C3D">
      <w:trPr>
        <w:trHeight w:val="247"/>
      </w:trPr>
      <w:tc>
        <w:tcPr>
          <w:tcW w:w="477" w:type="pct"/>
          <w:shd w:val="pct5" w:color="000000" w:fill="FFFFFF"/>
        </w:tcPr>
        <w:p w14:paraId="45D33A51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76" w:type="pct"/>
          <w:shd w:val="pct5" w:color="000000" w:fill="FFFFFF"/>
        </w:tcPr>
        <w:p w14:paraId="537110C3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61" w:type="pct"/>
          <w:shd w:val="pct5" w:color="000000" w:fill="FFFFFF"/>
        </w:tcPr>
        <w:p w14:paraId="339CF2CA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870" w:type="pct"/>
          <w:shd w:val="pct5" w:color="000000" w:fill="FFFFFF"/>
        </w:tcPr>
        <w:p w14:paraId="271B0314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964" w:type="pct"/>
          <w:shd w:val="pct5" w:color="000000" w:fill="FFFFFF"/>
        </w:tcPr>
        <w:p w14:paraId="5251EBFC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1352" w:type="pct"/>
          <w:shd w:val="pct5" w:color="000000" w:fill="FFFFFF"/>
        </w:tcPr>
        <w:p w14:paraId="2BD6F498" w14:textId="77777777" w:rsidR="00A548A5" w:rsidRPr="005541CF" w:rsidRDefault="003800DF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</w:tr>
  </w:tbl>
  <w:p w14:paraId="6A37C8F9" w14:textId="77777777" w:rsidR="00A548A5" w:rsidRDefault="003800D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C3A7DB" w14:textId="77777777" w:rsidR="00E272E3" w:rsidRDefault="00E272E3" w:rsidP="00701A12">
      <w:r>
        <w:separator/>
      </w:r>
    </w:p>
  </w:footnote>
  <w:footnote w:type="continuationSeparator" w:id="0">
    <w:p w14:paraId="5CFA9F4E" w14:textId="77777777" w:rsidR="00E272E3" w:rsidRDefault="00E272E3" w:rsidP="00701A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BD6760" w14:textId="77777777" w:rsidR="00A220E6" w:rsidRPr="00FE21BA" w:rsidRDefault="00A220E6" w:rsidP="00701A12">
    <w:pPr>
      <w:pStyle w:val="En-tte"/>
    </w:pPr>
    <w:r w:rsidRPr="00FE21BA">
      <w:tab/>
    </w:r>
    <w:r w:rsidRPr="00FE21BA">
      <w:tab/>
    </w:r>
    <w:r w:rsidRPr="00FE21BA">
      <w:tab/>
    </w:r>
    <w:r w:rsidRPr="00FE21BA">
      <w:tab/>
    </w:r>
    <w:r w:rsidRPr="00FE21BA">
      <w:tab/>
    </w:r>
  </w:p>
  <w:p w14:paraId="59338C97" w14:textId="77777777" w:rsidR="00A220E6" w:rsidRPr="00FE21BA" w:rsidRDefault="00A220E6" w:rsidP="00701A12">
    <w:pPr>
      <w:pStyle w:val="En-tte"/>
    </w:pPr>
  </w:p>
  <w:p w14:paraId="29A557F8" w14:textId="77777777" w:rsidR="00A220E6" w:rsidRPr="00FE21BA" w:rsidRDefault="00A220E6" w:rsidP="00701A12">
    <w:pPr>
      <w:pStyle w:val="En-tte"/>
    </w:pPr>
  </w:p>
  <w:p w14:paraId="472C9A23" w14:textId="77777777" w:rsidR="00A220E6" w:rsidRPr="00FE21BA" w:rsidRDefault="00A220E6" w:rsidP="00412D82">
    <w:pPr>
      <w:pStyle w:val="En-tte"/>
      <w:spacing w:after="120"/>
      <w:ind w:right="-5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A5086" w14:textId="59B07377" w:rsidR="00FE21BA" w:rsidRPr="00FE21BA" w:rsidRDefault="00FE21BA" w:rsidP="00FE21BA">
    <w:pPr>
      <w:pStyle w:val="En-tte"/>
      <w:ind w:left="284"/>
      <w:rPr>
        <w:rFonts w:cs="Segoe UI"/>
      </w:rPr>
    </w:pPr>
    <w:r w:rsidRPr="00FE21BA">
      <w:rPr>
        <w:rFonts w:cs="Segoe UI"/>
        <w:noProof/>
      </w:rPr>
      <w:drawing>
        <wp:anchor distT="0" distB="0" distL="114300" distR="114300" simplePos="0" relativeHeight="251660288" behindDoc="0" locked="0" layoutInCell="1" allowOverlap="1" wp14:anchorId="07C18C48" wp14:editId="272F5E0E">
          <wp:simplePos x="0" y="0"/>
          <wp:positionH relativeFrom="column">
            <wp:posOffset>4911387</wp:posOffset>
          </wp:positionH>
          <wp:positionV relativeFrom="paragraph">
            <wp:posOffset>-71742</wp:posOffset>
          </wp:positionV>
          <wp:extent cx="1149985" cy="318770"/>
          <wp:effectExtent l="0" t="0" r="0" b="5080"/>
          <wp:wrapNone/>
          <wp:docPr id="2" name="Image 2" descr="C:\Users\hsanson\AppData\Local\Microsoft\Windows\INetCache\Content.Word\acceo_ascenseur_color_horizont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hsanson\AppData\Local\Microsoft\Windows\INetCache\Content.Word\acceo_ascenseur_color_horizontal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98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FE21BA">
      <w:rPr>
        <w:rFonts w:cs="Segoe UI"/>
      </w:rPr>
      <w:tab/>
    </w:r>
    <w:r w:rsidRPr="00FE21BA">
      <w:rPr>
        <w:rFonts w:cs="Segoe UI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4E9393" w14:textId="77777777" w:rsidR="00050DC3" w:rsidRPr="00810F04" w:rsidRDefault="00810F04" w:rsidP="00810F04">
    <w:pPr>
      <w:pStyle w:val="En-tte"/>
      <w:ind w:left="284"/>
      <w:rPr>
        <w:rFonts w:cs="Segoe UI"/>
      </w:rPr>
    </w:pPr>
    <w:r w:rsidRPr="00F70FE2">
      <w:rPr>
        <w:rFonts w:cs="Segoe UI"/>
        <w:noProof/>
        <w:color w:val="808080" w:themeColor="background1" w:themeShade="80"/>
      </w:rPr>
      <w:drawing>
        <wp:anchor distT="0" distB="0" distL="114300" distR="114300" simplePos="0" relativeHeight="251662336" behindDoc="0" locked="0" layoutInCell="1" allowOverlap="1" wp14:anchorId="533D07BA" wp14:editId="675E4CBA">
          <wp:simplePos x="0" y="0"/>
          <wp:positionH relativeFrom="column">
            <wp:posOffset>4911387</wp:posOffset>
          </wp:positionH>
          <wp:positionV relativeFrom="paragraph">
            <wp:posOffset>-71742</wp:posOffset>
          </wp:positionV>
          <wp:extent cx="1149985" cy="318770"/>
          <wp:effectExtent l="0" t="0" r="0" b="5080"/>
          <wp:wrapNone/>
          <wp:docPr id="11" name="Image 11" descr="C:\Users\hsanson\AppData\Local\Microsoft\Windows\INetCache\Content.Word\acceo_ascenseur_color_horizont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hsanson\AppData\Local\Microsoft\Windows\INetCache\Content.Word\acceo_ascenseur_color_horizontal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98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F70FE2">
      <w:rPr>
        <w:rFonts w:cs="Segoe UI"/>
        <w:color w:val="808080" w:themeColor="background1" w:themeShade="80"/>
      </w:rPr>
      <w:t>Annexes</w:t>
    </w:r>
    <w:r w:rsidRPr="00FE21BA">
      <w:rPr>
        <w:rFonts w:cs="Segoe UI"/>
      </w:rPr>
      <w:tab/>
    </w:r>
    <w:r w:rsidRPr="00FE21BA">
      <w:rPr>
        <w:rFonts w:cs="Segoe UI"/>
      </w:rP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76A2F5" w14:textId="77777777" w:rsidR="00DA7E03" w:rsidRPr="00FE21BA" w:rsidRDefault="003800DF" w:rsidP="00050DC3">
    <w:pPr>
      <w:pStyle w:val="En-tt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1D0FB873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5" type="#_x0000_t75" style="width:11.5pt;height:11.5pt" o:bullet="t">
        <v:imagedata r:id="rId1" o:title="mso30"/>
      </v:shape>
    </w:pict>
  </w:numPicBullet>
  <w:abstractNum w:abstractNumId="0" w15:restartNumberingAfterBreak="0">
    <w:nsid w:val="FFFFFF83"/>
    <w:multiLevelType w:val="singleLevel"/>
    <w:tmpl w:val="ACDCFC04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71A3118"/>
    <w:multiLevelType w:val="hybridMultilevel"/>
    <w:tmpl w:val="57CCA3D6"/>
    <w:lvl w:ilvl="0" w:tplc="74FE91FA">
      <w:numFmt w:val="bullet"/>
      <w:lvlText w:val="-"/>
      <w:lvlJc w:val="left"/>
      <w:pPr>
        <w:ind w:left="180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540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D7E55F4"/>
    <w:multiLevelType w:val="hybridMultilevel"/>
    <w:tmpl w:val="7892D57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D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4" w:tplc="040C000D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FE91FA"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eastAsia="Times New Roman" w:hAnsi="Verdana" w:cs="Times New Roman" w:hint="default"/>
      </w:rPr>
    </w:lvl>
    <w:lvl w:ilvl="6" w:tplc="49B412A2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color w:val="auto"/>
        <w:sz w:val="18"/>
        <w:szCs w:val="18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A35263"/>
    <w:multiLevelType w:val="hybridMultilevel"/>
    <w:tmpl w:val="FF2E0B32"/>
    <w:lvl w:ilvl="0" w:tplc="74FE91FA">
      <w:numFmt w:val="bullet"/>
      <w:lvlText w:val="-"/>
      <w:lvlJc w:val="left"/>
      <w:pPr>
        <w:ind w:left="1440" w:hanging="360"/>
      </w:pPr>
      <w:rPr>
        <w:rFonts w:ascii="Verdana" w:eastAsia="Times New Roman" w:hAnsi="Verdana" w:cs="Times New Roman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504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DBC1421"/>
    <w:multiLevelType w:val="hybridMultilevel"/>
    <w:tmpl w:val="DCEAADC6"/>
    <w:lvl w:ilvl="0" w:tplc="040C000D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0E7B4891"/>
    <w:multiLevelType w:val="hybridMultilevel"/>
    <w:tmpl w:val="4C9C85DC"/>
    <w:lvl w:ilvl="0" w:tplc="74FE91FA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74FE91FA">
      <w:numFmt w:val="bullet"/>
      <w:lvlText w:val="-"/>
      <w:lvlJc w:val="left"/>
      <w:pPr>
        <w:ind w:left="1440" w:hanging="360"/>
      </w:pPr>
      <w:rPr>
        <w:rFonts w:ascii="Verdana" w:eastAsia="Times New Roman" w:hAnsi="Verdana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5928A7"/>
    <w:multiLevelType w:val="hybridMultilevel"/>
    <w:tmpl w:val="21700DA8"/>
    <w:lvl w:ilvl="0" w:tplc="5B90FCAC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  <w:sz w:val="18"/>
        <w:szCs w:val="18"/>
      </w:rPr>
    </w:lvl>
    <w:lvl w:ilvl="1" w:tplc="74FE91FA">
      <w:numFmt w:val="bullet"/>
      <w:lvlText w:val="-"/>
      <w:lvlJc w:val="left"/>
      <w:pPr>
        <w:tabs>
          <w:tab w:val="num" w:pos="1797"/>
        </w:tabs>
        <w:ind w:left="1797" w:hanging="360"/>
      </w:pPr>
      <w:rPr>
        <w:rFonts w:ascii="Verdana" w:eastAsia="Times New Roman" w:hAnsi="Verdana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7" w15:restartNumberingAfterBreak="0">
    <w:nsid w:val="12DE0D98"/>
    <w:multiLevelType w:val="hybridMultilevel"/>
    <w:tmpl w:val="6048239A"/>
    <w:lvl w:ilvl="0" w:tplc="040C000F">
      <w:start w:val="1"/>
      <w:numFmt w:val="decimal"/>
      <w:lvlText w:val="%1."/>
      <w:lvlJc w:val="left"/>
      <w:pPr>
        <w:ind w:left="1724" w:hanging="360"/>
      </w:pPr>
    </w:lvl>
    <w:lvl w:ilvl="1" w:tplc="040C0019" w:tentative="1">
      <w:start w:val="1"/>
      <w:numFmt w:val="lowerLetter"/>
      <w:lvlText w:val="%2."/>
      <w:lvlJc w:val="left"/>
      <w:pPr>
        <w:ind w:left="2444" w:hanging="360"/>
      </w:pPr>
    </w:lvl>
    <w:lvl w:ilvl="2" w:tplc="040C001B" w:tentative="1">
      <w:start w:val="1"/>
      <w:numFmt w:val="lowerRoman"/>
      <w:lvlText w:val="%3."/>
      <w:lvlJc w:val="right"/>
      <w:pPr>
        <w:ind w:left="3164" w:hanging="180"/>
      </w:pPr>
    </w:lvl>
    <w:lvl w:ilvl="3" w:tplc="040C000F" w:tentative="1">
      <w:start w:val="1"/>
      <w:numFmt w:val="decimal"/>
      <w:lvlText w:val="%4."/>
      <w:lvlJc w:val="left"/>
      <w:pPr>
        <w:ind w:left="3884" w:hanging="360"/>
      </w:pPr>
    </w:lvl>
    <w:lvl w:ilvl="4" w:tplc="040C0019" w:tentative="1">
      <w:start w:val="1"/>
      <w:numFmt w:val="lowerLetter"/>
      <w:lvlText w:val="%5."/>
      <w:lvlJc w:val="left"/>
      <w:pPr>
        <w:ind w:left="4604" w:hanging="360"/>
      </w:pPr>
    </w:lvl>
    <w:lvl w:ilvl="5" w:tplc="040C001B" w:tentative="1">
      <w:start w:val="1"/>
      <w:numFmt w:val="lowerRoman"/>
      <w:lvlText w:val="%6."/>
      <w:lvlJc w:val="right"/>
      <w:pPr>
        <w:ind w:left="5324" w:hanging="180"/>
      </w:pPr>
    </w:lvl>
    <w:lvl w:ilvl="6" w:tplc="040C000F" w:tentative="1">
      <w:start w:val="1"/>
      <w:numFmt w:val="decimal"/>
      <w:lvlText w:val="%7."/>
      <w:lvlJc w:val="left"/>
      <w:pPr>
        <w:ind w:left="6044" w:hanging="360"/>
      </w:pPr>
    </w:lvl>
    <w:lvl w:ilvl="7" w:tplc="040C0019" w:tentative="1">
      <w:start w:val="1"/>
      <w:numFmt w:val="lowerLetter"/>
      <w:lvlText w:val="%8."/>
      <w:lvlJc w:val="left"/>
      <w:pPr>
        <w:ind w:left="6764" w:hanging="360"/>
      </w:pPr>
    </w:lvl>
    <w:lvl w:ilvl="8" w:tplc="040C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8" w15:restartNumberingAfterBreak="0">
    <w:nsid w:val="14C746E2"/>
    <w:multiLevelType w:val="hybridMultilevel"/>
    <w:tmpl w:val="D3B4492E"/>
    <w:lvl w:ilvl="0" w:tplc="D9EA649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C2266"/>
    <w:multiLevelType w:val="hybridMultilevel"/>
    <w:tmpl w:val="2F94C88A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82C0F64"/>
    <w:multiLevelType w:val="hybridMultilevel"/>
    <w:tmpl w:val="5EE87ED8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8564C60"/>
    <w:multiLevelType w:val="hybridMultilevel"/>
    <w:tmpl w:val="3690AFE0"/>
    <w:lvl w:ilvl="0" w:tplc="79B69C50">
      <w:start w:val="80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12" w15:restartNumberingAfterBreak="0">
    <w:nsid w:val="1A1A0014"/>
    <w:multiLevelType w:val="hybridMultilevel"/>
    <w:tmpl w:val="7516299E"/>
    <w:lvl w:ilvl="0" w:tplc="C944BA48">
      <w:start w:val="80"/>
      <w:numFmt w:val="bullet"/>
      <w:lvlText w:val=""/>
      <w:lvlJc w:val="left"/>
      <w:pPr>
        <w:ind w:left="720" w:hanging="360"/>
      </w:pPr>
      <w:rPr>
        <w:rFonts w:ascii="Wingdings 3" w:hAnsi="Wingdings 3" w:cs="Times New Roman" w:hint="default"/>
        <w:color w:val="4CBCC4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E823E1"/>
    <w:multiLevelType w:val="hybridMultilevel"/>
    <w:tmpl w:val="38A0C56E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9B69C50">
      <w:start w:val="80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5B2FF4"/>
    <w:multiLevelType w:val="hybridMultilevel"/>
    <w:tmpl w:val="A2FC3E80"/>
    <w:lvl w:ilvl="0" w:tplc="042C535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146A09"/>
    <w:multiLevelType w:val="multilevel"/>
    <w:tmpl w:val="629A13F4"/>
    <w:lvl w:ilvl="0">
      <w:start w:val="1"/>
      <w:numFmt w:val="upperLetter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b/>
      </w:rPr>
    </w:lvl>
    <w:lvl w:ilvl="3">
      <w:start w:val="1"/>
      <w:numFmt w:val="decimal"/>
      <w:pStyle w:val="Enumration3"/>
      <w:lvlText w:val="%1.%2.%3.%4"/>
      <w:lvlJc w:val="left"/>
      <w:pPr>
        <w:ind w:left="864" w:hanging="864"/>
      </w:pPr>
      <w:rPr>
        <w:b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3B1A1D05"/>
    <w:multiLevelType w:val="hybridMultilevel"/>
    <w:tmpl w:val="BF7EFCC4"/>
    <w:lvl w:ilvl="0" w:tplc="5B90FCAC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7" w15:restartNumberingAfterBreak="0">
    <w:nsid w:val="3C4275B6"/>
    <w:multiLevelType w:val="hybridMultilevel"/>
    <w:tmpl w:val="45B240A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D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4" w:tplc="040C000D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FE91FA"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eastAsia="Times New Roman" w:hAnsi="Verdana" w:cs="Times New Roman" w:hint="default"/>
      </w:rPr>
    </w:lvl>
    <w:lvl w:ilvl="6" w:tplc="49B412A2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color w:val="auto"/>
        <w:sz w:val="18"/>
        <w:szCs w:val="18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2C08BC"/>
    <w:multiLevelType w:val="hybridMultilevel"/>
    <w:tmpl w:val="A85E989C"/>
    <w:lvl w:ilvl="0" w:tplc="74FE91FA">
      <w:numFmt w:val="bullet"/>
      <w:lvlText w:val="-"/>
      <w:lvlJc w:val="left"/>
      <w:pPr>
        <w:ind w:left="180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9" w15:restartNumberingAfterBreak="0">
    <w:nsid w:val="3D331ABA"/>
    <w:multiLevelType w:val="multilevel"/>
    <w:tmpl w:val="EAF44C4E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bullet"/>
      <w:pStyle w:val="moderne"/>
      <w:lvlText w:val=""/>
      <w:lvlJc w:val="left"/>
      <w:pPr>
        <w:ind w:left="720" w:hanging="720"/>
      </w:pPr>
      <w:rPr>
        <w:rFonts w:ascii="Wingdings" w:hAnsi="Wingdings"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b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40AE0F65"/>
    <w:multiLevelType w:val="hybridMultilevel"/>
    <w:tmpl w:val="A0C63F28"/>
    <w:lvl w:ilvl="0" w:tplc="040C000D">
      <w:start w:val="1"/>
      <w:numFmt w:val="bullet"/>
      <w:lvlText w:val="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877"/>
        </w:tabs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37"/>
        </w:tabs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57"/>
        </w:tabs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77"/>
        </w:tabs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97"/>
        </w:tabs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17"/>
        </w:tabs>
        <w:ind w:left="7917" w:hanging="360"/>
      </w:pPr>
      <w:rPr>
        <w:rFonts w:ascii="Wingdings" w:hAnsi="Wingdings" w:hint="default"/>
      </w:rPr>
    </w:lvl>
  </w:abstractNum>
  <w:abstractNum w:abstractNumId="21" w15:restartNumberingAfterBreak="0">
    <w:nsid w:val="47914E5F"/>
    <w:multiLevelType w:val="hybridMultilevel"/>
    <w:tmpl w:val="279867D4"/>
    <w:lvl w:ilvl="0" w:tplc="040C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E79026F6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22" w15:restartNumberingAfterBreak="0">
    <w:nsid w:val="4C6754C7"/>
    <w:multiLevelType w:val="hybridMultilevel"/>
    <w:tmpl w:val="409C0C8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DD663F"/>
    <w:multiLevelType w:val="hybridMultilevel"/>
    <w:tmpl w:val="D32CD5A4"/>
    <w:lvl w:ilvl="0" w:tplc="B7245974">
      <w:start w:val="1"/>
      <w:numFmt w:val="bullet"/>
      <w:pStyle w:val="Enumeration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522C168F"/>
    <w:multiLevelType w:val="hybridMultilevel"/>
    <w:tmpl w:val="22BCC8FE"/>
    <w:lvl w:ilvl="0" w:tplc="5B90FCAC">
      <w:start w:val="1"/>
      <w:numFmt w:val="bullet"/>
      <w:lvlText w:val="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877"/>
        </w:tabs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37"/>
        </w:tabs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57"/>
        </w:tabs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77"/>
        </w:tabs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97"/>
        </w:tabs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17"/>
        </w:tabs>
        <w:ind w:left="7917" w:hanging="360"/>
      </w:pPr>
      <w:rPr>
        <w:rFonts w:ascii="Wingdings" w:hAnsi="Wingdings" w:hint="default"/>
      </w:rPr>
    </w:lvl>
  </w:abstractNum>
  <w:abstractNum w:abstractNumId="25" w15:restartNumberingAfterBreak="0">
    <w:nsid w:val="523B5BB6"/>
    <w:multiLevelType w:val="hybridMultilevel"/>
    <w:tmpl w:val="612441DC"/>
    <w:lvl w:ilvl="0" w:tplc="5B90FCA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C161308"/>
    <w:multiLevelType w:val="hybridMultilevel"/>
    <w:tmpl w:val="972AB7B2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 w15:restartNumberingAfterBreak="0">
    <w:nsid w:val="61FE08A0"/>
    <w:multiLevelType w:val="hybridMultilevel"/>
    <w:tmpl w:val="22965626"/>
    <w:lvl w:ilvl="0" w:tplc="74FE91FA">
      <w:numFmt w:val="bullet"/>
      <w:lvlText w:val="-"/>
      <w:lvlJc w:val="left"/>
      <w:pPr>
        <w:ind w:left="1287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4887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62F05C1B"/>
    <w:multiLevelType w:val="hybridMultilevel"/>
    <w:tmpl w:val="D3C8312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D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FE91FA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Verdana" w:eastAsia="Times New Roman" w:hAnsi="Verdana" w:cs="Times New Roman" w:hint="default"/>
      </w:rPr>
    </w:lvl>
    <w:lvl w:ilvl="4" w:tplc="040C000D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FE91FA"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eastAsia="Times New Roman" w:hAnsi="Verdana" w:cs="Times New Roman" w:hint="default"/>
      </w:rPr>
    </w:lvl>
    <w:lvl w:ilvl="6" w:tplc="49B412A2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color w:val="auto"/>
        <w:sz w:val="18"/>
        <w:szCs w:val="18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418341A"/>
    <w:multiLevelType w:val="hybridMultilevel"/>
    <w:tmpl w:val="00C83B30"/>
    <w:lvl w:ilvl="0" w:tplc="74FE91FA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432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5874AF2"/>
    <w:multiLevelType w:val="hybridMultilevel"/>
    <w:tmpl w:val="A3B8645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47AA12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5631AA"/>
    <w:multiLevelType w:val="hybridMultilevel"/>
    <w:tmpl w:val="09A8F03E"/>
    <w:lvl w:ilvl="0" w:tplc="79B69C50">
      <w:start w:val="80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6A3D7B7C"/>
    <w:multiLevelType w:val="hybridMultilevel"/>
    <w:tmpl w:val="2BBAE1DA"/>
    <w:lvl w:ilvl="0" w:tplc="ECF2C8BE">
      <w:start w:val="1"/>
      <w:numFmt w:val="bullet"/>
      <w:pStyle w:val="titreintro4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3" w15:restartNumberingAfterBreak="0">
    <w:nsid w:val="70F7775B"/>
    <w:multiLevelType w:val="hybridMultilevel"/>
    <w:tmpl w:val="5C62ACB4"/>
    <w:lvl w:ilvl="0" w:tplc="D0F0184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2880C4D"/>
    <w:multiLevelType w:val="hybridMultilevel"/>
    <w:tmpl w:val="457E5160"/>
    <w:lvl w:ilvl="0" w:tplc="D0F0184E">
      <w:start w:val="80"/>
      <w:numFmt w:val="bullet"/>
      <w:lvlText w:val="-"/>
      <w:lvlJc w:val="left"/>
      <w:pPr>
        <w:ind w:left="1996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35" w15:restartNumberingAfterBreak="0">
    <w:nsid w:val="74664569"/>
    <w:multiLevelType w:val="multilevel"/>
    <w:tmpl w:val="040C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6" w15:restartNumberingAfterBreak="0">
    <w:nsid w:val="76FF579C"/>
    <w:multiLevelType w:val="hybridMultilevel"/>
    <w:tmpl w:val="9222CF68"/>
    <w:lvl w:ilvl="0" w:tplc="74FE91FA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955915"/>
    <w:multiLevelType w:val="hybridMultilevel"/>
    <w:tmpl w:val="898060CE"/>
    <w:lvl w:ilvl="0" w:tplc="74FE91FA">
      <w:numFmt w:val="bullet"/>
      <w:lvlText w:val="-"/>
      <w:lvlJc w:val="left"/>
      <w:pPr>
        <w:ind w:left="1440" w:hanging="360"/>
      </w:pPr>
      <w:rPr>
        <w:rFonts w:ascii="Verdana" w:eastAsia="Times New Roman" w:hAnsi="Verdana" w:cs="Times New Roman" w:hint="default"/>
      </w:rPr>
    </w:lvl>
    <w:lvl w:ilvl="1" w:tplc="74FE91FA">
      <w:numFmt w:val="bullet"/>
      <w:lvlText w:val="-"/>
      <w:lvlJc w:val="left"/>
      <w:pPr>
        <w:ind w:left="2160" w:hanging="360"/>
      </w:pPr>
      <w:rPr>
        <w:rFonts w:ascii="Verdana" w:eastAsia="Times New Roman" w:hAnsi="Verdana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504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7A933F60"/>
    <w:multiLevelType w:val="hybridMultilevel"/>
    <w:tmpl w:val="BF049A46"/>
    <w:lvl w:ilvl="0" w:tplc="040C000D">
      <w:start w:val="1"/>
      <w:numFmt w:val="bullet"/>
      <w:lvlText w:val="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877"/>
        </w:tabs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37"/>
        </w:tabs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57"/>
        </w:tabs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77"/>
        </w:tabs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97"/>
        </w:tabs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17"/>
        </w:tabs>
        <w:ind w:left="7917" w:hanging="360"/>
      </w:pPr>
      <w:rPr>
        <w:rFonts w:ascii="Wingdings" w:hAnsi="Wingdings" w:hint="default"/>
      </w:rPr>
    </w:lvl>
  </w:abstractNum>
  <w:abstractNum w:abstractNumId="39" w15:restartNumberingAfterBreak="0">
    <w:nsid w:val="7EED14D7"/>
    <w:multiLevelType w:val="hybridMultilevel"/>
    <w:tmpl w:val="71903170"/>
    <w:lvl w:ilvl="0" w:tplc="5B90FCAC">
      <w:start w:val="1"/>
      <w:numFmt w:val="bullet"/>
      <w:lvlText w:val=""/>
      <w:lvlJc w:val="left"/>
      <w:pPr>
        <w:ind w:left="1077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21"/>
  </w:num>
  <w:num w:numId="4">
    <w:abstractNumId w:val="15"/>
  </w:num>
  <w:num w:numId="5">
    <w:abstractNumId w:val="30"/>
  </w:num>
  <w:num w:numId="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</w:num>
  <w:num w:numId="8">
    <w:abstractNumId w:val="22"/>
  </w:num>
  <w:num w:numId="9">
    <w:abstractNumId w:val="0"/>
  </w:num>
  <w:num w:numId="1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</w:num>
  <w:num w:numId="12">
    <w:abstractNumId w:val="34"/>
  </w:num>
  <w:num w:numId="13">
    <w:abstractNumId w:val="23"/>
  </w:num>
  <w:num w:numId="14">
    <w:abstractNumId w:val="33"/>
  </w:num>
  <w:num w:numId="15">
    <w:abstractNumId w:val="31"/>
  </w:num>
  <w:num w:numId="16">
    <w:abstractNumId w:val="32"/>
  </w:num>
  <w:num w:numId="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6"/>
  </w:num>
  <w:num w:numId="20">
    <w:abstractNumId w:val="7"/>
  </w:num>
  <w:num w:numId="21">
    <w:abstractNumId w:val="35"/>
  </w:num>
  <w:num w:numId="22">
    <w:abstractNumId w:val="19"/>
  </w:num>
  <w:num w:numId="23">
    <w:abstractNumId w:val="6"/>
  </w:num>
  <w:num w:numId="24">
    <w:abstractNumId w:val="4"/>
  </w:num>
  <w:num w:numId="25">
    <w:abstractNumId w:val="38"/>
  </w:num>
  <w:num w:numId="26">
    <w:abstractNumId w:val="24"/>
  </w:num>
  <w:num w:numId="27">
    <w:abstractNumId w:val="28"/>
  </w:num>
  <w:num w:numId="28">
    <w:abstractNumId w:val="39"/>
  </w:num>
  <w:num w:numId="29">
    <w:abstractNumId w:val="29"/>
  </w:num>
  <w:num w:numId="30">
    <w:abstractNumId w:val="5"/>
  </w:num>
  <w:num w:numId="31">
    <w:abstractNumId w:val="3"/>
  </w:num>
  <w:num w:numId="32">
    <w:abstractNumId w:val="37"/>
  </w:num>
  <w:num w:numId="33">
    <w:abstractNumId w:val="17"/>
  </w:num>
  <w:num w:numId="34">
    <w:abstractNumId w:val="18"/>
  </w:num>
  <w:num w:numId="35">
    <w:abstractNumId w:val="1"/>
  </w:num>
  <w:num w:numId="36">
    <w:abstractNumId w:val="27"/>
  </w:num>
  <w:num w:numId="37">
    <w:abstractNumId w:val="2"/>
  </w:num>
  <w:num w:numId="38">
    <w:abstractNumId w:val="36"/>
  </w:num>
  <w:num w:numId="39">
    <w:abstractNumId w:val="20"/>
  </w:num>
  <w:num w:numId="40">
    <w:abstractNumId w:val="16"/>
  </w:num>
  <w:num w:numId="41">
    <w:abstractNumId w:val="25"/>
  </w:num>
  <w:num w:numId="42">
    <w:abstractNumId w:val="38"/>
  </w:num>
  <w:num w:numId="4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proofState w:spelling="clean" w:grammar="clean"/>
  <w:attachedTemplate r:id="rId1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5027"/>
    <w:rsid w:val="00003466"/>
    <w:rsid w:val="00005EFE"/>
    <w:rsid w:val="00011479"/>
    <w:rsid w:val="000145C4"/>
    <w:rsid w:val="000155FE"/>
    <w:rsid w:val="000175A4"/>
    <w:rsid w:val="000216D2"/>
    <w:rsid w:val="00030677"/>
    <w:rsid w:val="00046633"/>
    <w:rsid w:val="0004731D"/>
    <w:rsid w:val="000527B0"/>
    <w:rsid w:val="00056FEF"/>
    <w:rsid w:val="00070A4F"/>
    <w:rsid w:val="00071BD6"/>
    <w:rsid w:val="000722E3"/>
    <w:rsid w:val="00073573"/>
    <w:rsid w:val="000A1E99"/>
    <w:rsid w:val="000A5233"/>
    <w:rsid w:val="000A6347"/>
    <w:rsid w:val="000B05F6"/>
    <w:rsid w:val="000B0D65"/>
    <w:rsid w:val="000C68EF"/>
    <w:rsid w:val="001007D8"/>
    <w:rsid w:val="0010630A"/>
    <w:rsid w:val="001143E7"/>
    <w:rsid w:val="00114E58"/>
    <w:rsid w:val="001174CE"/>
    <w:rsid w:val="00122BD0"/>
    <w:rsid w:val="00131038"/>
    <w:rsid w:val="00131AB8"/>
    <w:rsid w:val="001378B6"/>
    <w:rsid w:val="00150FCA"/>
    <w:rsid w:val="001548FF"/>
    <w:rsid w:val="00167C81"/>
    <w:rsid w:val="001772C7"/>
    <w:rsid w:val="00180150"/>
    <w:rsid w:val="0018182C"/>
    <w:rsid w:val="00182709"/>
    <w:rsid w:val="001C1A9B"/>
    <w:rsid w:val="001C3FD3"/>
    <w:rsid w:val="001D6C31"/>
    <w:rsid w:val="001F5309"/>
    <w:rsid w:val="00203A67"/>
    <w:rsid w:val="0020745E"/>
    <w:rsid w:val="00210B8A"/>
    <w:rsid w:val="0021697E"/>
    <w:rsid w:val="00243735"/>
    <w:rsid w:val="00257870"/>
    <w:rsid w:val="0026452E"/>
    <w:rsid w:val="00286DF8"/>
    <w:rsid w:val="002B2FD0"/>
    <w:rsid w:val="002B4408"/>
    <w:rsid w:val="002C2F65"/>
    <w:rsid w:val="002D1F88"/>
    <w:rsid w:val="002E1111"/>
    <w:rsid w:val="002E1FBC"/>
    <w:rsid w:val="002F5AD3"/>
    <w:rsid w:val="002F7345"/>
    <w:rsid w:val="0031442F"/>
    <w:rsid w:val="003208BA"/>
    <w:rsid w:val="00321329"/>
    <w:rsid w:val="00324E7A"/>
    <w:rsid w:val="00333A46"/>
    <w:rsid w:val="00334F3D"/>
    <w:rsid w:val="00362FE0"/>
    <w:rsid w:val="003728C8"/>
    <w:rsid w:val="003800DF"/>
    <w:rsid w:val="003808F5"/>
    <w:rsid w:val="003A1446"/>
    <w:rsid w:val="003A374B"/>
    <w:rsid w:val="003A5F0E"/>
    <w:rsid w:val="003A7150"/>
    <w:rsid w:val="003C6105"/>
    <w:rsid w:val="003E4705"/>
    <w:rsid w:val="004002BD"/>
    <w:rsid w:val="004101B1"/>
    <w:rsid w:val="00410FCA"/>
    <w:rsid w:val="00412D82"/>
    <w:rsid w:val="00417E5E"/>
    <w:rsid w:val="00425950"/>
    <w:rsid w:val="00435027"/>
    <w:rsid w:val="00442435"/>
    <w:rsid w:val="004661BA"/>
    <w:rsid w:val="00491DBD"/>
    <w:rsid w:val="00494820"/>
    <w:rsid w:val="00496AAF"/>
    <w:rsid w:val="004977F7"/>
    <w:rsid w:val="004A4F39"/>
    <w:rsid w:val="004A71FA"/>
    <w:rsid w:val="004B28F3"/>
    <w:rsid w:val="004D17D1"/>
    <w:rsid w:val="004D354F"/>
    <w:rsid w:val="004F2C1E"/>
    <w:rsid w:val="00510FDC"/>
    <w:rsid w:val="00512471"/>
    <w:rsid w:val="005243F6"/>
    <w:rsid w:val="005256A5"/>
    <w:rsid w:val="005436E3"/>
    <w:rsid w:val="005536A1"/>
    <w:rsid w:val="005602A1"/>
    <w:rsid w:val="005662E5"/>
    <w:rsid w:val="00567174"/>
    <w:rsid w:val="0057236C"/>
    <w:rsid w:val="00573E99"/>
    <w:rsid w:val="005801C7"/>
    <w:rsid w:val="00587EB7"/>
    <w:rsid w:val="005A3E99"/>
    <w:rsid w:val="005A4699"/>
    <w:rsid w:val="005A77E6"/>
    <w:rsid w:val="005B3190"/>
    <w:rsid w:val="005B675E"/>
    <w:rsid w:val="005B6821"/>
    <w:rsid w:val="005D36BE"/>
    <w:rsid w:val="00603560"/>
    <w:rsid w:val="006306A6"/>
    <w:rsid w:val="006337DA"/>
    <w:rsid w:val="00634D69"/>
    <w:rsid w:val="00641094"/>
    <w:rsid w:val="00641734"/>
    <w:rsid w:val="0067545D"/>
    <w:rsid w:val="00681762"/>
    <w:rsid w:val="0068618D"/>
    <w:rsid w:val="00692974"/>
    <w:rsid w:val="006B00AB"/>
    <w:rsid w:val="006B0E48"/>
    <w:rsid w:val="006C5E1E"/>
    <w:rsid w:val="006C7EEB"/>
    <w:rsid w:val="006D2DCB"/>
    <w:rsid w:val="006F0A4D"/>
    <w:rsid w:val="0070069F"/>
    <w:rsid w:val="00701A12"/>
    <w:rsid w:val="00707E31"/>
    <w:rsid w:val="00715520"/>
    <w:rsid w:val="00716307"/>
    <w:rsid w:val="0072103F"/>
    <w:rsid w:val="00724E3B"/>
    <w:rsid w:val="007314E0"/>
    <w:rsid w:val="00743B1A"/>
    <w:rsid w:val="00744291"/>
    <w:rsid w:val="007457ED"/>
    <w:rsid w:val="00756A69"/>
    <w:rsid w:val="00772637"/>
    <w:rsid w:val="00773BFA"/>
    <w:rsid w:val="007754F1"/>
    <w:rsid w:val="00780B5F"/>
    <w:rsid w:val="007C06C1"/>
    <w:rsid w:val="007C66BE"/>
    <w:rsid w:val="007E1E1D"/>
    <w:rsid w:val="007E3BF4"/>
    <w:rsid w:val="007E64A9"/>
    <w:rsid w:val="007E68D8"/>
    <w:rsid w:val="007F5841"/>
    <w:rsid w:val="007F79DB"/>
    <w:rsid w:val="00801394"/>
    <w:rsid w:val="00805343"/>
    <w:rsid w:val="00810F04"/>
    <w:rsid w:val="0081359D"/>
    <w:rsid w:val="008151AF"/>
    <w:rsid w:val="00822EF7"/>
    <w:rsid w:val="00854237"/>
    <w:rsid w:val="00857498"/>
    <w:rsid w:val="00860A2C"/>
    <w:rsid w:val="00862B05"/>
    <w:rsid w:val="008660B6"/>
    <w:rsid w:val="00877D7E"/>
    <w:rsid w:val="00881CB0"/>
    <w:rsid w:val="00896644"/>
    <w:rsid w:val="008A0C85"/>
    <w:rsid w:val="008A2B10"/>
    <w:rsid w:val="008C3A57"/>
    <w:rsid w:val="008D62F2"/>
    <w:rsid w:val="008E5137"/>
    <w:rsid w:val="008F370D"/>
    <w:rsid w:val="009206F7"/>
    <w:rsid w:val="009241F5"/>
    <w:rsid w:val="00927C09"/>
    <w:rsid w:val="0093020F"/>
    <w:rsid w:val="00937CFE"/>
    <w:rsid w:val="00951CAC"/>
    <w:rsid w:val="00985208"/>
    <w:rsid w:val="00997FBF"/>
    <w:rsid w:val="009B0A56"/>
    <w:rsid w:val="009B3E81"/>
    <w:rsid w:val="009B3E86"/>
    <w:rsid w:val="009C3048"/>
    <w:rsid w:val="009C60A0"/>
    <w:rsid w:val="009C611C"/>
    <w:rsid w:val="009D2D98"/>
    <w:rsid w:val="009D62AA"/>
    <w:rsid w:val="00A07847"/>
    <w:rsid w:val="00A220E6"/>
    <w:rsid w:val="00A4671A"/>
    <w:rsid w:val="00A47AB3"/>
    <w:rsid w:val="00A5331C"/>
    <w:rsid w:val="00A56807"/>
    <w:rsid w:val="00A64CDF"/>
    <w:rsid w:val="00AA210C"/>
    <w:rsid w:val="00AA4CF0"/>
    <w:rsid w:val="00AA5196"/>
    <w:rsid w:val="00AC6B30"/>
    <w:rsid w:val="00AD5B32"/>
    <w:rsid w:val="00AD791B"/>
    <w:rsid w:val="00AE6762"/>
    <w:rsid w:val="00AF7509"/>
    <w:rsid w:val="00B058CE"/>
    <w:rsid w:val="00B07B4D"/>
    <w:rsid w:val="00B11D68"/>
    <w:rsid w:val="00B177FC"/>
    <w:rsid w:val="00B366B1"/>
    <w:rsid w:val="00B45652"/>
    <w:rsid w:val="00B50404"/>
    <w:rsid w:val="00B67492"/>
    <w:rsid w:val="00B7286E"/>
    <w:rsid w:val="00B804DB"/>
    <w:rsid w:val="00B82834"/>
    <w:rsid w:val="00B91010"/>
    <w:rsid w:val="00B9329D"/>
    <w:rsid w:val="00BA3FF8"/>
    <w:rsid w:val="00BA60C3"/>
    <w:rsid w:val="00BD4CA4"/>
    <w:rsid w:val="00BD586F"/>
    <w:rsid w:val="00BE1811"/>
    <w:rsid w:val="00BE7382"/>
    <w:rsid w:val="00BF0986"/>
    <w:rsid w:val="00BF3A2F"/>
    <w:rsid w:val="00C15502"/>
    <w:rsid w:val="00C35138"/>
    <w:rsid w:val="00C36FCD"/>
    <w:rsid w:val="00C52017"/>
    <w:rsid w:val="00C64A98"/>
    <w:rsid w:val="00C9413E"/>
    <w:rsid w:val="00CA3458"/>
    <w:rsid w:val="00CB24CB"/>
    <w:rsid w:val="00CB3B34"/>
    <w:rsid w:val="00CB66E3"/>
    <w:rsid w:val="00CC2BAC"/>
    <w:rsid w:val="00CD15FA"/>
    <w:rsid w:val="00CD48D0"/>
    <w:rsid w:val="00CD5F3B"/>
    <w:rsid w:val="00CE3E34"/>
    <w:rsid w:val="00CF61A8"/>
    <w:rsid w:val="00CF6D1E"/>
    <w:rsid w:val="00D17D63"/>
    <w:rsid w:val="00D27EC8"/>
    <w:rsid w:val="00D317BB"/>
    <w:rsid w:val="00D32D3D"/>
    <w:rsid w:val="00D44CF7"/>
    <w:rsid w:val="00D5385A"/>
    <w:rsid w:val="00D53D44"/>
    <w:rsid w:val="00D75FE4"/>
    <w:rsid w:val="00D76C58"/>
    <w:rsid w:val="00D80A47"/>
    <w:rsid w:val="00D975E6"/>
    <w:rsid w:val="00DA3AF7"/>
    <w:rsid w:val="00DA648D"/>
    <w:rsid w:val="00DB14AC"/>
    <w:rsid w:val="00DB6483"/>
    <w:rsid w:val="00DC051C"/>
    <w:rsid w:val="00DC12FE"/>
    <w:rsid w:val="00DC454B"/>
    <w:rsid w:val="00DC5807"/>
    <w:rsid w:val="00DC7172"/>
    <w:rsid w:val="00DD4038"/>
    <w:rsid w:val="00E001A5"/>
    <w:rsid w:val="00E2637D"/>
    <w:rsid w:val="00E2686D"/>
    <w:rsid w:val="00E272E3"/>
    <w:rsid w:val="00E27FCA"/>
    <w:rsid w:val="00E31CD7"/>
    <w:rsid w:val="00E33430"/>
    <w:rsid w:val="00E37FB2"/>
    <w:rsid w:val="00E446A7"/>
    <w:rsid w:val="00E639FF"/>
    <w:rsid w:val="00E76762"/>
    <w:rsid w:val="00E974F5"/>
    <w:rsid w:val="00E9794B"/>
    <w:rsid w:val="00EC08C0"/>
    <w:rsid w:val="00ED3DAB"/>
    <w:rsid w:val="00EF62C9"/>
    <w:rsid w:val="00F12DE1"/>
    <w:rsid w:val="00F365A2"/>
    <w:rsid w:val="00F37EE4"/>
    <w:rsid w:val="00F42953"/>
    <w:rsid w:val="00F56B1F"/>
    <w:rsid w:val="00F70FE2"/>
    <w:rsid w:val="00F74EDF"/>
    <w:rsid w:val="00FB3F97"/>
    <w:rsid w:val="00FE0A26"/>
    <w:rsid w:val="00FE21BA"/>
    <w:rsid w:val="00FE6870"/>
    <w:rsid w:val="00FE7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5DB130"/>
  <w15:docId w15:val="{CF1458D8-DBD4-42DE-AEC9-B4E05AE651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4CDF"/>
    <w:pPr>
      <w:spacing w:before="60" w:after="60"/>
      <w:jc w:val="both"/>
    </w:pPr>
    <w:rPr>
      <w:rFonts w:ascii="Segoe UI" w:eastAsia="Times New Roman" w:hAnsi="Segoe UI" w:cstheme="minorHAnsi"/>
      <w:color w:val="262626" w:themeColor="text1" w:themeTint="D9"/>
      <w:sz w:val="18"/>
      <w:lang w:eastAsia="fr-FR"/>
    </w:rPr>
  </w:style>
  <w:style w:type="paragraph" w:styleId="Titre1">
    <w:name w:val="heading 1"/>
    <w:next w:val="Normal"/>
    <w:link w:val="Titre1Car"/>
    <w:uiPriority w:val="9"/>
    <w:qFormat/>
    <w:rsid w:val="005436E3"/>
    <w:pPr>
      <w:keepNext/>
      <w:keepLines/>
      <w:numPr>
        <w:numId w:val="4"/>
      </w:numPr>
      <w:pBdr>
        <w:bottom w:val="single" w:sz="4" w:space="1" w:color="auto"/>
      </w:pBdr>
      <w:spacing w:before="240" w:after="24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36"/>
      <w:szCs w:val="36"/>
      <w:lang w:eastAsia="fr-FR"/>
    </w:rPr>
  </w:style>
  <w:style w:type="paragraph" w:styleId="Titre2">
    <w:name w:val="heading 2"/>
    <w:next w:val="Normal"/>
    <w:link w:val="Titre2Car"/>
    <w:uiPriority w:val="9"/>
    <w:unhideWhenUsed/>
    <w:qFormat/>
    <w:rsid w:val="00BD586F"/>
    <w:pPr>
      <w:keepNext/>
      <w:keepLines/>
      <w:numPr>
        <w:ilvl w:val="1"/>
        <w:numId w:val="4"/>
      </w:numPr>
      <w:tabs>
        <w:tab w:val="left" w:pos="709"/>
        <w:tab w:val="left" w:pos="993"/>
      </w:tabs>
      <w:spacing w:before="240" w:after="24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  <w:lang w:eastAsia="fr-FR"/>
    </w:rPr>
  </w:style>
  <w:style w:type="paragraph" w:styleId="Titre3">
    <w:name w:val="heading 3"/>
    <w:next w:val="Normal"/>
    <w:link w:val="Titre3Car"/>
    <w:uiPriority w:val="9"/>
    <w:unhideWhenUsed/>
    <w:qFormat/>
    <w:rsid w:val="005436E3"/>
    <w:pPr>
      <w:keepNext/>
      <w:keepLines/>
      <w:numPr>
        <w:ilvl w:val="2"/>
        <w:numId w:val="4"/>
      </w:numPr>
      <w:tabs>
        <w:tab w:val="left" w:pos="340"/>
      </w:tabs>
      <w:spacing w:before="240" w:after="240"/>
      <w:outlineLvl w:val="2"/>
    </w:pPr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paragraph" w:styleId="Titre4">
    <w:name w:val="heading 4"/>
    <w:next w:val="Normal"/>
    <w:link w:val="Titre4Car"/>
    <w:uiPriority w:val="9"/>
    <w:unhideWhenUsed/>
    <w:qFormat/>
    <w:rsid w:val="005436E3"/>
    <w:pPr>
      <w:spacing w:before="240" w:after="240"/>
      <w:ind w:left="567" w:hanging="360"/>
      <w:outlineLvl w:val="3"/>
    </w:pPr>
    <w:rPr>
      <w:rFonts w:eastAsia="Times New Roman" w:cstheme="minorHAnsi"/>
      <w:b/>
      <w:color w:val="000000"/>
      <w:sz w:val="24"/>
      <w:szCs w:val="24"/>
      <w:u w:val="single"/>
      <w:lang w:eastAsia="fr-FR"/>
    </w:rPr>
  </w:style>
  <w:style w:type="paragraph" w:styleId="Titre5">
    <w:name w:val="heading 5"/>
    <w:next w:val="Normal"/>
    <w:link w:val="Titre5Car"/>
    <w:uiPriority w:val="9"/>
    <w:unhideWhenUsed/>
    <w:qFormat/>
    <w:rsid w:val="005436E3"/>
    <w:pPr>
      <w:keepNext/>
      <w:keepLines/>
      <w:numPr>
        <w:ilvl w:val="4"/>
        <w:numId w:val="4"/>
      </w:numPr>
      <w:tabs>
        <w:tab w:val="left" w:pos="680"/>
      </w:tabs>
      <w:spacing w:before="240" w:after="240"/>
      <w:outlineLvl w:val="4"/>
    </w:pPr>
    <w:rPr>
      <w:rFonts w:asciiTheme="majorHAnsi" w:eastAsiaTheme="majorEastAsia" w:hAnsiTheme="majorHAnsi" w:cstheme="majorBidi"/>
      <w:color w:val="243F60" w:themeColor="accent1" w:themeShade="7F"/>
      <w:lang w:eastAsia="fr-FR"/>
    </w:rPr>
  </w:style>
  <w:style w:type="paragraph" w:styleId="Titre6">
    <w:name w:val="heading 6"/>
    <w:next w:val="Normal"/>
    <w:link w:val="Titre6Car"/>
    <w:unhideWhenUsed/>
    <w:qFormat/>
    <w:rsid w:val="005436E3"/>
    <w:pPr>
      <w:keepNext/>
      <w:keepLines/>
      <w:numPr>
        <w:ilvl w:val="5"/>
        <w:numId w:val="4"/>
      </w:numPr>
      <w:tabs>
        <w:tab w:val="left" w:pos="851"/>
      </w:tabs>
      <w:spacing w:before="240" w:after="24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eastAsia="fr-FR"/>
    </w:rPr>
  </w:style>
  <w:style w:type="paragraph" w:styleId="Titre7">
    <w:name w:val="heading 7"/>
    <w:next w:val="Normal"/>
    <w:link w:val="Titre7Car"/>
    <w:uiPriority w:val="9"/>
    <w:unhideWhenUsed/>
    <w:qFormat/>
    <w:rsid w:val="005436E3"/>
    <w:pPr>
      <w:keepNext/>
      <w:keepLines/>
      <w:numPr>
        <w:ilvl w:val="6"/>
        <w:numId w:val="4"/>
      </w:numPr>
      <w:tabs>
        <w:tab w:val="left" w:pos="1021"/>
      </w:tabs>
      <w:spacing w:before="240" w:after="24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eastAsia="fr-FR"/>
    </w:rPr>
  </w:style>
  <w:style w:type="paragraph" w:styleId="Titre8">
    <w:name w:val="heading 8"/>
    <w:next w:val="Normal"/>
    <w:link w:val="Titre8Car"/>
    <w:uiPriority w:val="9"/>
    <w:unhideWhenUsed/>
    <w:qFormat/>
    <w:rsid w:val="005436E3"/>
    <w:pPr>
      <w:keepNext/>
      <w:keepLines/>
      <w:numPr>
        <w:ilvl w:val="7"/>
        <w:numId w:val="4"/>
      </w:numPr>
      <w:tabs>
        <w:tab w:val="left" w:pos="1191"/>
      </w:tabs>
      <w:spacing w:before="240" w:after="2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paragraph" w:styleId="Titre9">
    <w:name w:val="heading 9"/>
    <w:next w:val="Normal"/>
    <w:link w:val="Titre9Car"/>
    <w:uiPriority w:val="9"/>
    <w:unhideWhenUsed/>
    <w:qFormat/>
    <w:rsid w:val="005436E3"/>
    <w:pPr>
      <w:keepNext/>
      <w:keepLines/>
      <w:numPr>
        <w:ilvl w:val="8"/>
        <w:numId w:val="4"/>
      </w:numPr>
      <w:tabs>
        <w:tab w:val="left" w:pos="1361"/>
      </w:tabs>
      <w:spacing w:before="240" w:after="24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etraitcorpsdetexte2">
    <w:name w:val="Body Text Indent 2"/>
    <w:basedOn w:val="Normal"/>
    <w:link w:val="Retraitcorpsdetexte2Car"/>
    <w:rsid w:val="00AD791B"/>
    <w:pPr>
      <w:ind w:left="993" w:hanging="142"/>
    </w:pPr>
    <w:rPr>
      <w:rFonts w:ascii="Arial" w:hAnsi="Arial"/>
      <w:noProof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AD791B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En-tte">
    <w:name w:val="header"/>
    <w:basedOn w:val="Normal"/>
    <w:link w:val="En-tteCar"/>
    <w:unhideWhenUsed/>
    <w:rsid w:val="00AD791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D791B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link w:val="PieddepageCar"/>
    <w:unhideWhenUsed/>
    <w:rsid w:val="00F365A2"/>
    <w:pPr>
      <w:tabs>
        <w:tab w:val="center" w:pos="4536"/>
        <w:tab w:val="right" w:pos="9072"/>
      </w:tabs>
      <w:spacing w:after="0"/>
    </w:pPr>
    <w:rPr>
      <w:rFonts w:eastAsia="Times New Roman" w:cstheme="minorHAnsi"/>
      <w:color w:val="0D0D0D" w:themeColor="text1" w:themeTint="F2"/>
      <w:lang w:eastAsia="fr-FR"/>
    </w:rPr>
  </w:style>
  <w:style w:type="character" w:customStyle="1" w:styleId="PieddepageCar">
    <w:name w:val="Pied de page Car"/>
    <w:basedOn w:val="Policepardfaut"/>
    <w:link w:val="Pieddepage"/>
    <w:uiPriority w:val="99"/>
    <w:rsid w:val="00F365A2"/>
    <w:rPr>
      <w:rFonts w:eastAsia="Times New Roman" w:cstheme="minorHAnsi"/>
      <w:color w:val="0D0D0D" w:themeColor="text1" w:themeTint="F2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D791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791B"/>
    <w:rPr>
      <w:rFonts w:ascii="Tahoma" w:eastAsia="Times New Roman" w:hAnsi="Tahoma" w:cs="Tahoma"/>
      <w:sz w:val="16"/>
      <w:szCs w:val="16"/>
      <w:lang w:eastAsia="fr-FR"/>
    </w:rPr>
  </w:style>
  <w:style w:type="character" w:styleId="Numrodepage">
    <w:name w:val="page number"/>
    <w:basedOn w:val="Policepardfaut"/>
    <w:rsid w:val="00AD791B"/>
  </w:style>
  <w:style w:type="character" w:customStyle="1" w:styleId="Titre1Car">
    <w:name w:val="Titre 1 Car"/>
    <w:basedOn w:val="Policepardfaut"/>
    <w:link w:val="Titre1"/>
    <w:uiPriority w:val="9"/>
    <w:rsid w:val="005436E3"/>
    <w:rPr>
      <w:rFonts w:asciiTheme="majorHAnsi" w:eastAsiaTheme="majorEastAsia" w:hAnsiTheme="majorHAnsi" w:cstheme="majorBidi"/>
      <w:b/>
      <w:bCs/>
      <w:color w:val="000000" w:themeColor="text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BD586F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5436E3"/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5436E3"/>
    <w:rPr>
      <w:rFonts w:eastAsia="Times New Roman" w:cstheme="minorHAnsi"/>
      <w:b/>
      <w:color w:val="000000"/>
      <w:sz w:val="24"/>
      <w:szCs w:val="24"/>
      <w:u w:val="single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5436E3"/>
    <w:rPr>
      <w:rFonts w:asciiTheme="majorHAnsi" w:eastAsiaTheme="majorEastAsia" w:hAnsiTheme="majorHAnsi" w:cstheme="majorBidi"/>
      <w:color w:val="243F60" w:themeColor="accent1" w:themeShade="7F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5436E3"/>
    <w:rPr>
      <w:rFonts w:asciiTheme="majorHAnsi" w:eastAsiaTheme="majorEastAsia" w:hAnsiTheme="majorHAnsi" w:cstheme="majorBidi"/>
      <w:i/>
      <w:iCs/>
      <w:color w:val="243F60" w:themeColor="accent1" w:themeShade="7F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5436E3"/>
    <w:rPr>
      <w:rFonts w:asciiTheme="majorHAnsi" w:eastAsiaTheme="majorEastAsia" w:hAnsiTheme="majorHAnsi" w:cstheme="majorBidi"/>
      <w:i/>
      <w:iCs/>
      <w:color w:val="404040" w:themeColor="text1" w:themeTint="BF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5436E3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5436E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paragraph" w:styleId="TM1">
    <w:name w:val="toc 1"/>
    <w:next w:val="Normal"/>
    <w:autoRedefine/>
    <w:uiPriority w:val="39"/>
    <w:unhideWhenUsed/>
    <w:rsid w:val="009206F7"/>
    <w:pPr>
      <w:tabs>
        <w:tab w:val="left" w:pos="480"/>
        <w:tab w:val="right" w:leader="dot" w:pos="10456"/>
      </w:tabs>
      <w:spacing w:after="0"/>
    </w:pPr>
    <w:rPr>
      <w:rFonts w:asciiTheme="majorHAnsi" w:eastAsia="Times New Roman" w:hAnsiTheme="majorHAnsi" w:cstheme="minorHAnsi"/>
      <w:b/>
      <w:color w:val="000000" w:themeColor="text1"/>
      <w:sz w:val="28"/>
      <w:lang w:eastAsia="fr-FR"/>
    </w:rPr>
  </w:style>
  <w:style w:type="paragraph" w:styleId="TM2">
    <w:name w:val="toc 2"/>
    <w:next w:val="Normal"/>
    <w:autoRedefine/>
    <w:uiPriority w:val="39"/>
    <w:unhideWhenUsed/>
    <w:rsid w:val="009206F7"/>
    <w:pPr>
      <w:spacing w:after="0"/>
      <w:ind w:left="238"/>
    </w:pPr>
    <w:rPr>
      <w:rFonts w:asciiTheme="majorHAnsi" w:eastAsia="Times New Roman" w:hAnsiTheme="majorHAnsi" w:cstheme="minorHAnsi"/>
      <w:b/>
      <w:color w:val="000000" w:themeColor="text1"/>
      <w:lang w:eastAsia="fr-FR"/>
    </w:rPr>
  </w:style>
  <w:style w:type="paragraph" w:styleId="TM3">
    <w:name w:val="toc 3"/>
    <w:next w:val="Normal"/>
    <w:autoRedefine/>
    <w:uiPriority w:val="39"/>
    <w:unhideWhenUsed/>
    <w:rsid w:val="009206F7"/>
    <w:pPr>
      <w:spacing w:after="0"/>
      <w:ind w:left="480"/>
    </w:pPr>
    <w:rPr>
      <w:rFonts w:asciiTheme="majorHAnsi" w:eastAsia="Times New Roman" w:hAnsiTheme="majorHAnsi" w:cstheme="minorHAnsi"/>
      <w:color w:val="000000" w:themeColor="text1"/>
      <w:lang w:eastAsia="fr-FR"/>
    </w:rPr>
  </w:style>
  <w:style w:type="character" w:styleId="Lienhypertexte">
    <w:name w:val="Hyperlink"/>
    <w:basedOn w:val="Policepardfaut"/>
    <w:uiPriority w:val="99"/>
    <w:unhideWhenUsed/>
    <w:rsid w:val="006306A6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496AAF"/>
    <w:pPr>
      <w:ind w:left="720"/>
      <w:contextualSpacing/>
    </w:pPr>
  </w:style>
  <w:style w:type="paragraph" w:customStyle="1" w:styleId="Default">
    <w:name w:val="Default"/>
    <w:rsid w:val="00603560"/>
    <w:pPr>
      <w:autoSpaceDE w:val="0"/>
      <w:autoSpaceDN w:val="0"/>
      <w:adjustRightInd w:val="0"/>
      <w:spacing w:after="0" w:line="240" w:lineRule="auto"/>
    </w:pPr>
    <w:rPr>
      <w:rFonts w:ascii="Century Gothic" w:eastAsia="Times New Roman" w:hAnsi="Century Gothic" w:cs="Century Gothic"/>
      <w:color w:val="000000"/>
      <w:sz w:val="24"/>
      <w:szCs w:val="24"/>
      <w:lang w:eastAsia="fr-FR"/>
    </w:rPr>
  </w:style>
  <w:style w:type="paragraph" w:styleId="TM8">
    <w:name w:val="toc 8"/>
    <w:basedOn w:val="Normal"/>
    <w:next w:val="Normal"/>
    <w:autoRedefine/>
    <w:uiPriority w:val="39"/>
    <w:semiHidden/>
    <w:unhideWhenUsed/>
    <w:rsid w:val="00BE1811"/>
    <w:pPr>
      <w:ind w:left="1680"/>
    </w:pPr>
    <w:rPr>
      <w:rFonts w:asciiTheme="majorHAnsi" w:hAnsiTheme="majorHAnsi"/>
    </w:rPr>
  </w:style>
  <w:style w:type="paragraph" w:styleId="TM4">
    <w:name w:val="toc 4"/>
    <w:basedOn w:val="Normal"/>
    <w:next w:val="Normal"/>
    <w:autoRedefine/>
    <w:uiPriority w:val="39"/>
    <w:semiHidden/>
    <w:unhideWhenUsed/>
    <w:rsid w:val="00BE1811"/>
    <w:pPr>
      <w:ind w:left="720"/>
    </w:pPr>
    <w:rPr>
      <w:rFonts w:asciiTheme="majorHAnsi" w:hAnsiTheme="majorHAnsi"/>
    </w:rPr>
  </w:style>
  <w:style w:type="paragraph" w:styleId="TM5">
    <w:name w:val="toc 5"/>
    <w:basedOn w:val="Normal"/>
    <w:next w:val="Normal"/>
    <w:autoRedefine/>
    <w:uiPriority w:val="39"/>
    <w:semiHidden/>
    <w:unhideWhenUsed/>
    <w:rsid w:val="00BE1811"/>
    <w:pPr>
      <w:ind w:left="960"/>
    </w:pPr>
    <w:rPr>
      <w:rFonts w:asciiTheme="majorHAnsi" w:hAnsiTheme="majorHAnsi"/>
    </w:rPr>
  </w:style>
  <w:style w:type="paragraph" w:styleId="TM6">
    <w:name w:val="toc 6"/>
    <w:basedOn w:val="Normal"/>
    <w:next w:val="Normal"/>
    <w:autoRedefine/>
    <w:uiPriority w:val="39"/>
    <w:semiHidden/>
    <w:unhideWhenUsed/>
    <w:rsid w:val="00BE1811"/>
    <w:pPr>
      <w:ind w:left="1200"/>
    </w:pPr>
    <w:rPr>
      <w:rFonts w:asciiTheme="majorHAnsi" w:hAnsiTheme="majorHAnsi"/>
    </w:rPr>
  </w:style>
  <w:style w:type="paragraph" w:styleId="TM7">
    <w:name w:val="toc 7"/>
    <w:basedOn w:val="Normal"/>
    <w:next w:val="Normal"/>
    <w:autoRedefine/>
    <w:uiPriority w:val="39"/>
    <w:semiHidden/>
    <w:unhideWhenUsed/>
    <w:rsid w:val="00BE1811"/>
    <w:pPr>
      <w:ind w:left="1440"/>
    </w:pPr>
    <w:rPr>
      <w:rFonts w:asciiTheme="majorHAnsi" w:hAnsiTheme="majorHAnsi"/>
    </w:rPr>
  </w:style>
  <w:style w:type="paragraph" w:styleId="TM9">
    <w:name w:val="toc 9"/>
    <w:basedOn w:val="Normal"/>
    <w:next w:val="Normal"/>
    <w:autoRedefine/>
    <w:uiPriority w:val="39"/>
    <w:semiHidden/>
    <w:unhideWhenUsed/>
    <w:rsid w:val="00BE1811"/>
    <w:pPr>
      <w:ind w:left="1920"/>
    </w:pPr>
    <w:rPr>
      <w:rFonts w:asciiTheme="majorHAnsi" w:hAnsiTheme="majorHAnsi"/>
    </w:rPr>
  </w:style>
  <w:style w:type="paragraph" w:styleId="Citationintense">
    <w:name w:val="Intense Quote"/>
    <w:aliases w:val="NonConformityPointTitle"/>
    <w:basedOn w:val="Normal"/>
    <w:next w:val="Normal"/>
    <w:link w:val="CitationintenseCar"/>
    <w:uiPriority w:val="30"/>
    <w:qFormat/>
    <w:rsid w:val="00985208"/>
    <w:pPr>
      <w:pBdr>
        <w:bottom w:val="single" w:sz="4" w:space="4" w:color="4F81BD" w:themeColor="accent1"/>
      </w:pBdr>
      <w:spacing w:before="120" w:after="12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aliases w:val="NonConformityPointTitle Car"/>
    <w:basedOn w:val="Policepardfaut"/>
    <w:link w:val="Citationintense"/>
    <w:uiPriority w:val="30"/>
    <w:rsid w:val="00985208"/>
    <w:rPr>
      <w:rFonts w:eastAsia="Times New Roman" w:cstheme="minorHAnsi"/>
      <w:b/>
      <w:bCs/>
      <w:i/>
      <w:iCs/>
      <w:color w:val="4F81BD" w:themeColor="accent1"/>
      <w:lang w:eastAsia="fr-FR"/>
    </w:rPr>
  </w:style>
  <w:style w:type="paragraph" w:customStyle="1" w:styleId="NonConformityPointDescription">
    <w:name w:val="NonConformityPointDescription"/>
    <w:basedOn w:val="Normal"/>
    <w:link w:val="NonConformityPointDescriptionCar"/>
    <w:qFormat/>
    <w:rsid w:val="00D53D44"/>
    <w:pPr>
      <w:spacing w:after="120"/>
      <w:ind w:right="-289"/>
      <w:contextualSpacing/>
    </w:pPr>
  </w:style>
  <w:style w:type="character" w:customStyle="1" w:styleId="NonConformityPointDescriptionCar">
    <w:name w:val="NonConformityPointDescription Car"/>
    <w:basedOn w:val="Policepardfaut"/>
    <w:link w:val="NonConformityPointDescription"/>
    <w:rsid w:val="00D53D44"/>
    <w:rPr>
      <w:rFonts w:eastAsia="Times New Roman" w:cstheme="minorHAnsi"/>
      <w:color w:val="000000"/>
      <w:szCs w:val="24"/>
      <w:lang w:eastAsia="fr-FR"/>
    </w:rPr>
  </w:style>
  <w:style w:type="paragraph" w:styleId="Listepuces2">
    <w:name w:val="List Bullet 2"/>
    <w:basedOn w:val="Normal"/>
    <w:rsid w:val="00324E7A"/>
    <w:pPr>
      <w:numPr>
        <w:numId w:val="9"/>
      </w:numPr>
    </w:pPr>
  </w:style>
  <w:style w:type="paragraph" w:customStyle="1" w:styleId="Enumeration">
    <w:name w:val="Enumeration"/>
    <w:basedOn w:val="Paragraphedeliste"/>
    <w:link w:val="EnumerationCar"/>
    <w:qFormat/>
    <w:rsid w:val="00F365A2"/>
    <w:pPr>
      <w:numPr>
        <w:numId w:val="13"/>
      </w:numPr>
      <w:ind w:left="1134"/>
    </w:pPr>
  </w:style>
  <w:style w:type="paragraph" w:styleId="Titre">
    <w:name w:val="Title"/>
    <w:next w:val="Normal"/>
    <w:link w:val="TitreCar"/>
    <w:uiPriority w:val="10"/>
    <w:qFormat/>
    <w:rsid w:val="00A64CDF"/>
    <w:pPr>
      <w:spacing w:before="240" w:after="240" w:line="192" w:lineRule="auto"/>
    </w:pPr>
    <w:rPr>
      <w:rFonts w:ascii="Segoe UI" w:eastAsiaTheme="majorEastAsia" w:hAnsi="Segoe UI" w:cstheme="majorBidi"/>
      <w:b/>
      <w:color w:val="4CBCC4"/>
      <w:spacing w:val="5"/>
      <w:kern w:val="28"/>
      <w:sz w:val="48"/>
      <w:szCs w:val="52"/>
      <w:lang w:eastAsia="fr-FR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18182C"/>
    <w:rPr>
      <w:rFonts w:eastAsia="Times New Roman" w:cstheme="minorHAnsi"/>
      <w:color w:val="000000"/>
      <w:lang w:eastAsia="fr-FR"/>
    </w:rPr>
  </w:style>
  <w:style w:type="character" w:customStyle="1" w:styleId="EnumerationCar">
    <w:name w:val="Enumeration Car"/>
    <w:basedOn w:val="ParagraphedelisteCar"/>
    <w:link w:val="Enumeration"/>
    <w:rsid w:val="00F365A2"/>
    <w:rPr>
      <w:rFonts w:eastAsia="Times New Roman" w:cstheme="minorHAnsi"/>
      <w:color w:val="0D0D0D" w:themeColor="text1" w:themeTint="F2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A64CDF"/>
    <w:rPr>
      <w:rFonts w:ascii="Segoe UI" w:eastAsiaTheme="majorEastAsia" w:hAnsi="Segoe UI" w:cstheme="majorBidi"/>
      <w:b/>
      <w:color w:val="4CBCC4"/>
      <w:spacing w:val="5"/>
      <w:kern w:val="28"/>
      <w:sz w:val="48"/>
      <w:szCs w:val="52"/>
      <w:lang w:eastAsia="fr-FR"/>
    </w:rPr>
  </w:style>
  <w:style w:type="paragraph" w:styleId="Sansinterligne">
    <w:name w:val="No Spacing"/>
    <w:uiPriority w:val="1"/>
    <w:qFormat/>
    <w:rsid w:val="00E974F5"/>
    <w:pPr>
      <w:spacing w:after="0" w:line="240" w:lineRule="auto"/>
      <w:ind w:left="284" w:right="-56"/>
      <w:jc w:val="both"/>
    </w:pPr>
    <w:rPr>
      <w:rFonts w:eastAsia="Times New Roman" w:cstheme="minorHAnsi"/>
      <w:color w:val="000000"/>
      <w:lang w:eastAsia="fr-FR"/>
    </w:rPr>
  </w:style>
  <w:style w:type="paragraph" w:customStyle="1" w:styleId="titreintro">
    <w:name w:val="titre_intro"/>
    <w:qFormat/>
    <w:rsid w:val="00707E31"/>
    <w:pPr>
      <w:shd w:val="clear" w:color="auto" w:fill="D9D9D9" w:themeFill="background1" w:themeFillShade="D9"/>
      <w:spacing w:after="0"/>
      <w:jc w:val="center"/>
    </w:pPr>
    <w:rPr>
      <w:rFonts w:eastAsia="Times New Roman" w:cstheme="minorHAnsi"/>
      <w:b/>
      <w:smallCaps/>
      <w:color w:val="0000CC"/>
      <w:sz w:val="44"/>
      <w:szCs w:val="44"/>
      <w:lang w:eastAsia="fr-FR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titreintro2">
    <w:name w:val="titre_intro_2"/>
    <w:qFormat/>
    <w:rsid w:val="00F365A2"/>
    <w:pPr>
      <w:spacing w:after="0"/>
      <w:ind w:left="5103"/>
    </w:pPr>
    <w:rPr>
      <w:rFonts w:eastAsia="Times New Roman" w:cstheme="minorHAnsi"/>
      <w:b/>
      <w:i/>
      <w:color w:val="0D0D0D" w:themeColor="text1" w:themeTint="F2"/>
      <w:sz w:val="28"/>
      <w:szCs w:val="28"/>
      <w:lang w:eastAsia="fr-FR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titreintro3">
    <w:name w:val="titre_intro_3"/>
    <w:qFormat/>
    <w:rsid w:val="00707E31"/>
    <w:pPr>
      <w:spacing w:after="0"/>
      <w:jc w:val="center"/>
    </w:pPr>
    <w:rPr>
      <w:rFonts w:eastAsia="Times New Roman" w:cstheme="minorHAnsi"/>
      <w:b/>
      <w:color w:val="0000CC"/>
      <w:sz w:val="40"/>
      <w:szCs w:val="40"/>
      <w:lang w:eastAsia="fr-FR"/>
    </w:rPr>
  </w:style>
  <w:style w:type="paragraph" w:customStyle="1" w:styleId="titreintro4">
    <w:name w:val="titre_intro_4"/>
    <w:qFormat/>
    <w:rsid w:val="00030677"/>
    <w:pPr>
      <w:numPr>
        <w:numId w:val="16"/>
      </w:numPr>
      <w:spacing w:after="0"/>
      <w:ind w:left="567"/>
    </w:pPr>
    <w:rPr>
      <w:rFonts w:eastAsia="Times New Roman" w:cstheme="minorHAnsi"/>
      <w:b/>
      <w:color w:val="000000"/>
      <w:sz w:val="24"/>
      <w:u w:val="single"/>
      <w:lang w:eastAsia="fr-FR"/>
    </w:rPr>
  </w:style>
  <w:style w:type="paragraph" w:customStyle="1" w:styleId="Style1">
    <w:name w:val="Style1"/>
    <w:basedOn w:val="Enumeration"/>
    <w:qFormat/>
    <w:rsid w:val="000A1E99"/>
  </w:style>
  <w:style w:type="paragraph" w:customStyle="1" w:styleId="titreenumeration">
    <w:name w:val="titre_enumeration"/>
    <w:basedOn w:val="Enumeration"/>
    <w:qFormat/>
    <w:rsid w:val="00F365A2"/>
    <w:rPr>
      <w:u w:val="single"/>
    </w:rPr>
  </w:style>
  <w:style w:type="paragraph" w:customStyle="1" w:styleId="version">
    <w:name w:val="version"/>
    <w:basedOn w:val="Normal"/>
    <w:qFormat/>
    <w:rsid w:val="000A1E99"/>
  </w:style>
  <w:style w:type="paragraph" w:customStyle="1" w:styleId="texteintro">
    <w:name w:val="texte_intro"/>
    <w:qFormat/>
    <w:rsid w:val="00BD586F"/>
    <w:pPr>
      <w:pBdr>
        <w:top w:val="single" w:sz="4" w:space="6" w:color="0000CC"/>
        <w:bottom w:val="single" w:sz="4" w:space="6" w:color="0000CC"/>
      </w:pBdr>
      <w:spacing w:after="0"/>
      <w:ind w:left="5245"/>
    </w:pPr>
    <w:rPr>
      <w:rFonts w:eastAsia="Times New Roman" w:cstheme="minorHAnsi"/>
      <w:smallCaps/>
      <w:color w:val="0D0D0D" w:themeColor="text1" w:themeTint="F2"/>
      <w:sz w:val="24"/>
      <w:szCs w:val="24"/>
      <w:lang w:eastAsia="fr-FR"/>
    </w:rPr>
  </w:style>
  <w:style w:type="paragraph" w:customStyle="1" w:styleId="Enumration2">
    <w:name w:val="Enumération 2"/>
    <w:basedOn w:val="Normal"/>
    <w:link w:val="Enumration2Car"/>
    <w:qFormat/>
    <w:rsid w:val="007E64A9"/>
    <w:rPr>
      <w:rFonts w:eastAsiaTheme="minorHAnsi"/>
      <w:lang w:eastAsia="en-US"/>
    </w:rPr>
  </w:style>
  <w:style w:type="paragraph" w:customStyle="1" w:styleId="Enumration3">
    <w:name w:val="Enumération 3"/>
    <w:basedOn w:val="Titre3"/>
    <w:link w:val="Enumration3Car"/>
    <w:qFormat/>
    <w:rsid w:val="001D6C31"/>
    <w:pPr>
      <w:numPr>
        <w:ilvl w:val="3"/>
      </w:numPr>
      <w:spacing w:before="120" w:after="60" w:line="240" w:lineRule="auto"/>
      <w:ind w:left="1418" w:hanging="862"/>
      <w:contextualSpacing/>
    </w:pPr>
    <w:rPr>
      <w:rFonts w:eastAsiaTheme="minorHAnsi"/>
      <w:sz w:val="22"/>
      <w:szCs w:val="22"/>
      <w:lang w:eastAsia="en-US"/>
    </w:rPr>
  </w:style>
  <w:style w:type="character" w:customStyle="1" w:styleId="Enumration2Car">
    <w:name w:val="Enumération 2 Car"/>
    <w:basedOn w:val="Policepardfaut"/>
    <w:link w:val="Enumration2"/>
    <w:rsid w:val="007E64A9"/>
    <w:rPr>
      <w:rFonts w:cstheme="minorHAnsi"/>
      <w:color w:val="0D0D0D" w:themeColor="text1" w:themeTint="F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2B4408"/>
    <w:pPr>
      <w:numPr>
        <w:numId w:val="0"/>
      </w:numPr>
      <w:pBdr>
        <w:bottom w:val="none" w:sz="0" w:space="0" w:color="auto"/>
      </w:pBdr>
      <w:spacing w:before="480" w:after="0"/>
      <w:outlineLvl w:val="9"/>
    </w:pPr>
    <w:rPr>
      <w:color w:val="365F91" w:themeColor="accent1" w:themeShade="BF"/>
      <w:sz w:val="28"/>
      <w:szCs w:val="28"/>
      <w:lang w:eastAsia="en-US"/>
    </w:rPr>
  </w:style>
  <w:style w:type="character" w:customStyle="1" w:styleId="Enumration3Car">
    <w:name w:val="Enumération 3 Car"/>
    <w:basedOn w:val="Titre3Car"/>
    <w:link w:val="Enumration3"/>
    <w:rsid w:val="001D6C31"/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paragraph" w:customStyle="1" w:styleId="moderne">
    <w:name w:val="moderne"/>
    <w:basedOn w:val="Titre3"/>
    <w:link w:val="moderneCar"/>
    <w:qFormat/>
    <w:rsid w:val="00DC051C"/>
    <w:pPr>
      <w:numPr>
        <w:numId w:val="22"/>
      </w:numPr>
      <w:ind w:left="850" w:hanging="425"/>
      <w:outlineLvl w:val="9"/>
    </w:pPr>
  </w:style>
  <w:style w:type="character" w:customStyle="1" w:styleId="moderneCar">
    <w:name w:val="moderne Car"/>
    <w:basedOn w:val="Titre3Car"/>
    <w:link w:val="moderne"/>
    <w:rsid w:val="00DC051C"/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paragraph" w:customStyle="1" w:styleId="Corps">
    <w:name w:val="Corps"/>
    <w:rsid w:val="008D62F2"/>
    <w:pPr>
      <w:spacing w:after="0" w:line="240" w:lineRule="auto"/>
    </w:pPr>
    <w:rPr>
      <w:rFonts w:ascii="Helvetica" w:eastAsia="MS Mincho" w:hAnsi="Helvetica" w:cs="Times New Roman"/>
      <w:color w:val="000000"/>
      <w:sz w:val="24"/>
      <w:szCs w:val="20"/>
      <w:lang w:eastAsia="fr-FR"/>
    </w:rPr>
  </w:style>
  <w:style w:type="paragraph" w:styleId="Sous-titre">
    <w:name w:val="Subtitle"/>
    <w:basedOn w:val="Normal"/>
    <w:next w:val="Normal"/>
    <w:link w:val="Sous-titreCar"/>
    <w:qFormat/>
    <w:rsid w:val="00C15502"/>
    <w:pPr>
      <w:spacing w:after="240"/>
      <w:jc w:val="center"/>
      <w:outlineLvl w:val="1"/>
    </w:pPr>
    <w:rPr>
      <w:rFonts w:ascii="Times New Roman" w:hAnsi="Times New Roman" w:cs="Times New Roman"/>
      <w:b/>
      <w:smallCaps/>
      <w:color w:val="auto"/>
      <w:sz w:val="28"/>
      <w:szCs w:val="28"/>
    </w:rPr>
  </w:style>
  <w:style w:type="character" w:customStyle="1" w:styleId="Sous-titreCar">
    <w:name w:val="Sous-titre Car"/>
    <w:basedOn w:val="Policepardfaut"/>
    <w:link w:val="Sous-titre"/>
    <w:rsid w:val="00C15502"/>
    <w:rPr>
      <w:rFonts w:ascii="Times New Roman" w:eastAsia="Times New Roman" w:hAnsi="Times New Roman" w:cs="Times New Roman"/>
      <w:b/>
      <w:smallCaps/>
      <w:sz w:val="28"/>
      <w:szCs w:val="28"/>
      <w:lang w:eastAsia="fr-FR"/>
    </w:rPr>
  </w:style>
  <w:style w:type="table" w:styleId="Grilledutableau">
    <w:name w:val="Table Grid"/>
    <w:basedOn w:val="TableauNormal"/>
    <w:rsid w:val="0064173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A">
    <w:name w:val="StyleA"/>
    <w:basedOn w:val="Titre2"/>
    <w:link w:val="StyleACar"/>
    <w:qFormat/>
    <w:rsid w:val="00641734"/>
    <w:pPr>
      <w:keepNext w:val="0"/>
      <w:keepLines w:val="0"/>
      <w:numPr>
        <w:ilvl w:val="0"/>
        <w:numId w:val="0"/>
      </w:numPr>
      <w:tabs>
        <w:tab w:val="clear" w:pos="709"/>
        <w:tab w:val="clear" w:pos="993"/>
      </w:tabs>
      <w:spacing w:before="0" w:after="60"/>
    </w:pPr>
    <w:rPr>
      <w:rFonts w:ascii="Verdana" w:eastAsia="Times New Roman" w:hAnsi="Verdana" w:cs="Arial"/>
      <w:color w:val="0D0D0D" w:themeColor="text1" w:themeTint="F2"/>
      <w:sz w:val="20"/>
      <w:szCs w:val="22"/>
      <w:u w:val="single"/>
      <w:lang w:bidi="my-MM"/>
    </w:rPr>
  </w:style>
  <w:style w:type="character" w:customStyle="1" w:styleId="StyleACar">
    <w:name w:val="StyleA Car"/>
    <w:basedOn w:val="Policepardfaut"/>
    <w:link w:val="StyleA"/>
    <w:rsid w:val="00641734"/>
    <w:rPr>
      <w:rFonts w:ascii="Verdana" w:eastAsia="Times New Roman" w:hAnsi="Verdana" w:cs="Arial"/>
      <w:b/>
      <w:bCs/>
      <w:smallCaps/>
      <w:color w:val="0D0D0D" w:themeColor="text1" w:themeTint="F2"/>
      <w:sz w:val="20"/>
      <w:u w:val="single"/>
      <w:lang w:eastAsia="fr-FR" w:bidi="my-MM"/>
    </w:rPr>
  </w:style>
  <w:style w:type="table" w:customStyle="1" w:styleId="Trameclaire-Accent11">
    <w:name w:val="Trame claire - Accent 11"/>
    <w:basedOn w:val="TableauNormal"/>
    <w:uiPriority w:val="60"/>
    <w:rsid w:val="00BA60C3"/>
    <w:pPr>
      <w:spacing w:after="0" w:line="240" w:lineRule="auto"/>
    </w:pPr>
    <w:rPr>
      <w:rFonts w:ascii="Segoe UI" w:eastAsiaTheme="minorEastAsia" w:hAnsi="Segoe UI"/>
      <w:color w:val="365F91" w:themeColor="accent1" w:themeShade="BF"/>
      <w:sz w:val="16"/>
      <w:lang w:eastAsia="fr-FR"/>
    </w:rPr>
    <w:tblPr>
      <w:tblStyleRowBandSize w:val="1"/>
      <w:tblStyleColBandSize w:val="1"/>
      <w:tblBorders>
        <w:top w:val="single" w:sz="4" w:space="0" w:color="DBE5F1" w:themeColor="accent1" w:themeTint="33"/>
        <w:left w:val="single" w:sz="4" w:space="0" w:color="DBE5F1" w:themeColor="accent1" w:themeTint="33"/>
        <w:bottom w:val="single" w:sz="4" w:space="0" w:color="DBE5F1" w:themeColor="accent1" w:themeTint="33"/>
        <w:right w:val="single" w:sz="4" w:space="0" w:color="DBE5F1" w:themeColor="accent1" w:themeTint="33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Horz">
      <w:pPr>
        <w:jc w:val="center"/>
      </w:pPr>
      <w:rPr>
        <w:rFonts w:ascii="Segoe UI" w:hAnsi="Segoe UI"/>
        <w:color w:val="262626" w:themeColor="text1" w:themeTint="D9"/>
        <w:sz w:val="16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03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emf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emf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://www.acceo.eu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acceo.eu/" TargetMode="External"/><Relationship Id="rId2" Type="http://schemas.openxmlformats.org/officeDocument/2006/relationships/hyperlink" Target="https://www.linkedin.com/company/2723150/" TargetMode="External"/><Relationship Id="rId1" Type="http://schemas.openxmlformats.org/officeDocument/2006/relationships/image" Target="media/image3.emf"/><Relationship Id="rId6" Type="http://schemas.openxmlformats.org/officeDocument/2006/relationships/image" Target="media/image4.emf"/><Relationship Id="rId5" Type="http://schemas.openxmlformats.org/officeDocument/2006/relationships/hyperlink" Target="https://www.facebook.com/ACCEOGroup/" TargetMode="External"/><Relationship Id="rId4" Type="http://schemas.openxmlformats.org/officeDocument/2006/relationships/hyperlink" Target="https://twitter.com/ACCEOGroup?lang=fr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upuy\Desktop\NOUVEAUX%20RAPPORTS\DCE%202014\DCE%20V2014F\Annexes%201%20&amp;%202%20-%201%20app%20V2014F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FC3DF2-0960-40BD-88D4-75F9419D97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Annexes 1 &amp; 2 - 1 app V2014F</Template>
  <TotalTime>29</TotalTime>
  <Pages>90</Pages>
  <Words>15192</Words>
  <Characters>83561</Characters>
  <Application>Microsoft Office Word</Application>
  <DocSecurity>0</DocSecurity>
  <Lines>696</Lines>
  <Paragraphs>197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Maxime DUPUY</dc:creator>
  <cp:lastModifiedBy>Stéphane QUIROGA</cp:lastModifiedBy>
  <cp:revision>6</cp:revision>
  <cp:lastPrinted>2014-06-26T14:40:00Z</cp:lastPrinted>
  <dcterms:created xsi:type="dcterms:W3CDTF">2025-02-26T14:59:00Z</dcterms:created>
  <dcterms:modified xsi:type="dcterms:W3CDTF">2025-02-26T15:29:00Z</dcterms:modified>
</cp:coreProperties>
</file>