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53923B62" w14:textId="77777777" w:rsidR="00225C17"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b/>
          <w:caps/>
          <w:sz w:val="32"/>
        </w:rPr>
      </w:pPr>
      <w:r w:rsidRPr="00442AC9">
        <w:rPr>
          <w:rFonts w:asciiTheme="minorHAnsi" w:hAnsiTheme="minorHAnsi"/>
          <w:b/>
          <w:caps/>
          <w:sz w:val="32"/>
        </w:rPr>
        <w:t xml:space="preserve">Formulaire de candidature </w:t>
      </w:r>
    </w:p>
    <w:p w14:paraId="15268887" w14:textId="51E18403"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bookmarkStart w:id="0" w:name="_GoBack"/>
      <w:bookmarkEnd w:id="0"/>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5EBB9302"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987A3D">
        <w:rPr>
          <w:rFonts w:asciiTheme="minorHAnsi" w:hAnsiTheme="minorHAnsi" w:cs="Arial"/>
          <w:sz w:val="22"/>
        </w:rPr>
        <w:t>l’é</w:t>
      </w:r>
      <w:r w:rsidR="00987A3D" w:rsidRPr="00987A3D">
        <w:rPr>
          <w:rFonts w:asciiTheme="minorHAnsi" w:hAnsiTheme="minorHAnsi" w:cs="Arial"/>
          <w:sz w:val="22"/>
        </w:rPr>
        <w:t>tude sur le profil des femmes migrantes et l’évaluation de la prise en charge des migrants de retour en Guinée.</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6CE0192F"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0047AF">
        <w:rPr>
          <w:rFonts w:asciiTheme="minorHAnsi" w:hAnsiTheme="minorHAnsi" w:cs="Arial"/>
          <w:sz w:val="22"/>
        </w:rPr>
        <w:t>citée en objet.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35E237DE" w14:textId="77777777" w:rsidR="005407BD"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t sur un registre professionnel</w:t>
      </w:r>
      <w:r w:rsidR="005407BD">
        <w:rPr>
          <w:rFonts w:asciiTheme="minorHAnsi" w:hAnsiTheme="minorHAnsi" w:cs="Arial"/>
          <w:sz w:val="22"/>
        </w:rPr>
        <w:t> :</w:t>
      </w:r>
    </w:p>
    <w:p w14:paraId="1012E61F" w14:textId="7B35112A" w:rsidR="00FC5BE5" w:rsidRPr="00A039D5" w:rsidRDefault="005407BD" w:rsidP="00A039D5">
      <w:pPr>
        <w:pStyle w:val="Paragraphedeliste"/>
        <w:numPr>
          <w:ilvl w:val="0"/>
          <w:numId w:val="51"/>
        </w:numPr>
        <w:spacing w:before="120" w:line="240" w:lineRule="auto"/>
        <w:jc w:val="both"/>
        <w:rPr>
          <w:rFonts w:asciiTheme="minorHAnsi" w:hAnsiTheme="minorHAnsi" w:cs="Arial"/>
          <w:sz w:val="22"/>
        </w:rPr>
      </w:pPr>
      <w:r>
        <w:rPr>
          <w:rFonts w:asciiTheme="minorHAnsi" w:hAnsiTheme="minorHAnsi" w:cs="Arial"/>
          <w:sz w:val="22"/>
        </w:rPr>
        <w:t xml:space="preserve">RCCM ou équivalent </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308C6F6D" w:rsidR="00C43FF9" w:rsidRPr="0064446E" w:rsidRDefault="000047AF" w:rsidP="00891B43">
      <w:pPr>
        <w:spacing w:before="120" w:line="240" w:lineRule="auto"/>
        <w:jc w:val="both"/>
        <w:rPr>
          <w:rFonts w:asciiTheme="minorHAnsi" w:hAnsiTheme="minorHAnsi" w:cs="Arial"/>
          <w:i/>
          <w:sz w:val="22"/>
        </w:rPr>
      </w:pPr>
      <w:r>
        <w:rPr>
          <w:rFonts w:asciiTheme="minorHAnsi" w:hAnsiTheme="minorHAnsi" w:cs="Arial"/>
          <w:sz w:val="22"/>
        </w:rPr>
        <w:t>Le chiffre d’affaire des trois dernières années.</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64361F79" w:rsidR="00D73590" w:rsidRDefault="000047AF" w:rsidP="00D73590">
      <w:pPr>
        <w:spacing w:before="120" w:line="240" w:lineRule="auto"/>
        <w:jc w:val="both"/>
        <w:rPr>
          <w:rFonts w:asciiTheme="minorHAnsi" w:hAnsiTheme="minorHAnsi" w:cs="Arial"/>
          <w:sz w:val="22"/>
        </w:rPr>
      </w:pPr>
      <w:r>
        <w:rPr>
          <w:rFonts w:asciiTheme="minorHAnsi" w:hAnsiTheme="minorHAnsi" w:cs="Arial"/>
          <w:sz w:val="22"/>
        </w:rPr>
        <w:t xml:space="preserve">Les références avec attestations </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43AD37E4" w:rsidR="00915390" w:rsidRPr="00A039D5" w:rsidRDefault="005407BD" w:rsidP="00A039D5">
      <w:pPr>
        <w:pStyle w:val="Paragraphedeliste"/>
        <w:numPr>
          <w:ilvl w:val="0"/>
          <w:numId w:val="50"/>
        </w:numPr>
        <w:spacing w:before="120" w:line="240" w:lineRule="auto"/>
        <w:jc w:val="both"/>
        <w:rPr>
          <w:rFonts w:asciiTheme="minorHAnsi" w:hAnsiTheme="minorHAnsi" w:cs="Arial"/>
          <w:sz w:val="22"/>
        </w:rPr>
      </w:pPr>
      <w:r w:rsidRPr="00A039D5">
        <w:rPr>
          <w:rFonts w:asciiTheme="minorHAnsi" w:hAnsiTheme="minorHAnsi" w:cs="Arial"/>
          <w:sz w:val="22"/>
        </w:rPr>
        <w:t xml:space="preserve">Quitus fiscal </w:t>
      </w:r>
    </w:p>
    <w:p w14:paraId="0D0B956D" w14:textId="10D39895" w:rsidR="005407BD" w:rsidRPr="00A039D5" w:rsidRDefault="005407BD" w:rsidP="00A039D5">
      <w:pPr>
        <w:pStyle w:val="Paragraphedeliste"/>
        <w:numPr>
          <w:ilvl w:val="0"/>
          <w:numId w:val="50"/>
        </w:numPr>
        <w:spacing w:before="120" w:line="240" w:lineRule="auto"/>
        <w:jc w:val="both"/>
        <w:rPr>
          <w:rFonts w:asciiTheme="minorHAnsi" w:hAnsiTheme="minorHAnsi" w:cs="Arial"/>
          <w:i/>
          <w:color w:val="0070C0"/>
          <w:sz w:val="22"/>
        </w:rPr>
      </w:pPr>
      <w:r w:rsidRPr="00A039D5">
        <w:rPr>
          <w:rFonts w:asciiTheme="minorHAnsi" w:hAnsiTheme="minorHAnsi" w:cs="Arial"/>
          <w:sz w:val="22"/>
        </w:rPr>
        <w:t>Quitus social</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697A8B37" w14:textId="5C6C6947" w:rsidR="00BB0798" w:rsidRPr="00F43CF3" w:rsidRDefault="00D910F5" w:rsidP="00F43CF3">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1D3BBE4F" w14:textId="77777777" w:rsidR="00BB0798" w:rsidRPr="00BB0798" w:rsidRDefault="00BB0798" w:rsidP="00BB0798">
      <w:pPr>
        <w:snapToGrid w:val="0"/>
        <w:rPr>
          <w:rFonts w:ascii="Calibri" w:hAnsi="Calibri"/>
          <w:sz w:val="22"/>
          <w:szCs w:val="22"/>
          <w:highlight w:val="lightGray"/>
        </w:rPr>
      </w:pPr>
    </w:p>
    <w:p w14:paraId="1800A3CF" w14:textId="31250F91"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Objet du contrat :</w:t>
      </w:r>
      <w:r w:rsidR="00EC0588">
        <w:rPr>
          <w:rFonts w:ascii="Calibri" w:hAnsi="Calibri"/>
          <w:sz w:val="22"/>
          <w:szCs w:val="22"/>
        </w:rPr>
        <w:t xml:space="preserve"> </w:t>
      </w:r>
      <w:r w:rsidR="00A039D5">
        <w:rPr>
          <w:rFonts w:asciiTheme="minorHAnsi" w:hAnsiTheme="minorHAnsi" w:cs="Arial"/>
          <w:sz w:val="22"/>
        </w:rPr>
        <w:t>C</w:t>
      </w:r>
      <w:r w:rsidR="00A039D5" w:rsidRPr="00891B43">
        <w:rPr>
          <w:rFonts w:asciiTheme="minorHAnsi" w:hAnsiTheme="minorHAnsi" w:cs="Arial"/>
          <w:sz w:val="22"/>
        </w:rPr>
        <w:t xml:space="preserve">onsultation porte sur </w:t>
      </w:r>
      <w:r w:rsidR="00A039D5">
        <w:rPr>
          <w:rFonts w:asciiTheme="minorHAnsi" w:hAnsiTheme="minorHAnsi" w:cs="Arial"/>
          <w:sz w:val="22"/>
        </w:rPr>
        <w:t>l’é</w:t>
      </w:r>
      <w:r w:rsidR="00A039D5" w:rsidRPr="00987A3D">
        <w:rPr>
          <w:rFonts w:asciiTheme="minorHAnsi" w:hAnsiTheme="minorHAnsi" w:cs="Arial"/>
          <w:sz w:val="22"/>
        </w:rPr>
        <w:t>tude sur le profil des femmes migrantes et l’évaluation de la prise en charge des migrants de retour en Guinée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08AF144A"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w:t>
      </w:r>
      <w:r w:rsidR="00E27319">
        <w:rPr>
          <w:rFonts w:asciiTheme="minorHAnsi" w:hAnsiTheme="minorHAnsi" w:cs="Arial"/>
          <w:sz w:val="22"/>
          <w:highlight w:val="lightGray"/>
        </w:rPr>
        <w:t>on, établissement public, etc.)</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214DA22B" w:rsidR="00BB0798" w:rsidRPr="00BB0798" w:rsidRDefault="00E27319"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w:t>
      </w:r>
      <w:r w:rsidR="00BB0798" w:rsidRPr="00BB0798">
        <w:rPr>
          <w:rFonts w:ascii="Calibri" w:hAnsi="Calibri"/>
          <w:sz w:val="22"/>
          <w:szCs w:val="22"/>
        </w:rPr>
        <w:t xml:space="preserve"> en son nom propre (</w:t>
      </w:r>
      <w:r w:rsidR="00BB0798" w:rsidRPr="00BB0798">
        <w:rPr>
          <w:rFonts w:ascii="Calibri" w:hAnsi="Calibri"/>
          <w:i/>
          <w:sz w:val="22"/>
          <w:szCs w:val="22"/>
        </w:rPr>
        <w:t>dans le cas d’une candidature d’une personne physique disposant d’une personnalité juridique</w:t>
      </w:r>
      <w:r w:rsidR="00BB0798" w:rsidRPr="00BB0798">
        <w:rPr>
          <w:rFonts w:ascii="Calibri" w:hAnsi="Calibri"/>
          <w:sz w:val="22"/>
          <w:szCs w:val="22"/>
        </w:rPr>
        <w:t>)</w:t>
      </w:r>
    </w:p>
    <w:p w14:paraId="4A29DAAA" w14:textId="166C09C7" w:rsidR="00BB0798" w:rsidRPr="00BB0798" w:rsidRDefault="00E27319"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Où</w:t>
      </w:r>
    </w:p>
    <w:p w14:paraId="42B6775C" w14:textId="3DB1D89B" w:rsidR="00BB0798" w:rsidRPr="001C3795" w:rsidRDefault="00E27319"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w:t>
      </w:r>
      <w:r w:rsidR="00BB0798" w:rsidRPr="00BB0798">
        <w:rPr>
          <w:rFonts w:ascii="Calibri" w:hAnsi="Calibri"/>
          <w:sz w:val="22"/>
          <w:szCs w:val="22"/>
        </w:rPr>
        <w:t xml:space="preserve"> en qualité de représentant de la personne morale suivante </w:t>
      </w:r>
      <w:r w:rsidR="00BB0798"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75242445" w:rsidR="00BB0798" w:rsidRDefault="00E27319"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w:t>
      </w:r>
      <w:r w:rsidR="00BB0798"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00BB0798" w:rsidRPr="00BB0798">
        <w:rPr>
          <w:rFonts w:ascii="Calibri" w:hAnsi="Calibri"/>
          <w:sz w:val="22"/>
          <w:szCs w:val="22"/>
        </w:rPr>
        <w:t xml:space="preserve"> du Code </w:t>
      </w:r>
      <w:r w:rsidR="00C67B8A">
        <w:rPr>
          <w:rFonts w:ascii="Calibri" w:hAnsi="Calibri"/>
          <w:sz w:val="22"/>
          <w:szCs w:val="22"/>
        </w:rPr>
        <w:t xml:space="preserve">français </w:t>
      </w:r>
      <w:r w:rsidR="00BB0798"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784799C6" w:rsidR="00054C04" w:rsidRPr="00D847FB" w:rsidRDefault="00E27319">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w:t>
      </w:r>
      <w:r w:rsidR="004D1332"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4CCD7EAA" w:rsidR="00BB0798" w:rsidRPr="00BB0798" w:rsidRDefault="00E27319"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w:t>
      </w:r>
      <w:r w:rsidR="00BB0798"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DBC0109" w:rsidR="00054C04" w:rsidRPr="001C3795" w:rsidRDefault="00E27319"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w:t>
      </w:r>
      <w:r w:rsidR="00BB0798"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488A9706" w:rsidR="00054C04" w:rsidRPr="001C3795" w:rsidRDefault="00E27319"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w:t>
      </w:r>
      <w:r w:rsidR="00BB0798"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0D1ECC07" w:rsidR="00BB0798" w:rsidRPr="001C3795" w:rsidRDefault="00E27319"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w:t>
      </w:r>
      <w:r w:rsidR="00BB0798"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0A6E2511" w:rsidR="00BB0798" w:rsidRDefault="00E27319"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w:t>
      </w:r>
      <w:r w:rsidR="00BB0798"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00BB0798"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0D16F23C" w:rsidR="00BB0798" w:rsidRPr="00BB0798" w:rsidRDefault="00E27319"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Déclare</w:t>
      </w:r>
      <w:r w:rsidR="00BB0798" w:rsidRPr="00BB0798">
        <w:rPr>
          <w:rFonts w:ascii="Calibri" w:hAnsi="Calibri"/>
          <w:noProof/>
          <w:sz w:val="22"/>
          <w:szCs w:val="22"/>
        </w:rPr>
        <w:t xml:space="preserve"> qu’il/qu’elle :</w:t>
      </w:r>
    </w:p>
    <w:p w14:paraId="1B996834" w14:textId="4BB2AA55" w:rsidR="00BB0798" w:rsidRPr="00BB0798" w:rsidRDefault="00E27319"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N’acquière</w:t>
      </w:r>
      <w:r w:rsidR="00BB0798"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0DA1C5F8" w:rsidR="00BB0798" w:rsidRPr="00BB0798" w:rsidRDefault="00E27319"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w:t>
      </w:r>
      <w:r w:rsidR="00BB0798"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00BB0798" w:rsidRPr="00BB0798">
        <w:rPr>
          <w:rFonts w:ascii="Calibri" w:eastAsia="Calibri" w:hAnsi="Calibri" w:cs="Calibri"/>
          <w:sz w:val="22"/>
          <w:szCs w:val="22"/>
          <w:lang w:eastAsia="en-US"/>
        </w:rPr>
        <w:t xml:space="preserve"> pas</w:t>
      </w:r>
      <w:r w:rsidR="00BB0798"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6B5199"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4EABF480" w:rsidR="00BB0798" w:rsidRPr="00BB0798" w:rsidRDefault="00E27319"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w:t>
      </w:r>
      <w:r w:rsidR="00BB0798"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6E28DA9F" w:rsidR="00BB0798" w:rsidRPr="00BB0798" w:rsidRDefault="00E27319"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w:t>
      </w:r>
      <w:r w:rsidR="00BB0798"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5502ACA0" w:rsidR="00BB0798" w:rsidRPr="00BB0798" w:rsidRDefault="00E27319"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w:t>
      </w:r>
      <w:r w:rsidR="00BB0798"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7pt;height:669.9pt" o:ole="">
            <v:imagedata r:id="rId22" o:title=""/>
          </v:shape>
          <o:OLEObject Type="Embed" ProgID="Excel.Sheet.12" ShapeID="_x0000_i1025" DrawAspect="Content" ObjectID="_1816517590"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1CBA9A" w14:textId="77777777" w:rsidR="006B5199" w:rsidRDefault="006B5199">
      <w:r>
        <w:separator/>
      </w:r>
    </w:p>
  </w:endnote>
  <w:endnote w:type="continuationSeparator" w:id="0">
    <w:p w14:paraId="45BC19E6" w14:textId="77777777" w:rsidR="006B5199" w:rsidRDefault="006B51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33BED52"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25C17">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25C17">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52F2716C"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6B5199">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6B5199">
                              <w:rPr>
                                <w:rFonts w:asciiTheme="minorHAnsi" w:hAnsiTheme="minorHAnsi"/>
                                <w:b/>
                                <w:bCs/>
                                <w:noProof/>
                                <w:sz w:val="22"/>
                                <w:szCs w:val="22"/>
                              </w:rPr>
                              <w:t>1</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FFB7B9C"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225C17">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225C17">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0DC1923"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25C17">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25C17">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6B5199"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FB2171" w14:textId="77777777" w:rsidR="006B5199" w:rsidRDefault="006B5199">
      <w:r>
        <w:separator/>
      </w:r>
    </w:p>
  </w:footnote>
  <w:footnote w:type="continuationSeparator" w:id="0">
    <w:p w14:paraId="5AC53555" w14:textId="77777777" w:rsidR="006B5199" w:rsidRDefault="006B519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0907ED6"/>
    <w:multiLevelType w:val="hybridMultilevel"/>
    <w:tmpl w:val="466E3F72"/>
    <w:lvl w:ilvl="0" w:tplc="F6409C36">
      <w:numFmt w:val="bullet"/>
      <w:lvlText w:val="-"/>
      <w:lvlJc w:val="left"/>
      <w:pPr>
        <w:ind w:left="720" w:hanging="360"/>
      </w:pPr>
      <w:rPr>
        <w:rFonts w:ascii="Calibri" w:eastAsia="Times" w:hAnsi="Calibri" w:cs="Calibri" w:hint="default"/>
        <w:i w:val="0"/>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7"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8"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9"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1551F99"/>
    <w:multiLevelType w:val="hybridMultilevel"/>
    <w:tmpl w:val="753E5F5E"/>
    <w:lvl w:ilvl="0" w:tplc="919EE47E">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5"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6"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1"/>
  </w:num>
  <w:num w:numId="4">
    <w:abstractNumId w:val="6"/>
  </w:num>
  <w:num w:numId="5">
    <w:abstractNumId w:val="26"/>
  </w:num>
  <w:num w:numId="6">
    <w:abstractNumId w:val="11"/>
  </w:num>
  <w:num w:numId="7">
    <w:abstractNumId w:val="22"/>
  </w:num>
  <w:num w:numId="8">
    <w:abstractNumId w:val="32"/>
  </w:num>
  <w:num w:numId="9">
    <w:abstractNumId w:val="17"/>
  </w:num>
  <w:num w:numId="10">
    <w:abstractNumId w:val="35"/>
  </w:num>
  <w:num w:numId="11">
    <w:abstractNumId w:val="3"/>
  </w:num>
  <w:num w:numId="12">
    <w:abstractNumId w:val="16"/>
  </w:num>
  <w:num w:numId="13">
    <w:abstractNumId w:val="34"/>
  </w:num>
  <w:num w:numId="14">
    <w:abstractNumId w:val="30"/>
  </w:num>
  <w:num w:numId="15">
    <w:abstractNumId w:val="39"/>
  </w:num>
  <w:num w:numId="16">
    <w:abstractNumId w:val="4"/>
  </w:num>
  <w:num w:numId="17">
    <w:abstractNumId w:val="28"/>
  </w:num>
  <w:num w:numId="18">
    <w:abstractNumId w:val="24"/>
  </w:num>
  <w:num w:numId="19">
    <w:abstractNumId w:val="18"/>
  </w:num>
  <w:num w:numId="20">
    <w:abstractNumId w:val="9"/>
  </w:num>
  <w:num w:numId="21">
    <w:abstractNumId w:val="7"/>
  </w:num>
  <w:num w:numId="22">
    <w:abstractNumId w:val="43"/>
  </w:num>
  <w:num w:numId="23">
    <w:abstractNumId w:val="1"/>
  </w:num>
  <w:num w:numId="24">
    <w:abstractNumId w:val="19"/>
  </w:num>
  <w:num w:numId="25">
    <w:abstractNumId w:val="40"/>
  </w:num>
  <w:num w:numId="26">
    <w:abstractNumId w:val="20"/>
  </w:num>
  <w:num w:numId="27">
    <w:abstractNumId w:val="46"/>
  </w:num>
  <w:num w:numId="28">
    <w:abstractNumId w:val="37"/>
  </w:num>
  <w:num w:numId="29">
    <w:abstractNumId w:val="42"/>
  </w:num>
  <w:num w:numId="30">
    <w:abstractNumId w:val="14"/>
  </w:num>
  <w:num w:numId="31">
    <w:abstractNumId w:val="29"/>
  </w:num>
  <w:num w:numId="32">
    <w:abstractNumId w:val="33"/>
  </w:num>
  <w:num w:numId="33">
    <w:abstractNumId w:val="38"/>
  </w:num>
  <w:num w:numId="34">
    <w:abstractNumId w:val="36"/>
  </w:num>
  <w:num w:numId="35">
    <w:abstractNumId w:val="15"/>
  </w:num>
  <w:num w:numId="36">
    <w:abstractNumId w:val="45"/>
  </w:num>
  <w:num w:numId="37">
    <w:abstractNumId w:val="23"/>
  </w:num>
  <w:num w:numId="38">
    <w:abstractNumId w:val="25"/>
  </w:num>
  <w:num w:numId="39">
    <w:abstractNumId w:val="21"/>
  </w:num>
  <w:num w:numId="40">
    <w:abstractNumId w:val="5"/>
  </w:num>
  <w:num w:numId="41">
    <w:abstractNumId w:val="27"/>
  </w:num>
  <w:num w:numId="42">
    <w:abstractNumId w:val="40"/>
  </w:num>
  <w:num w:numId="43">
    <w:abstractNumId w:val="33"/>
  </w:num>
  <w:num w:numId="44">
    <w:abstractNumId w:val="23"/>
    <w:lvlOverride w:ilvl="0">
      <w:startOverride w:val="1"/>
    </w:lvlOverride>
    <w:lvlOverride w:ilvl="1"/>
    <w:lvlOverride w:ilvl="2"/>
    <w:lvlOverride w:ilvl="3"/>
    <w:lvlOverride w:ilvl="4"/>
    <w:lvlOverride w:ilvl="5"/>
    <w:lvlOverride w:ilvl="6"/>
    <w:lvlOverride w:ilvl="7"/>
    <w:lvlOverride w:ilvl="8"/>
  </w:num>
  <w:num w:numId="45">
    <w:abstractNumId w:val="44"/>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5"/>
  </w:num>
  <w:num w:numId="48">
    <w:abstractNumId w:val="8"/>
  </w:num>
  <w:num w:numId="49">
    <w:abstractNumId w:val="12"/>
  </w:num>
  <w:num w:numId="50">
    <w:abstractNumId w:val="13"/>
  </w:num>
  <w:num w:numId="51">
    <w:abstractNumId w:val="41"/>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savePreviewPicture/>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47AF"/>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5C17"/>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7BD"/>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86C23"/>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5199"/>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B8F"/>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4D75"/>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A3D"/>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9D5"/>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3B1C"/>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1BAF"/>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54425"/>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319"/>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0588"/>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CF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83155D-2FA6-4552-A874-560695C4BC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29</TotalTime>
  <Pages>6</Pages>
  <Words>1462</Words>
  <Characters>8045</Characters>
  <Application>Microsoft Office Word</Application>
  <DocSecurity>0</DocSecurity>
  <Lines>67</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9489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Jean KONE</cp:lastModifiedBy>
  <cp:revision>13</cp:revision>
  <cp:lastPrinted>2016-03-24T23:23:00Z</cp:lastPrinted>
  <dcterms:created xsi:type="dcterms:W3CDTF">2023-02-01T08:32:00Z</dcterms:created>
  <dcterms:modified xsi:type="dcterms:W3CDTF">2025-08-12T15:27:00Z</dcterms:modified>
</cp:coreProperties>
</file>