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0690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GoBack"/>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4095129" r:id="rId23"/>
        </w:object>
      </w:r>
      <w:bookmarkEnd w:id="0"/>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DAC292" w14:textId="77777777" w:rsidR="00F06902" w:rsidRDefault="00F06902">
      <w:r>
        <w:separator/>
      </w:r>
    </w:p>
  </w:endnote>
  <w:endnote w:type="continuationSeparator" w:id="0">
    <w:p w14:paraId="12B0B1A5" w14:textId="77777777" w:rsidR="00F06902" w:rsidRDefault="00F069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BE3852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67B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67B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6059D4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67B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67B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36E93E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767B1">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767B1">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077AAEE"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67B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67B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F0690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F55204" w14:textId="77777777" w:rsidR="00F06902" w:rsidRDefault="00F06902">
      <w:r>
        <w:separator/>
      </w:r>
    </w:p>
  </w:footnote>
  <w:footnote w:type="continuationSeparator" w:id="0">
    <w:p w14:paraId="030639FE" w14:textId="77777777" w:rsidR="00F06902" w:rsidRDefault="00F0690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730E20DA" w:rsidR="007501F8" w:rsidRPr="001C3795" w:rsidRDefault="007501F8" w:rsidP="008767B1">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5E69F1F6" w:rsidR="00A060BA" w:rsidRDefault="00B031FE" w:rsidP="008767B1">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767B1"/>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6902"/>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1D5D0B-ECE2-47DF-9B3C-8FC9787F77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TotalTime>
  <Pages>6</Pages>
  <Words>1545</Words>
  <Characters>8499</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Emine TURKI</cp:lastModifiedBy>
  <cp:revision>4</cp:revision>
  <cp:lastPrinted>2016-03-24T23:23:00Z</cp:lastPrinted>
  <dcterms:created xsi:type="dcterms:W3CDTF">2023-02-01T08:32:00Z</dcterms:created>
  <dcterms:modified xsi:type="dcterms:W3CDTF">2025-07-15T13:32:00Z</dcterms:modified>
</cp:coreProperties>
</file>