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04758" w:rsidRDefault="0028407B" w:rsidP="0074746C">
      <w:pPr>
        <w:ind w:left="1985"/>
        <w:rPr>
          <w:sz w:val="40"/>
        </w:rPr>
      </w:pPr>
      <w:r w:rsidRPr="0028407B">
        <w:rPr>
          <w:sz w:val="40"/>
        </w:rPr>
        <w:t>Démolition des bâtiments des jardins</w:t>
      </w:r>
    </w:p>
    <w:p w:rsidR="00595B6E" w:rsidRDefault="00595B6E" w:rsidP="0074746C">
      <w:pPr>
        <w:ind w:left="1985"/>
        <w:rPr>
          <w:sz w:val="40"/>
        </w:rPr>
      </w:pPr>
    </w:p>
    <w:p w:rsidR="00595B6E" w:rsidRPr="0028407B" w:rsidRDefault="00595B6E" w:rsidP="0074746C">
      <w:pPr>
        <w:ind w:left="1985"/>
        <w:rPr>
          <w:sz w:val="40"/>
        </w:rPr>
      </w:pPr>
      <w:bookmarkStart w:id="0" w:name="_GoBack"/>
      <w:bookmarkEnd w:id="0"/>
    </w:p>
    <w:p w:rsidR="0028407B" w:rsidRDefault="00595B6E" w:rsidP="0074746C">
      <w:pPr>
        <w:ind w:left="1985"/>
      </w:pPr>
      <w:r w:rsidRPr="00595B6E">
        <w:drawing>
          <wp:inline distT="0" distB="0" distL="0" distR="0" wp14:anchorId="76DD1AFA" wp14:editId="6F20C3D2">
            <wp:extent cx="5431285" cy="3364302"/>
            <wp:effectExtent l="0" t="0" r="0" b="762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41137" cy="337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07B" w:rsidRDefault="00595B6E" w:rsidP="0074746C">
      <w:pPr>
        <w:ind w:left="1985"/>
      </w:pPr>
      <w:r>
        <w:br w:type="column"/>
      </w:r>
    </w:p>
    <w:p w:rsidR="0028407B" w:rsidRDefault="0028407B" w:rsidP="0074746C">
      <w:pPr>
        <w:ind w:left="1985"/>
      </w:pPr>
      <w:r>
        <w:t>Atelier et annexes</w:t>
      </w:r>
      <w:r>
        <w:rPr>
          <w:noProof/>
        </w:rPr>
        <w:drawing>
          <wp:inline distT="0" distB="0" distL="0" distR="0" wp14:anchorId="20658CDD" wp14:editId="72D9C36A">
            <wp:extent cx="5432400" cy="30528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A4B523" wp14:editId="63C5F80C">
            <wp:extent cx="5431970" cy="3052476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056" cy="305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07B" w:rsidRDefault="0028407B" w:rsidP="0074746C">
      <w:pPr>
        <w:ind w:left="1985"/>
      </w:pPr>
      <w:r>
        <w:rPr>
          <w:noProof/>
        </w:rPr>
        <w:lastRenderedPageBreak/>
        <w:drawing>
          <wp:inline distT="0" distB="0" distL="0" distR="0">
            <wp:extent cx="5432400" cy="30528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32400" cy="3052800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32400" cy="3052800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07B" w:rsidRDefault="0028407B" w:rsidP="0074746C">
      <w:pPr>
        <w:ind w:left="1985"/>
      </w:pPr>
    </w:p>
    <w:p w:rsidR="0028407B" w:rsidRDefault="0028407B" w:rsidP="0074746C">
      <w:pPr>
        <w:ind w:left="1985"/>
      </w:pPr>
    </w:p>
    <w:p w:rsidR="0028407B" w:rsidRDefault="0028407B" w:rsidP="0074746C">
      <w:pPr>
        <w:ind w:left="1985"/>
      </w:pPr>
      <w:r>
        <w:rPr>
          <w:noProof/>
        </w:rPr>
        <w:lastRenderedPageBreak/>
        <w:drawing>
          <wp:inline distT="0" distB="0" distL="0" distR="0">
            <wp:extent cx="5432400" cy="30528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32400" cy="30528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4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07B" w:rsidRDefault="0028407B" w:rsidP="0074746C">
      <w:pPr>
        <w:ind w:left="1985"/>
      </w:pPr>
      <w:r>
        <w:br w:type="column"/>
      </w:r>
    </w:p>
    <w:p w:rsidR="0028407B" w:rsidRDefault="0028407B" w:rsidP="0074746C">
      <w:pPr>
        <w:ind w:left="1985"/>
      </w:pPr>
      <w:r>
        <w:t>Serre</w:t>
      </w:r>
    </w:p>
    <w:p w:rsidR="0028407B" w:rsidRPr="0074746C" w:rsidRDefault="0028407B" w:rsidP="0074746C">
      <w:pPr>
        <w:ind w:left="1985"/>
      </w:pPr>
      <w:r>
        <w:rPr>
          <w:noProof/>
        </w:rPr>
        <w:drawing>
          <wp:inline distT="0" distB="0" distL="0" distR="0">
            <wp:extent cx="5410800" cy="305280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10800" cy="3052800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10800" cy="3052800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407B" w:rsidRPr="0074746C" w:rsidSect="0028407B">
      <w:footerReference w:type="default" r:id="rId18"/>
      <w:headerReference w:type="first" r:id="rId19"/>
      <w:pgSz w:w="11906" w:h="16838"/>
      <w:pgMar w:top="369" w:right="1678" w:bottom="851" w:left="851" w:header="708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407B" w:rsidRDefault="0028407B" w:rsidP="00E80797">
      <w:r>
        <w:separator/>
      </w:r>
    </w:p>
  </w:endnote>
  <w:endnote w:type="continuationSeparator" w:id="0">
    <w:p w:rsidR="0028407B" w:rsidRDefault="0028407B" w:rsidP="00E807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ccordAlt-Bold">
    <w:panose1 w:val="02000000000000000000"/>
    <w:charset w:val="00"/>
    <w:family w:val="modern"/>
    <w:notTrueType/>
    <w:pitch w:val="variable"/>
    <w:sig w:usb0="A000002F" w:usb1="4000004A" w:usb2="00000000" w:usb3="00000000" w:csb0="00000111" w:csb1="00000000"/>
  </w:font>
  <w:font w:name="AccordAlt-Medium">
    <w:panose1 w:val="02000000000000000000"/>
    <w:charset w:val="00"/>
    <w:family w:val="modern"/>
    <w:notTrueType/>
    <w:pitch w:val="variable"/>
    <w:sig w:usb0="A000002F" w:usb1="4000004A" w:usb2="00000000" w:usb3="00000000" w:csb0="00000111" w:csb1="00000000"/>
  </w:font>
  <w:font w:name="AccordAlt-Light">
    <w:panose1 w:val="02000000000000000000"/>
    <w:charset w:val="00"/>
    <w:family w:val="modern"/>
    <w:notTrueType/>
    <w:pitch w:val="variable"/>
    <w:sig w:usb0="A000002F" w:usb1="4000004A" w:usb2="00000000" w:usb3="00000000" w:csb0="0000011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470F" w:rsidRDefault="00FC470F" w:rsidP="00FC470F">
    <w:pPr>
      <w:widowControl w:val="0"/>
      <w:autoSpaceDE w:val="0"/>
      <w:autoSpaceDN w:val="0"/>
      <w:spacing w:before="13"/>
      <w:ind w:left="-720" w:right="-1678"/>
      <w:jc w:val="center"/>
      <w:rPr>
        <w:rFonts w:ascii="AccordAlt-Medium" w:eastAsia="AccordAlt-Bold" w:hAnsi="AccordAlt-Medium" w:cs="AccordAlt-Bold"/>
        <w:color w:val="06516E"/>
        <w:sz w:val="20"/>
        <w:szCs w:val="20"/>
      </w:rPr>
    </w:pPr>
    <w:r>
      <w:rPr>
        <w:rFonts w:ascii="AccordAlt-Medium" w:eastAsia="AccordAlt-Bold" w:hAnsi="AccordAlt-Medium" w:cs="AccordAlt-Bold"/>
        <w:color w:val="06516E"/>
        <w:sz w:val="20"/>
        <w:szCs w:val="20"/>
      </w:rPr>
      <w:t xml:space="preserve">CENTRE HOSPITALIER UNIVERSITAIRE - POITIERS </w:t>
    </w:r>
  </w:p>
  <w:p w:rsidR="00FC470F" w:rsidRDefault="00FC470F" w:rsidP="00FC470F">
    <w:pPr>
      <w:widowControl w:val="0"/>
      <w:autoSpaceDE w:val="0"/>
      <w:autoSpaceDN w:val="0"/>
      <w:spacing w:before="13"/>
      <w:ind w:left="-720" w:right="-1678"/>
      <w:jc w:val="center"/>
      <w:rPr>
        <w:rFonts w:ascii="AccordAlt-Light" w:eastAsia="AccordAlt-Light" w:hAnsi="AccordAlt-Light" w:cs="AccordAlt-Light"/>
        <w:color w:val="06516E"/>
        <w:sz w:val="16"/>
        <w:szCs w:val="16"/>
      </w:rPr>
    </w:pPr>
    <w:r>
      <w:rPr>
        <w:rFonts w:ascii="AccordAlt-Light" w:eastAsia="AccordAlt-Light" w:hAnsi="AccordAlt-Light" w:cs="AccordAlt-Light"/>
        <w:color w:val="06516E"/>
        <w:sz w:val="16"/>
        <w:szCs w:val="16"/>
      </w:rPr>
      <w:t xml:space="preserve">AGORA direction - 2 rue de la Milétrie - CS 90577 - 86021 Poitiers Cedex </w:t>
    </w:r>
  </w:p>
  <w:p w:rsidR="00E80797" w:rsidRPr="00FC470F" w:rsidRDefault="00FC470F" w:rsidP="00FC470F">
    <w:pPr>
      <w:widowControl w:val="0"/>
      <w:autoSpaceDE w:val="0"/>
      <w:autoSpaceDN w:val="0"/>
      <w:spacing w:before="13"/>
      <w:ind w:left="-720" w:right="-1678"/>
      <w:jc w:val="center"/>
      <w:rPr>
        <w:rFonts w:ascii="AccordAlt-Light" w:hAnsi="AccordAlt-Light"/>
        <w:sz w:val="16"/>
        <w:szCs w:val="16"/>
      </w:rPr>
    </w:pPr>
    <w:r>
      <w:rPr>
        <w:rFonts w:ascii="AccordAlt-Light" w:eastAsia="AccordAlt-Light" w:hAnsi="AccordAlt-Light" w:cs="AccordAlt-Light"/>
        <w:color w:val="06516E"/>
        <w:sz w:val="16"/>
        <w:szCs w:val="16"/>
      </w:rPr>
      <w:t>Secrétariat : téléphone 05 49</w:t>
    </w:r>
    <w:r>
      <w:rPr>
        <w:rFonts w:ascii="Calibri" w:eastAsia="AccordAlt-Light" w:hAnsi="Calibri" w:cs="Calibri"/>
        <w:color w:val="06516E"/>
        <w:sz w:val="16"/>
        <w:szCs w:val="16"/>
      </w:rPr>
      <w:t xml:space="preserve"> 44 </w:t>
    </w:r>
    <w:r>
      <w:rPr>
        <w:rFonts w:ascii="AccordAlt-Light" w:eastAsia="AccordAlt-Light" w:hAnsi="AccordAlt-Light" w:cs="AccordAlt-Light"/>
        <w:color w:val="06516E"/>
        <w:sz w:val="16"/>
        <w:szCs w:val="16"/>
      </w:rPr>
      <w:t>43 81  et  05 49 44 43 12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407B" w:rsidRDefault="0028407B" w:rsidP="00E80797">
      <w:r>
        <w:separator/>
      </w:r>
    </w:p>
  </w:footnote>
  <w:footnote w:type="continuationSeparator" w:id="0">
    <w:p w:rsidR="0028407B" w:rsidRDefault="0028407B" w:rsidP="00E807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407B" w:rsidRDefault="0028407B">
    <w:pPr>
      <w:pStyle w:val="En-tte"/>
    </w:pPr>
    <w:r>
      <w:rPr>
        <w:rFonts w:ascii="AccordAlt-Medium" w:eastAsia="AccordAlt-Bold" w:hAnsi="AccordAlt-Medium" w:cs="AccordAlt-Bold"/>
        <w:noProof/>
        <w:color w:val="06516E"/>
        <w:sz w:val="20"/>
        <w:szCs w:val="20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-327660</wp:posOffset>
              </wp:positionH>
              <wp:positionV relativeFrom="paragraph">
                <wp:posOffset>1955335</wp:posOffset>
              </wp:positionV>
              <wp:extent cx="1521561" cy="2400300"/>
              <wp:effectExtent l="0" t="0" r="2540" b="0"/>
              <wp:wrapNone/>
              <wp:docPr id="2" name="Zone de text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21561" cy="24003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2E4E25" w:rsidRPr="002E4E25" w:rsidRDefault="002E4E25" w:rsidP="002E4E25">
                          <w:pPr>
                            <w:jc w:val="center"/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</w:pPr>
                          <w:r w:rsidRPr="002E4E25"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  <w:t>DIRECTION</w:t>
                          </w:r>
                        </w:p>
                        <w:p w:rsidR="002E4E25" w:rsidRPr="002E4E25" w:rsidRDefault="002E4E25" w:rsidP="002E4E25">
                          <w:pPr>
                            <w:jc w:val="center"/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</w:pPr>
                          <w:r w:rsidRPr="002E4E25"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  <w:t>CONSTRUCTIONS,</w:t>
                          </w:r>
                        </w:p>
                        <w:p w:rsidR="002E4E25" w:rsidRPr="002E4E25" w:rsidRDefault="002E4E25" w:rsidP="002E4E25">
                          <w:pPr>
                            <w:jc w:val="center"/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</w:pPr>
                          <w:r w:rsidRPr="002E4E25"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  <w:t>PATRIMOINE ET TRANSITION ECOLOGIQUE</w:t>
                          </w:r>
                        </w:p>
                        <w:p w:rsidR="002E4E25" w:rsidRDefault="002E4E25" w:rsidP="002E4E25">
                          <w:pPr>
                            <w:jc w:val="center"/>
                          </w:pPr>
                        </w:p>
                        <w:p w:rsidR="002E4E25" w:rsidRPr="002E4E25" w:rsidRDefault="002E4E25" w:rsidP="002E4E25">
                          <w:pPr>
                            <w:jc w:val="center"/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</w:pPr>
                          <w:r w:rsidRPr="002E4E25"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  <w:t>Frédéric MARCHAL</w:t>
                          </w:r>
                        </w:p>
                        <w:p w:rsidR="002E4E25" w:rsidRPr="002E4E25" w:rsidRDefault="002E4E25" w:rsidP="002E4E25">
                          <w:pPr>
                            <w:jc w:val="center"/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</w:pPr>
                          <w:r w:rsidRPr="002E4E25"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  <w:t>Directeur</w:t>
                          </w:r>
                        </w:p>
                        <w:p w:rsidR="002E4E25" w:rsidRDefault="002E4E25" w:rsidP="002E4E25">
                          <w:pPr>
                            <w:jc w:val="center"/>
                          </w:pPr>
                        </w:p>
                        <w:p w:rsidR="002E4E25" w:rsidRDefault="002E4E25" w:rsidP="002E4E25">
                          <w:pPr>
                            <w:jc w:val="center"/>
                            <w:rPr>
                              <w:rFonts w:ascii="AccordAlt-Bold" w:hAnsi="AccordAlt-Bold"/>
                              <w:color w:val="06516E"/>
                              <w:sz w:val="17"/>
                            </w:rPr>
                          </w:pPr>
                          <w:r w:rsidRPr="00917170">
                            <w:rPr>
                              <w:rFonts w:ascii="AccordAlt-Bold" w:hAnsi="AccordAlt-Bold"/>
                              <w:color w:val="06516E"/>
                              <w:sz w:val="17"/>
                            </w:rPr>
                            <w:t>Dossier suivi par</w:t>
                          </w:r>
                          <w:r w:rsidRPr="00917170">
                            <w:rPr>
                              <w:rFonts w:ascii="Calibri" w:hAnsi="Calibri" w:cs="Calibri"/>
                              <w:color w:val="06516E"/>
                              <w:sz w:val="17"/>
                            </w:rPr>
                            <w:t> </w:t>
                          </w:r>
                          <w:r w:rsidRPr="00917170">
                            <w:rPr>
                              <w:rFonts w:ascii="AccordAlt-Bold" w:hAnsi="AccordAlt-Bold"/>
                              <w:color w:val="06516E"/>
                              <w:sz w:val="17"/>
                            </w:rPr>
                            <w:t>:</w:t>
                          </w:r>
                        </w:p>
                        <w:p w:rsidR="002E4E25" w:rsidRDefault="002E4E25" w:rsidP="002E4E25">
                          <w:pPr>
                            <w:jc w:val="center"/>
                          </w:pPr>
                          <w:r w:rsidRPr="00A95A1F">
                            <w:rPr>
                              <w:rFonts w:ascii="AccordAlt-Bold" w:eastAsia="AccordAlt-Bold" w:hAnsi="AccordAlt-Bold" w:cs="AccordAlt-Bold"/>
                              <w:color w:val="06516E"/>
                              <w:sz w:val="17"/>
                              <w:szCs w:val="17"/>
                            </w:rPr>
                            <w:t>Pascal SERVANTON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26" type="#_x0000_t202" style="position:absolute;margin-left:-25.8pt;margin-top:153.95pt;width:119.8pt;height:18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" fillcolor="white [3201]" stroked="f" strokeweight=".5pt">
              <v:textbox>
                <w:txbxContent>
                  <w:p w:rsidR="002E4E25" w:rsidRPr="002E4E25" w:rsidRDefault="002E4E25" w:rsidP="002E4E25">
                    <w:pPr>
                      <w:jc w:val="center"/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</w:pPr>
                    <w:r w:rsidRPr="002E4E25"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  <w:t>DIRECTION</w:t>
                    </w:r>
                  </w:p>
                  <w:p w:rsidR="002E4E25" w:rsidRPr="002E4E25" w:rsidRDefault="002E4E25" w:rsidP="002E4E25">
                    <w:pPr>
                      <w:jc w:val="center"/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</w:pPr>
                    <w:r w:rsidRPr="002E4E25"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  <w:t>CONSTRUCTIONS,</w:t>
                    </w:r>
                  </w:p>
                  <w:p w:rsidR="002E4E25" w:rsidRPr="002E4E25" w:rsidRDefault="002E4E25" w:rsidP="002E4E25">
                    <w:pPr>
                      <w:jc w:val="center"/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</w:pPr>
                    <w:r w:rsidRPr="002E4E25"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  <w:t>PATRIMOINE ET TRANSITION ECOLOGIQUE</w:t>
                    </w:r>
                  </w:p>
                  <w:p w:rsidR="002E4E25" w:rsidRDefault="002E4E25" w:rsidP="002E4E25">
                    <w:pPr>
                      <w:jc w:val="center"/>
                    </w:pPr>
                  </w:p>
                  <w:p w:rsidR="002E4E25" w:rsidRPr="002E4E25" w:rsidRDefault="002E4E25" w:rsidP="002E4E25">
                    <w:pPr>
                      <w:jc w:val="center"/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</w:pPr>
                    <w:r w:rsidRPr="002E4E25"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  <w:t>Frédéric MARCHAL</w:t>
                    </w:r>
                  </w:p>
                  <w:p w:rsidR="002E4E25" w:rsidRPr="002E4E25" w:rsidRDefault="002E4E25" w:rsidP="002E4E25">
                    <w:pPr>
                      <w:jc w:val="center"/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</w:pPr>
                    <w:r w:rsidRPr="002E4E25"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  <w:t>Directeur</w:t>
                    </w:r>
                  </w:p>
                  <w:p w:rsidR="002E4E25" w:rsidRDefault="002E4E25" w:rsidP="002E4E25">
                    <w:pPr>
                      <w:jc w:val="center"/>
                    </w:pPr>
                  </w:p>
                  <w:p w:rsidR="002E4E25" w:rsidRDefault="002E4E25" w:rsidP="002E4E25">
                    <w:pPr>
                      <w:jc w:val="center"/>
                      <w:rPr>
                        <w:rFonts w:ascii="AccordAlt-Bold" w:hAnsi="AccordAlt-Bold"/>
                        <w:color w:val="06516E"/>
                        <w:sz w:val="17"/>
                      </w:rPr>
                    </w:pPr>
                    <w:r w:rsidRPr="00917170">
                      <w:rPr>
                        <w:rFonts w:ascii="AccordAlt-Bold" w:hAnsi="AccordAlt-Bold"/>
                        <w:color w:val="06516E"/>
                        <w:sz w:val="17"/>
                      </w:rPr>
                      <w:t>Dossier suivi par</w:t>
                    </w:r>
                    <w:r w:rsidRPr="00917170">
                      <w:rPr>
                        <w:rFonts w:ascii="Calibri" w:hAnsi="Calibri" w:cs="Calibri"/>
                        <w:color w:val="06516E"/>
                        <w:sz w:val="17"/>
                      </w:rPr>
                      <w:t> </w:t>
                    </w:r>
                    <w:r w:rsidRPr="00917170">
                      <w:rPr>
                        <w:rFonts w:ascii="AccordAlt-Bold" w:hAnsi="AccordAlt-Bold"/>
                        <w:color w:val="06516E"/>
                        <w:sz w:val="17"/>
                      </w:rPr>
                      <w:t>:</w:t>
                    </w:r>
                  </w:p>
                  <w:p w:rsidR="002E4E25" w:rsidRDefault="002E4E25" w:rsidP="002E4E25">
                    <w:pPr>
                      <w:jc w:val="center"/>
                    </w:pPr>
                    <w:r w:rsidRPr="00A95A1F">
                      <w:rPr>
                        <w:rFonts w:ascii="AccordAlt-Bold" w:eastAsia="AccordAlt-Bold" w:hAnsi="AccordAlt-Bold" w:cs="AccordAlt-Bold"/>
                        <w:color w:val="06516E"/>
                        <w:sz w:val="17"/>
                        <w:szCs w:val="17"/>
                      </w:rPr>
                      <w:t>Pascal SERVANTON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5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2B5B487" wp14:editId="113349FA">
              <wp:simplePos x="0" y="0"/>
              <wp:positionH relativeFrom="column">
                <wp:posOffset>-182880</wp:posOffset>
              </wp:positionH>
              <wp:positionV relativeFrom="page">
                <wp:posOffset>573120</wp:posOffset>
              </wp:positionV>
              <wp:extent cx="922655" cy="1412240"/>
              <wp:effectExtent l="0" t="0" r="4445" b="0"/>
              <wp:wrapNone/>
              <wp:docPr id="48" name="Groupe 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22655" cy="1412240"/>
                        <a:chOff x="0" y="0"/>
                        <a:chExt cx="922655" cy="1412410"/>
                      </a:xfrm>
                    </wpg:grpSpPr>
                    <wpg:grpSp>
                      <wpg:cNvPr id="13" name="docshapegroup22"/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22655" cy="911225"/>
                          <a:chOff x="905" y="-307"/>
                          <a:chExt cx="1453" cy="1435"/>
                        </a:xfrm>
                      </wpg:grpSpPr>
                      <wps:wsp>
                        <wps:cNvPr id="14" name="docshape23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584" y="403"/>
                            <a:ext cx="774" cy="724"/>
                          </a:xfrm>
                          <a:custGeom>
                            <a:avLst/>
                            <a:gdLst>
                              <a:gd name="T0" fmla="+- 0 1679 1584"/>
                              <a:gd name="T1" fmla="*/ T0 w 774"/>
                              <a:gd name="T2" fmla="+- 0 827 404"/>
                              <a:gd name="T3" fmla="*/ 827 h 724"/>
                              <a:gd name="T4" fmla="+- 0 1675 1584"/>
                              <a:gd name="T5" fmla="*/ T4 w 774"/>
                              <a:gd name="T6" fmla="+- 0 713 404"/>
                              <a:gd name="T7" fmla="*/ 713 h 724"/>
                              <a:gd name="T8" fmla="+- 0 1665 1584"/>
                              <a:gd name="T9" fmla="*/ T8 w 774"/>
                              <a:gd name="T10" fmla="+- 0 617 404"/>
                              <a:gd name="T11" fmla="*/ 617 h 724"/>
                              <a:gd name="T12" fmla="+- 0 1650 1584"/>
                              <a:gd name="T13" fmla="*/ T12 w 774"/>
                              <a:gd name="T14" fmla="+- 0 550 404"/>
                              <a:gd name="T15" fmla="*/ 550 h 724"/>
                              <a:gd name="T16" fmla="+- 0 1632 1584"/>
                              <a:gd name="T17" fmla="*/ T16 w 774"/>
                              <a:gd name="T18" fmla="+- 0 526 404"/>
                              <a:gd name="T19" fmla="*/ 526 h 724"/>
                              <a:gd name="T20" fmla="+- 0 1613 1584"/>
                              <a:gd name="T21" fmla="*/ T20 w 774"/>
                              <a:gd name="T22" fmla="+- 0 550 404"/>
                              <a:gd name="T23" fmla="*/ 550 h 724"/>
                              <a:gd name="T24" fmla="+- 0 1598 1584"/>
                              <a:gd name="T25" fmla="*/ T24 w 774"/>
                              <a:gd name="T26" fmla="+- 0 617 404"/>
                              <a:gd name="T27" fmla="*/ 617 h 724"/>
                              <a:gd name="T28" fmla="+- 0 1588 1584"/>
                              <a:gd name="T29" fmla="*/ T28 w 774"/>
                              <a:gd name="T30" fmla="+- 0 713 404"/>
                              <a:gd name="T31" fmla="*/ 713 h 724"/>
                              <a:gd name="T32" fmla="+- 0 1584 1584"/>
                              <a:gd name="T33" fmla="*/ T32 w 774"/>
                              <a:gd name="T34" fmla="+- 0 827 404"/>
                              <a:gd name="T35" fmla="*/ 827 h 724"/>
                              <a:gd name="T36" fmla="+- 0 1588 1584"/>
                              <a:gd name="T37" fmla="*/ T36 w 774"/>
                              <a:gd name="T38" fmla="+- 0 940 404"/>
                              <a:gd name="T39" fmla="*/ 940 h 724"/>
                              <a:gd name="T40" fmla="+- 0 1598 1584"/>
                              <a:gd name="T41" fmla="*/ T40 w 774"/>
                              <a:gd name="T42" fmla="+- 0 1036 404"/>
                              <a:gd name="T43" fmla="*/ 1036 h 724"/>
                              <a:gd name="T44" fmla="+- 0 1613 1584"/>
                              <a:gd name="T45" fmla="*/ T44 w 774"/>
                              <a:gd name="T46" fmla="+- 0 1103 404"/>
                              <a:gd name="T47" fmla="*/ 1103 h 724"/>
                              <a:gd name="T48" fmla="+- 0 1632 1584"/>
                              <a:gd name="T49" fmla="*/ T48 w 774"/>
                              <a:gd name="T50" fmla="+- 0 1128 404"/>
                              <a:gd name="T51" fmla="*/ 1128 h 724"/>
                              <a:gd name="T52" fmla="+- 0 1650 1584"/>
                              <a:gd name="T53" fmla="*/ T52 w 774"/>
                              <a:gd name="T54" fmla="+- 0 1103 404"/>
                              <a:gd name="T55" fmla="*/ 1103 h 724"/>
                              <a:gd name="T56" fmla="+- 0 1665 1584"/>
                              <a:gd name="T57" fmla="*/ T56 w 774"/>
                              <a:gd name="T58" fmla="+- 0 1036 404"/>
                              <a:gd name="T59" fmla="*/ 1036 h 724"/>
                              <a:gd name="T60" fmla="+- 0 1675 1584"/>
                              <a:gd name="T61" fmla="*/ T60 w 774"/>
                              <a:gd name="T62" fmla="+- 0 940 404"/>
                              <a:gd name="T63" fmla="*/ 940 h 724"/>
                              <a:gd name="T64" fmla="+- 0 1679 1584"/>
                              <a:gd name="T65" fmla="*/ T64 w 774"/>
                              <a:gd name="T66" fmla="+- 0 827 404"/>
                              <a:gd name="T67" fmla="*/ 827 h 724"/>
                              <a:gd name="T68" fmla="+- 0 2358 1584"/>
                              <a:gd name="T69" fmla="*/ T68 w 774"/>
                              <a:gd name="T70" fmla="+- 0 600 404"/>
                              <a:gd name="T71" fmla="*/ 600 h 724"/>
                              <a:gd name="T72" fmla="+- 0 2340 1584"/>
                              <a:gd name="T73" fmla="*/ T72 w 774"/>
                              <a:gd name="T74" fmla="+- 0 575 404"/>
                              <a:gd name="T75" fmla="*/ 575 h 724"/>
                              <a:gd name="T76" fmla="+- 0 2281 1584"/>
                              <a:gd name="T77" fmla="*/ T76 w 774"/>
                              <a:gd name="T78" fmla="+- 0 540 404"/>
                              <a:gd name="T79" fmla="*/ 540 h 724"/>
                              <a:gd name="T80" fmla="+- 0 2193 1584"/>
                              <a:gd name="T81" fmla="*/ T80 w 774"/>
                              <a:gd name="T82" fmla="+- 0 500 404"/>
                              <a:gd name="T83" fmla="*/ 500 h 724"/>
                              <a:gd name="T84" fmla="+- 0 2087 1584"/>
                              <a:gd name="T85" fmla="*/ T84 w 774"/>
                              <a:gd name="T86" fmla="+- 0 462 404"/>
                              <a:gd name="T87" fmla="*/ 462 h 724"/>
                              <a:gd name="T88" fmla="+- 0 1978 1584"/>
                              <a:gd name="T89" fmla="*/ T88 w 774"/>
                              <a:gd name="T90" fmla="+- 0 430 404"/>
                              <a:gd name="T91" fmla="*/ 430 h 724"/>
                              <a:gd name="T92" fmla="+- 0 1883 1584"/>
                              <a:gd name="T93" fmla="*/ T92 w 774"/>
                              <a:gd name="T94" fmla="+- 0 410 404"/>
                              <a:gd name="T95" fmla="*/ 410 h 724"/>
                              <a:gd name="T96" fmla="+- 0 1815 1584"/>
                              <a:gd name="T97" fmla="*/ T96 w 774"/>
                              <a:gd name="T98" fmla="+- 0 404 404"/>
                              <a:gd name="T99" fmla="*/ 404 h 724"/>
                              <a:gd name="T100" fmla="+- 0 1786 1584"/>
                              <a:gd name="T101" fmla="*/ T100 w 774"/>
                              <a:gd name="T102" fmla="+- 0 414 404"/>
                              <a:gd name="T103" fmla="*/ 414 h 724"/>
                              <a:gd name="T104" fmla="+- 0 1804 1584"/>
                              <a:gd name="T105" fmla="*/ T104 w 774"/>
                              <a:gd name="T106" fmla="+- 0 439 404"/>
                              <a:gd name="T107" fmla="*/ 439 h 724"/>
                              <a:gd name="T108" fmla="+- 0 1862 1584"/>
                              <a:gd name="T109" fmla="*/ T108 w 774"/>
                              <a:gd name="T110" fmla="+- 0 474 404"/>
                              <a:gd name="T111" fmla="*/ 474 h 724"/>
                              <a:gd name="T112" fmla="+- 0 1951 1584"/>
                              <a:gd name="T113" fmla="*/ T112 w 774"/>
                              <a:gd name="T114" fmla="+- 0 513 404"/>
                              <a:gd name="T115" fmla="*/ 513 h 724"/>
                              <a:gd name="T116" fmla="+- 0 2057 1584"/>
                              <a:gd name="T117" fmla="*/ T116 w 774"/>
                              <a:gd name="T118" fmla="+- 0 552 404"/>
                              <a:gd name="T119" fmla="*/ 552 h 724"/>
                              <a:gd name="T120" fmla="+- 0 2166 1584"/>
                              <a:gd name="T121" fmla="*/ T120 w 774"/>
                              <a:gd name="T122" fmla="+- 0 583 404"/>
                              <a:gd name="T123" fmla="*/ 583 h 724"/>
                              <a:gd name="T124" fmla="+- 0 2261 1584"/>
                              <a:gd name="T125" fmla="*/ T124 w 774"/>
                              <a:gd name="T126" fmla="+- 0 603 404"/>
                              <a:gd name="T127" fmla="*/ 603 h 724"/>
                              <a:gd name="T128" fmla="+- 0 2329 1584"/>
                              <a:gd name="T129" fmla="*/ T128 w 774"/>
                              <a:gd name="T130" fmla="+- 0 610 404"/>
                              <a:gd name="T131" fmla="*/ 610 h 724"/>
                              <a:gd name="T132" fmla="+- 0 2358 1584"/>
                              <a:gd name="T133" fmla="*/ T132 w 774"/>
                              <a:gd name="T134" fmla="+- 0 600 404"/>
                              <a:gd name="T135" fmla="*/ 600 h 7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74" h="724">
                                <a:moveTo>
                                  <a:pt x="95" y="423"/>
                                </a:moveTo>
                                <a:lnTo>
                                  <a:pt x="91" y="309"/>
                                </a:lnTo>
                                <a:lnTo>
                                  <a:pt x="81" y="213"/>
                                </a:lnTo>
                                <a:lnTo>
                                  <a:pt x="66" y="146"/>
                                </a:lnTo>
                                <a:lnTo>
                                  <a:pt x="48" y="122"/>
                                </a:lnTo>
                                <a:lnTo>
                                  <a:pt x="29" y="146"/>
                                </a:lnTo>
                                <a:lnTo>
                                  <a:pt x="14" y="213"/>
                                </a:lnTo>
                                <a:lnTo>
                                  <a:pt x="4" y="309"/>
                                </a:lnTo>
                                <a:lnTo>
                                  <a:pt x="0" y="423"/>
                                </a:lnTo>
                                <a:lnTo>
                                  <a:pt x="4" y="536"/>
                                </a:lnTo>
                                <a:lnTo>
                                  <a:pt x="14" y="632"/>
                                </a:lnTo>
                                <a:lnTo>
                                  <a:pt x="29" y="699"/>
                                </a:lnTo>
                                <a:lnTo>
                                  <a:pt x="48" y="724"/>
                                </a:lnTo>
                                <a:lnTo>
                                  <a:pt x="66" y="699"/>
                                </a:lnTo>
                                <a:lnTo>
                                  <a:pt x="81" y="632"/>
                                </a:lnTo>
                                <a:lnTo>
                                  <a:pt x="91" y="536"/>
                                </a:lnTo>
                                <a:lnTo>
                                  <a:pt x="95" y="423"/>
                                </a:lnTo>
                                <a:close/>
                                <a:moveTo>
                                  <a:pt x="774" y="196"/>
                                </a:moveTo>
                                <a:lnTo>
                                  <a:pt x="756" y="171"/>
                                </a:lnTo>
                                <a:lnTo>
                                  <a:pt x="697" y="136"/>
                                </a:lnTo>
                                <a:lnTo>
                                  <a:pt x="609" y="96"/>
                                </a:lnTo>
                                <a:lnTo>
                                  <a:pt x="503" y="58"/>
                                </a:lnTo>
                                <a:lnTo>
                                  <a:pt x="394" y="26"/>
                                </a:lnTo>
                                <a:lnTo>
                                  <a:pt x="299" y="6"/>
                                </a:lnTo>
                                <a:lnTo>
                                  <a:pt x="231" y="0"/>
                                </a:lnTo>
                                <a:lnTo>
                                  <a:pt x="202" y="10"/>
                                </a:lnTo>
                                <a:lnTo>
                                  <a:pt x="220" y="35"/>
                                </a:lnTo>
                                <a:lnTo>
                                  <a:pt x="278" y="70"/>
                                </a:lnTo>
                                <a:lnTo>
                                  <a:pt x="367" y="109"/>
                                </a:lnTo>
                                <a:lnTo>
                                  <a:pt x="473" y="148"/>
                                </a:lnTo>
                                <a:lnTo>
                                  <a:pt x="582" y="179"/>
                                </a:lnTo>
                                <a:lnTo>
                                  <a:pt x="677" y="199"/>
                                </a:lnTo>
                                <a:lnTo>
                                  <a:pt x="745" y="206"/>
                                </a:lnTo>
                                <a:lnTo>
                                  <a:pt x="774" y="1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5B0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docshape24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730" y="500"/>
                            <a:ext cx="237" cy="326"/>
                          </a:xfrm>
                          <a:custGeom>
                            <a:avLst/>
                            <a:gdLst>
                              <a:gd name="T0" fmla="+- 0 1731 1731"/>
                              <a:gd name="T1" fmla="*/ T0 w 237"/>
                              <a:gd name="T2" fmla="+- 0 500 500"/>
                              <a:gd name="T3" fmla="*/ 500 h 326"/>
                              <a:gd name="T4" fmla="+- 0 1825 1731"/>
                              <a:gd name="T5" fmla="*/ T4 w 237"/>
                              <a:gd name="T6" fmla="+- 0 697 500"/>
                              <a:gd name="T7" fmla="*/ 697 h 326"/>
                              <a:gd name="T8" fmla="+- 0 1967 1731"/>
                              <a:gd name="T9" fmla="*/ T8 w 237"/>
                              <a:gd name="T10" fmla="+- 0 826 500"/>
                              <a:gd name="T11" fmla="*/ 826 h 326"/>
                              <a:gd name="T12" fmla="+- 0 1889 1731"/>
                              <a:gd name="T13" fmla="*/ T12 w 237"/>
                              <a:gd name="T14" fmla="+- 0 650 500"/>
                              <a:gd name="T15" fmla="*/ 650 h 326"/>
                              <a:gd name="T16" fmla="+- 0 1731 1731"/>
                              <a:gd name="T17" fmla="*/ T16 w 237"/>
                              <a:gd name="T18" fmla="+- 0 500 500"/>
                              <a:gd name="T19" fmla="*/ 500 h 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7" h="326">
                                <a:moveTo>
                                  <a:pt x="0" y="0"/>
                                </a:moveTo>
                                <a:lnTo>
                                  <a:pt x="94" y="197"/>
                                </a:lnTo>
                                <a:lnTo>
                                  <a:pt x="236" y="326"/>
                                </a:lnTo>
                                <a:lnTo>
                                  <a:pt x="158" y="15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B09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docshape25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905" y="403"/>
                            <a:ext cx="573" cy="206"/>
                          </a:xfrm>
                          <a:custGeom>
                            <a:avLst/>
                            <a:gdLst>
                              <a:gd name="T0" fmla="+- 0 1448 905"/>
                              <a:gd name="T1" fmla="*/ T0 w 573"/>
                              <a:gd name="T2" fmla="+- 0 404 404"/>
                              <a:gd name="T3" fmla="*/ 404 h 206"/>
                              <a:gd name="T4" fmla="+- 0 1380 905"/>
                              <a:gd name="T5" fmla="*/ T4 w 573"/>
                              <a:gd name="T6" fmla="+- 0 410 404"/>
                              <a:gd name="T7" fmla="*/ 410 h 206"/>
                              <a:gd name="T8" fmla="+- 0 1286 905"/>
                              <a:gd name="T9" fmla="*/ T8 w 573"/>
                              <a:gd name="T10" fmla="+- 0 430 404"/>
                              <a:gd name="T11" fmla="*/ 430 h 206"/>
                              <a:gd name="T12" fmla="+- 0 1177 905"/>
                              <a:gd name="T13" fmla="*/ T12 w 573"/>
                              <a:gd name="T14" fmla="+- 0 462 404"/>
                              <a:gd name="T15" fmla="*/ 462 h 206"/>
                              <a:gd name="T16" fmla="+- 0 1070 905"/>
                              <a:gd name="T17" fmla="*/ T16 w 573"/>
                              <a:gd name="T18" fmla="+- 0 500 404"/>
                              <a:gd name="T19" fmla="*/ 500 h 206"/>
                              <a:gd name="T20" fmla="+- 0 982 905"/>
                              <a:gd name="T21" fmla="*/ T20 w 573"/>
                              <a:gd name="T22" fmla="+- 0 540 404"/>
                              <a:gd name="T23" fmla="*/ 540 h 206"/>
                              <a:gd name="T24" fmla="+- 0 923 905"/>
                              <a:gd name="T25" fmla="*/ T24 w 573"/>
                              <a:gd name="T26" fmla="+- 0 575 404"/>
                              <a:gd name="T27" fmla="*/ 575 h 206"/>
                              <a:gd name="T28" fmla="+- 0 905 905"/>
                              <a:gd name="T29" fmla="*/ T28 w 573"/>
                              <a:gd name="T30" fmla="+- 0 600 404"/>
                              <a:gd name="T31" fmla="*/ 600 h 206"/>
                              <a:gd name="T32" fmla="+- 0 935 905"/>
                              <a:gd name="T33" fmla="*/ T32 w 573"/>
                              <a:gd name="T34" fmla="+- 0 610 404"/>
                              <a:gd name="T35" fmla="*/ 610 h 206"/>
                              <a:gd name="T36" fmla="+- 0 1003 905"/>
                              <a:gd name="T37" fmla="*/ T36 w 573"/>
                              <a:gd name="T38" fmla="+- 0 603 404"/>
                              <a:gd name="T39" fmla="*/ 603 h 206"/>
                              <a:gd name="T40" fmla="+- 0 1097 905"/>
                              <a:gd name="T41" fmla="*/ T40 w 573"/>
                              <a:gd name="T42" fmla="+- 0 583 404"/>
                              <a:gd name="T43" fmla="*/ 583 h 206"/>
                              <a:gd name="T44" fmla="+- 0 1206 905"/>
                              <a:gd name="T45" fmla="*/ T44 w 573"/>
                              <a:gd name="T46" fmla="+- 0 552 404"/>
                              <a:gd name="T47" fmla="*/ 552 h 206"/>
                              <a:gd name="T48" fmla="+- 0 1313 905"/>
                              <a:gd name="T49" fmla="*/ T48 w 573"/>
                              <a:gd name="T50" fmla="+- 0 513 404"/>
                              <a:gd name="T51" fmla="*/ 513 h 206"/>
                              <a:gd name="T52" fmla="+- 0 1401 905"/>
                              <a:gd name="T53" fmla="*/ T52 w 573"/>
                              <a:gd name="T54" fmla="+- 0 474 404"/>
                              <a:gd name="T55" fmla="*/ 474 h 206"/>
                              <a:gd name="T56" fmla="+- 0 1460 905"/>
                              <a:gd name="T57" fmla="*/ T56 w 573"/>
                              <a:gd name="T58" fmla="+- 0 439 404"/>
                              <a:gd name="T59" fmla="*/ 439 h 206"/>
                              <a:gd name="T60" fmla="+- 0 1478 905"/>
                              <a:gd name="T61" fmla="*/ T60 w 573"/>
                              <a:gd name="T62" fmla="+- 0 414 404"/>
                              <a:gd name="T63" fmla="*/ 414 h 206"/>
                              <a:gd name="T64" fmla="+- 0 1448 905"/>
                              <a:gd name="T65" fmla="*/ T64 w 573"/>
                              <a:gd name="T66" fmla="+- 0 404 404"/>
                              <a:gd name="T67" fmla="*/ 404 h 2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573" h="206">
                                <a:moveTo>
                                  <a:pt x="543" y="0"/>
                                </a:moveTo>
                                <a:lnTo>
                                  <a:pt x="475" y="6"/>
                                </a:lnTo>
                                <a:lnTo>
                                  <a:pt x="381" y="26"/>
                                </a:lnTo>
                                <a:lnTo>
                                  <a:pt x="272" y="58"/>
                                </a:lnTo>
                                <a:lnTo>
                                  <a:pt x="165" y="96"/>
                                </a:lnTo>
                                <a:lnTo>
                                  <a:pt x="77" y="136"/>
                                </a:lnTo>
                                <a:lnTo>
                                  <a:pt x="18" y="171"/>
                                </a:lnTo>
                                <a:lnTo>
                                  <a:pt x="0" y="196"/>
                                </a:lnTo>
                                <a:lnTo>
                                  <a:pt x="30" y="206"/>
                                </a:lnTo>
                                <a:lnTo>
                                  <a:pt x="98" y="199"/>
                                </a:lnTo>
                                <a:lnTo>
                                  <a:pt x="192" y="179"/>
                                </a:lnTo>
                                <a:lnTo>
                                  <a:pt x="301" y="148"/>
                                </a:lnTo>
                                <a:lnTo>
                                  <a:pt x="408" y="109"/>
                                </a:lnTo>
                                <a:lnTo>
                                  <a:pt x="496" y="70"/>
                                </a:lnTo>
                                <a:lnTo>
                                  <a:pt x="555" y="35"/>
                                </a:lnTo>
                                <a:lnTo>
                                  <a:pt x="573" y="10"/>
                                </a:lnTo>
                                <a:lnTo>
                                  <a:pt x="5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5B0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docshape26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296" y="500"/>
                            <a:ext cx="237" cy="326"/>
                          </a:xfrm>
                          <a:custGeom>
                            <a:avLst/>
                            <a:gdLst>
                              <a:gd name="T0" fmla="+- 0 1533 1296"/>
                              <a:gd name="T1" fmla="*/ T0 w 237"/>
                              <a:gd name="T2" fmla="+- 0 500 500"/>
                              <a:gd name="T3" fmla="*/ 500 h 326"/>
                              <a:gd name="T4" fmla="+- 0 1375 1296"/>
                              <a:gd name="T5" fmla="*/ T4 w 237"/>
                              <a:gd name="T6" fmla="+- 0 650 500"/>
                              <a:gd name="T7" fmla="*/ 650 h 326"/>
                              <a:gd name="T8" fmla="+- 0 1296 1296"/>
                              <a:gd name="T9" fmla="*/ T8 w 237"/>
                              <a:gd name="T10" fmla="+- 0 826 500"/>
                              <a:gd name="T11" fmla="*/ 826 h 326"/>
                              <a:gd name="T12" fmla="+- 0 1439 1296"/>
                              <a:gd name="T13" fmla="*/ T12 w 237"/>
                              <a:gd name="T14" fmla="+- 0 697 500"/>
                              <a:gd name="T15" fmla="*/ 697 h 326"/>
                              <a:gd name="T16" fmla="+- 0 1533 1296"/>
                              <a:gd name="T17" fmla="*/ T16 w 237"/>
                              <a:gd name="T18" fmla="+- 0 500 500"/>
                              <a:gd name="T19" fmla="*/ 500 h 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37" h="326">
                                <a:moveTo>
                                  <a:pt x="237" y="0"/>
                                </a:moveTo>
                                <a:lnTo>
                                  <a:pt x="79" y="150"/>
                                </a:lnTo>
                                <a:lnTo>
                                  <a:pt x="0" y="326"/>
                                </a:lnTo>
                                <a:lnTo>
                                  <a:pt x="143" y="197"/>
                                </a:lnTo>
                                <a:lnTo>
                                  <a:pt x="2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B09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docshape27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230" y="834"/>
                            <a:ext cx="804" cy="70"/>
                          </a:xfrm>
                          <a:custGeom>
                            <a:avLst/>
                            <a:gdLst>
                              <a:gd name="T0" fmla="+- 0 1299 1230"/>
                              <a:gd name="T1" fmla="*/ T0 w 804"/>
                              <a:gd name="T2" fmla="+- 0 864 835"/>
                              <a:gd name="T3" fmla="*/ 864 h 70"/>
                              <a:gd name="T4" fmla="+- 0 1294 1230"/>
                              <a:gd name="T5" fmla="*/ T4 w 804"/>
                              <a:gd name="T6" fmla="+- 0 852 835"/>
                              <a:gd name="T7" fmla="*/ 852 h 70"/>
                              <a:gd name="T8" fmla="+- 0 1285 1230"/>
                              <a:gd name="T9" fmla="*/ T8 w 804"/>
                              <a:gd name="T10" fmla="+- 0 842 835"/>
                              <a:gd name="T11" fmla="*/ 842 h 70"/>
                              <a:gd name="T12" fmla="+- 0 1273 1230"/>
                              <a:gd name="T13" fmla="*/ T12 w 804"/>
                              <a:gd name="T14" fmla="+- 0 836 835"/>
                              <a:gd name="T15" fmla="*/ 836 h 70"/>
                              <a:gd name="T16" fmla="+- 0 1259 1230"/>
                              <a:gd name="T17" fmla="*/ T16 w 804"/>
                              <a:gd name="T18" fmla="+- 0 835 835"/>
                              <a:gd name="T19" fmla="*/ 835 h 70"/>
                              <a:gd name="T20" fmla="+- 0 1247 1230"/>
                              <a:gd name="T21" fmla="*/ T20 w 804"/>
                              <a:gd name="T22" fmla="+- 0 840 835"/>
                              <a:gd name="T23" fmla="*/ 840 h 70"/>
                              <a:gd name="T24" fmla="+- 0 1237 1230"/>
                              <a:gd name="T25" fmla="*/ T24 w 804"/>
                              <a:gd name="T26" fmla="+- 0 849 835"/>
                              <a:gd name="T27" fmla="*/ 849 h 70"/>
                              <a:gd name="T28" fmla="+- 0 1231 1230"/>
                              <a:gd name="T29" fmla="*/ T28 w 804"/>
                              <a:gd name="T30" fmla="+- 0 862 835"/>
                              <a:gd name="T31" fmla="*/ 862 h 70"/>
                              <a:gd name="T32" fmla="+- 0 1230 1230"/>
                              <a:gd name="T33" fmla="*/ T32 w 804"/>
                              <a:gd name="T34" fmla="+- 0 875 835"/>
                              <a:gd name="T35" fmla="*/ 875 h 70"/>
                              <a:gd name="T36" fmla="+- 0 1235 1230"/>
                              <a:gd name="T37" fmla="*/ T36 w 804"/>
                              <a:gd name="T38" fmla="+- 0 888 835"/>
                              <a:gd name="T39" fmla="*/ 888 h 70"/>
                              <a:gd name="T40" fmla="+- 0 1244 1230"/>
                              <a:gd name="T41" fmla="*/ T40 w 804"/>
                              <a:gd name="T42" fmla="+- 0 898 835"/>
                              <a:gd name="T43" fmla="*/ 898 h 70"/>
                              <a:gd name="T44" fmla="+- 0 1257 1230"/>
                              <a:gd name="T45" fmla="*/ T44 w 804"/>
                              <a:gd name="T46" fmla="+- 0 904 835"/>
                              <a:gd name="T47" fmla="*/ 904 h 70"/>
                              <a:gd name="T48" fmla="+- 0 1270 1230"/>
                              <a:gd name="T49" fmla="*/ T48 w 804"/>
                              <a:gd name="T50" fmla="+- 0 904 835"/>
                              <a:gd name="T51" fmla="*/ 904 h 70"/>
                              <a:gd name="T52" fmla="+- 0 1283 1230"/>
                              <a:gd name="T53" fmla="*/ T52 w 804"/>
                              <a:gd name="T54" fmla="+- 0 899 835"/>
                              <a:gd name="T55" fmla="*/ 899 h 70"/>
                              <a:gd name="T56" fmla="+- 0 1293 1230"/>
                              <a:gd name="T57" fmla="*/ T56 w 804"/>
                              <a:gd name="T58" fmla="+- 0 890 835"/>
                              <a:gd name="T59" fmla="*/ 890 h 70"/>
                              <a:gd name="T60" fmla="+- 0 1299 1230"/>
                              <a:gd name="T61" fmla="*/ T60 w 804"/>
                              <a:gd name="T62" fmla="+- 0 878 835"/>
                              <a:gd name="T63" fmla="*/ 878 h 70"/>
                              <a:gd name="T64" fmla="+- 0 1299 1230"/>
                              <a:gd name="T65" fmla="*/ T64 w 804"/>
                              <a:gd name="T66" fmla="+- 0 864 835"/>
                              <a:gd name="T67" fmla="*/ 864 h 70"/>
                              <a:gd name="T68" fmla="+- 0 2034 1230"/>
                              <a:gd name="T69" fmla="*/ T68 w 804"/>
                              <a:gd name="T70" fmla="+- 0 875 835"/>
                              <a:gd name="T71" fmla="*/ 875 h 70"/>
                              <a:gd name="T72" fmla="+- 0 2033 1230"/>
                              <a:gd name="T73" fmla="*/ T72 w 804"/>
                              <a:gd name="T74" fmla="+- 0 861 835"/>
                              <a:gd name="T75" fmla="*/ 861 h 70"/>
                              <a:gd name="T76" fmla="+- 0 2028 1230"/>
                              <a:gd name="T77" fmla="*/ T76 w 804"/>
                              <a:gd name="T78" fmla="+- 0 849 835"/>
                              <a:gd name="T79" fmla="*/ 849 h 70"/>
                              <a:gd name="T80" fmla="+- 0 2018 1230"/>
                              <a:gd name="T81" fmla="*/ T80 w 804"/>
                              <a:gd name="T82" fmla="+- 0 839 835"/>
                              <a:gd name="T83" fmla="*/ 839 h 70"/>
                              <a:gd name="T84" fmla="+- 0 2005 1230"/>
                              <a:gd name="T85" fmla="*/ T84 w 804"/>
                              <a:gd name="T86" fmla="+- 0 835 835"/>
                              <a:gd name="T87" fmla="*/ 835 h 70"/>
                              <a:gd name="T88" fmla="+- 0 1992 1230"/>
                              <a:gd name="T89" fmla="*/ T88 w 804"/>
                              <a:gd name="T90" fmla="+- 0 835 835"/>
                              <a:gd name="T91" fmla="*/ 835 h 70"/>
                              <a:gd name="T92" fmla="+- 0 1979 1230"/>
                              <a:gd name="T93" fmla="*/ T92 w 804"/>
                              <a:gd name="T94" fmla="+- 0 841 835"/>
                              <a:gd name="T95" fmla="*/ 841 h 70"/>
                              <a:gd name="T96" fmla="+- 0 1970 1230"/>
                              <a:gd name="T97" fmla="*/ T96 w 804"/>
                              <a:gd name="T98" fmla="+- 0 851 835"/>
                              <a:gd name="T99" fmla="*/ 851 h 70"/>
                              <a:gd name="T100" fmla="+- 0 1965 1230"/>
                              <a:gd name="T101" fmla="*/ T100 w 804"/>
                              <a:gd name="T102" fmla="+- 0 864 835"/>
                              <a:gd name="T103" fmla="*/ 864 h 70"/>
                              <a:gd name="T104" fmla="+- 0 1966 1230"/>
                              <a:gd name="T105" fmla="*/ T104 w 804"/>
                              <a:gd name="T106" fmla="+- 0 877 835"/>
                              <a:gd name="T107" fmla="*/ 877 h 70"/>
                              <a:gd name="T108" fmla="+- 0 1971 1230"/>
                              <a:gd name="T109" fmla="*/ T108 w 804"/>
                              <a:gd name="T110" fmla="+- 0 890 835"/>
                              <a:gd name="T111" fmla="*/ 890 h 70"/>
                              <a:gd name="T112" fmla="+- 0 1982 1230"/>
                              <a:gd name="T113" fmla="*/ T112 w 804"/>
                              <a:gd name="T114" fmla="+- 0 899 835"/>
                              <a:gd name="T115" fmla="*/ 899 h 70"/>
                              <a:gd name="T116" fmla="+- 0 1994 1230"/>
                              <a:gd name="T117" fmla="*/ T116 w 804"/>
                              <a:gd name="T118" fmla="+- 0 904 835"/>
                              <a:gd name="T119" fmla="*/ 904 h 70"/>
                              <a:gd name="T120" fmla="+- 0 2007 1230"/>
                              <a:gd name="T121" fmla="*/ T120 w 804"/>
                              <a:gd name="T122" fmla="+- 0 903 835"/>
                              <a:gd name="T123" fmla="*/ 903 h 70"/>
                              <a:gd name="T124" fmla="+- 0 2020 1230"/>
                              <a:gd name="T125" fmla="*/ T124 w 804"/>
                              <a:gd name="T126" fmla="+- 0 897 835"/>
                              <a:gd name="T127" fmla="*/ 897 h 70"/>
                              <a:gd name="T128" fmla="+- 0 2029 1230"/>
                              <a:gd name="T129" fmla="*/ T128 w 804"/>
                              <a:gd name="T130" fmla="+- 0 887 835"/>
                              <a:gd name="T131" fmla="*/ 887 h 70"/>
                              <a:gd name="T132" fmla="+- 0 2034 1230"/>
                              <a:gd name="T133" fmla="*/ T132 w 804"/>
                              <a:gd name="T134" fmla="+- 0 875 835"/>
                              <a:gd name="T135" fmla="*/ 875 h 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04" h="70">
                                <a:moveTo>
                                  <a:pt x="69" y="29"/>
                                </a:moveTo>
                                <a:lnTo>
                                  <a:pt x="64" y="17"/>
                                </a:lnTo>
                                <a:lnTo>
                                  <a:pt x="55" y="7"/>
                                </a:lnTo>
                                <a:lnTo>
                                  <a:pt x="43" y="1"/>
                                </a:lnTo>
                                <a:lnTo>
                                  <a:pt x="29" y="0"/>
                                </a:lnTo>
                                <a:lnTo>
                                  <a:pt x="17" y="5"/>
                                </a:lnTo>
                                <a:lnTo>
                                  <a:pt x="7" y="14"/>
                                </a:lnTo>
                                <a:lnTo>
                                  <a:pt x="1" y="27"/>
                                </a:lnTo>
                                <a:lnTo>
                                  <a:pt x="0" y="40"/>
                                </a:lnTo>
                                <a:lnTo>
                                  <a:pt x="5" y="53"/>
                                </a:lnTo>
                                <a:lnTo>
                                  <a:pt x="14" y="63"/>
                                </a:lnTo>
                                <a:lnTo>
                                  <a:pt x="27" y="69"/>
                                </a:lnTo>
                                <a:lnTo>
                                  <a:pt x="40" y="69"/>
                                </a:lnTo>
                                <a:lnTo>
                                  <a:pt x="53" y="64"/>
                                </a:lnTo>
                                <a:lnTo>
                                  <a:pt x="63" y="55"/>
                                </a:lnTo>
                                <a:lnTo>
                                  <a:pt x="69" y="43"/>
                                </a:lnTo>
                                <a:lnTo>
                                  <a:pt x="69" y="29"/>
                                </a:lnTo>
                                <a:close/>
                                <a:moveTo>
                                  <a:pt x="804" y="40"/>
                                </a:moveTo>
                                <a:lnTo>
                                  <a:pt x="803" y="26"/>
                                </a:lnTo>
                                <a:lnTo>
                                  <a:pt x="798" y="14"/>
                                </a:lnTo>
                                <a:lnTo>
                                  <a:pt x="788" y="4"/>
                                </a:lnTo>
                                <a:lnTo>
                                  <a:pt x="775" y="0"/>
                                </a:lnTo>
                                <a:lnTo>
                                  <a:pt x="762" y="0"/>
                                </a:lnTo>
                                <a:lnTo>
                                  <a:pt x="749" y="6"/>
                                </a:lnTo>
                                <a:lnTo>
                                  <a:pt x="740" y="16"/>
                                </a:lnTo>
                                <a:lnTo>
                                  <a:pt x="735" y="29"/>
                                </a:lnTo>
                                <a:lnTo>
                                  <a:pt x="736" y="42"/>
                                </a:lnTo>
                                <a:lnTo>
                                  <a:pt x="741" y="55"/>
                                </a:lnTo>
                                <a:lnTo>
                                  <a:pt x="752" y="64"/>
                                </a:lnTo>
                                <a:lnTo>
                                  <a:pt x="764" y="69"/>
                                </a:lnTo>
                                <a:lnTo>
                                  <a:pt x="777" y="68"/>
                                </a:lnTo>
                                <a:lnTo>
                                  <a:pt x="790" y="62"/>
                                </a:lnTo>
                                <a:lnTo>
                                  <a:pt x="799" y="52"/>
                                </a:lnTo>
                                <a:lnTo>
                                  <a:pt x="804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1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docshape28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982" y="416"/>
                            <a:ext cx="1299" cy="592"/>
                          </a:xfrm>
                          <a:custGeom>
                            <a:avLst/>
                            <a:gdLst>
                              <a:gd name="T0" fmla="+- 0 1200 983"/>
                              <a:gd name="T1" fmla="*/ T0 w 1299"/>
                              <a:gd name="T2" fmla="+- 0 417 417"/>
                              <a:gd name="T3" fmla="*/ 417 h 592"/>
                              <a:gd name="T4" fmla="+- 0 983 983"/>
                              <a:gd name="T5" fmla="*/ T4 w 1299"/>
                              <a:gd name="T6" fmla="+- 0 422 417"/>
                              <a:gd name="T7" fmla="*/ 422 h 592"/>
                              <a:gd name="T8" fmla="+- 0 990 983"/>
                              <a:gd name="T9" fmla="*/ T8 w 1299"/>
                              <a:gd name="T10" fmla="+- 0 470 417"/>
                              <a:gd name="T11" fmla="*/ 470 h 592"/>
                              <a:gd name="T12" fmla="+- 0 1201 983"/>
                              <a:gd name="T13" fmla="*/ T12 w 1299"/>
                              <a:gd name="T14" fmla="+- 0 420 417"/>
                              <a:gd name="T15" fmla="*/ 420 h 592"/>
                              <a:gd name="T16" fmla="+- 0 1250 983"/>
                              <a:gd name="T17" fmla="*/ T16 w 1299"/>
                              <a:gd name="T18" fmla="+- 0 572 417"/>
                              <a:gd name="T19" fmla="*/ 572 h 592"/>
                              <a:gd name="T20" fmla="+- 0 1050 983"/>
                              <a:gd name="T21" fmla="*/ T20 w 1299"/>
                              <a:gd name="T22" fmla="+- 0 655 417"/>
                              <a:gd name="T23" fmla="*/ 655 h 592"/>
                              <a:gd name="T24" fmla="+- 0 1073 983"/>
                              <a:gd name="T25" fmla="*/ T24 w 1299"/>
                              <a:gd name="T26" fmla="+- 0 698 417"/>
                              <a:gd name="T27" fmla="*/ 698 h 592"/>
                              <a:gd name="T28" fmla="+- 0 1251 983"/>
                              <a:gd name="T29" fmla="*/ T28 w 1299"/>
                              <a:gd name="T30" fmla="+- 0 574 417"/>
                              <a:gd name="T31" fmla="*/ 574 h 592"/>
                              <a:gd name="T32" fmla="+- 0 1314 983"/>
                              <a:gd name="T33" fmla="*/ T32 w 1299"/>
                              <a:gd name="T34" fmla="+- 0 660 417"/>
                              <a:gd name="T35" fmla="*/ 660 h 592"/>
                              <a:gd name="T36" fmla="+- 0 1141 983"/>
                              <a:gd name="T37" fmla="*/ T36 w 1299"/>
                              <a:gd name="T38" fmla="+- 0 792 417"/>
                              <a:gd name="T39" fmla="*/ 792 h 592"/>
                              <a:gd name="T40" fmla="+- 0 1175 983"/>
                              <a:gd name="T41" fmla="*/ T40 w 1299"/>
                              <a:gd name="T42" fmla="+- 0 827 417"/>
                              <a:gd name="T43" fmla="*/ 827 h 592"/>
                              <a:gd name="T44" fmla="+- 0 1316 983"/>
                              <a:gd name="T45" fmla="*/ T44 w 1299"/>
                              <a:gd name="T46" fmla="+- 0 663 417"/>
                              <a:gd name="T47" fmla="*/ 663 h 592"/>
                              <a:gd name="T48" fmla="+- 0 1445 983"/>
                              <a:gd name="T49" fmla="*/ T48 w 1299"/>
                              <a:gd name="T50" fmla="+- 0 756 417"/>
                              <a:gd name="T51" fmla="*/ 756 h 592"/>
                              <a:gd name="T52" fmla="+- 0 1332 983"/>
                              <a:gd name="T53" fmla="*/ T52 w 1299"/>
                              <a:gd name="T54" fmla="+- 0 941 417"/>
                              <a:gd name="T55" fmla="*/ 941 h 592"/>
                              <a:gd name="T56" fmla="+- 0 1376 983"/>
                              <a:gd name="T57" fmla="*/ T56 w 1299"/>
                              <a:gd name="T58" fmla="+- 0 963 417"/>
                              <a:gd name="T59" fmla="*/ 963 h 592"/>
                              <a:gd name="T60" fmla="+- 0 1448 983"/>
                              <a:gd name="T61" fmla="*/ T60 w 1299"/>
                              <a:gd name="T62" fmla="+- 0 758 417"/>
                              <a:gd name="T63" fmla="*/ 758 h 592"/>
                              <a:gd name="T64" fmla="+- 0 1549 983"/>
                              <a:gd name="T65" fmla="*/ T64 w 1299"/>
                              <a:gd name="T66" fmla="+- 0 791 417"/>
                              <a:gd name="T67" fmla="*/ 791 h 592"/>
                              <a:gd name="T68" fmla="+- 0 1486 983"/>
                              <a:gd name="T69" fmla="*/ T68 w 1299"/>
                              <a:gd name="T70" fmla="+- 0 999 417"/>
                              <a:gd name="T71" fmla="*/ 999 h 592"/>
                              <a:gd name="T72" fmla="+- 0 1535 983"/>
                              <a:gd name="T73" fmla="*/ T72 w 1299"/>
                              <a:gd name="T74" fmla="+- 0 1007 417"/>
                              <a:gd name="T75" fmla="*/ 1007 h 592"/>
                              <a:gd name="T76" fmla="+- 0 1552 983"/>
                              <a:gd name="T77" fmla="*/ T76 w 1299"/>
                              <a:gd name="T78" fmla="+- 0 791 417"/>
                              <a:gd name="T79" fmla="*/ 791 h 592"/>
                              <a:gd name="T80" fmla="+- 0 1714 983"/>
                              <a:gd name="T81" fmla="*/ T80 w 1299"/>
                              <a:gd name="T82" fmla="+- 0 791 417"/>
                              <a:gd name="T83" fmla="*/ 791 h 592"/>
                              <a:gd name="T84" fmla="+- 0 1729 983"/>
                              <a:gd name="T85" fmla="*/ T84 w 1299"/>
                              <a:gd name="T86" fmla="+- 0 1006 417"/>
                              <a:gd name="T87" fmla="*/ 1006 h 592"/>
                              <a:gd name="T88" fmla="+- 0 1730 983"/>
                              <a:gd name="T89" fmla="*/ T88 w 1299"/>
                              <a:gd name="T90" fmla="+- 0 1008 417"/>
                              <a:gd name="T91" fmla="*/ 1008 h 592"/>
                              <a:gd name="T92" fmla="+- 0 1778 983"/>
                              <a:gd name="T93" fmla="*/ T92 w 1299"/>
                              <a:gd name="T94" fmla="+- 0 998 417"/>
                              <a:gd name="T95" fmla="*/ 998 h 592"/>
                              <a:gd name="T96" fmla="+- 0 1931 983"/>
                              <a:gd name="T97" fmla="*/ T96 w 1299"/>
                              <a:gd name="T98" fmla="+- 0 941 417"/>
                              <a:gd name="T99" fmla="*/ 941 h 592"/>
                              <a:gd name="T100" fmla="+- 0 1816 983"/>
                              <a:gd name="T101" fmla="*/ T100 w 1299"/>
                              <a:gd name="T102" fmla="+- 0 758 417"/>
                              <a:gd name="T103" fmla="*/ 758 h 592"/>
                              <a:gd name="T104" fmla="+- 0 1887 983"/>
                              <a:gd name="T105" fmla="*/ T104 w 1299"/>
                              <a:gd name="T106" fmla="+- 0 963 417"/>
                              <a:gd name="T107" fmla="*/ 963 h 592"/>
                              <a:gd name="T108" fmla="+- 0 1932 983"/>
                              <a:gd name="T109" fmla="*/ T108 w 1299"/>
                              <a:gd name="T110" fmla="+- 0 941 417"/>
                              <a:gd name="T111" fmla="*/ 941 h 592"/>
                              <a:gd name="T112" fmla="+- 0 2123 983"/>
                              <a:gd name="T113" fmla="*/ T112 w 1299"/>
                              <a:gd name="T114" fmla="+- 0 791 417"/>
                              <a:gd name="T115" fmla="*/ 791 h 592"/>
                              <a:gd name="T116" fmla="+- 0 1948 983"/>
                              <a:gd name="T117" fmla="*/ T116 w 1299"/>
                              <a:gd name="T118" fmla="+- 0 663 417"/>
                              <a:gd name="T119" fmla="*/ 663 h 592"/>
                              <a:gd name="T120" fmla="+- 0 2089 983"/>
                              <a:gd name="T121" fmla="*/ T120 w 1299"/>
                              <a:gd name="T122" fmla="+- 0 827 417"/>
                              <a:gd name="T123" fmla="*/ 827 h 592"/>
                              <a:gd name="T124" fmla="+- 0 2123 983"/>
                              <a:gd name="T125" fmla="*/ T124 w 1299"/>
                              <a:gd name="T126" fmla="+- 0 792 417"/>
                              <a:gd name="T127" fmla="*/ 792 h 592"/>
                              <a:gd name="T128" fmla="+- 0 2214 983"/>
                              <a:gd name="T129" fmla="*/ T128 w 1299"/>
                              <a:gd name="T130" fmla="+- 0 655 417"/>
                              <a:gd name="T131" fmla="*/ 655 h 592"/>
                              <a:gd name="T132" fmla="+- 0 2014 983"/>
                              <a:gd name="T133" fmla="*/ T132 w 1299"/>
                              <a:gd name="T134" fmla="+- 0 572 417"/>
                              <a:gd name="T135" fmla="*/ 572 h 592"/>
                              <a:gd name="T136" fmla="+- 0 2190 983"/>
                              <a:gd name="T137" fmla="*/ T136 w 1299"/>
                              <a:gd name="T138" fmla="+- 0 699 417"/>
                              <a:gd name="T139" fmla="*/ 699 h 592"/>
                              <a:gd name="T140" fmla="+- 0 2214 983"/>
                              <a:gd name="T141" fmla="*/ T140 w 1299"/>
                              <a:gd name="T142" fmla="+- 0 656 417"/>
                              <a:gd name="T143" fmla="*/ 656 h 592"/>
                              <a:gd name="T144" fmla="+- 0 2280 983"/>
                              <a:gd name="T145" fmla="*/ T144 w 1299"/>
                              <a:gd name="T146" fmla="+- 0 421 417"/>
                              <a:gd name="T147" fmla="*/ 421 h 592"/>
                              <a:gd name="T148" fmla="+- 0 2063 983"/>
                              <a:gd name="T149" fmla="*/ T148 w 1299"/>
                              <a:gd name="T150" fmla="+- 0 420 417"/>
                              <a:gd name="T151" fmla="*/ 420 h 592"/>
                              <a:gd name="T152" fmla="+- 0 2274 983"/>
                              <a:gd name="T153" fmla="*/ T152 w 1299"/>
                              <a:gd name="T154" fmla="+- 0 470 417"/>
                              <a:gd name="T155" fmla="*/ 470 h 592"/>
                              <a:gd name="T156" fmla="+- 0 2281 983"/>
                              <a:gd name="T157" fmla="*/ T156 w 1299"/>
                              <a:gd name="T158" fmla="+- 0 422 417"/>
                              <a:gd name="T159" fmla="*/ 422 h 5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299" h="592">
                                <a:moveTo>
                                  <a:pt x="218" y="3"/>
                                </a:moveTo>
                                <a:lnTo>
                                  <a:pt x="217" y="0"/>
                                </a:lnTo>
                                <a:lnTo>
                                  <a:pt x="0" y="4"/>
                                </a:lnTo>
                                <a:lnTo>
                                  <a:pt x="0" y="5"/>
                                </a:lnTo>
                                <a:lnTo>
                                  <a:pt x="6" y="53"/>
                                </a:lnTo>
                                <a:lnTo>
                                  <a:pt x="7" y="53"/>
                                </a:lnTo>
                                <a:lnTo>
                                  <a:pt x="8" y="53"/>
                                </a:lnTo>
                                <a:lnTo>
                                  <a:pt x="218" y="3"/>
                                </a:lnTo>
                                <a:close/>
                                <a:moveTo>
                                  <a:pt x="268" y="157"/>
                                </a:moveTo>
                                <a:lnTo>
                                  <a:pt x="267" y="155"/>
                                </a:lnTo>
                                <a:lnTo>
                                  <a:pt x="68" y="238"/>
                                </a:lnTo>
                                <a:lnTo>
                                  <a:pt x="67" y="238"/>
                                </a:lnTo>
                                <a:lnTo>
                                  <a:pt x="66" y="239"/>
                                </a:lnTo>
                                <a:lnTo>
                                  <a:pt x="90" y="281"/>
                                </a:lnTo>
                                <a:lnTo>
                                  <a:pt x="91" y="282"/>
                                </a:lnTo>
                                <a:lnTo>
                                  <a:pt x="268" y="157"/>
                                </a:lnTo>
                                <a:close/>
                                <a:moveTo>
                                  <a:pt x="333" y="246"/>
                                </a:moveTo>
                                <a:lnTo>
                                  <a:pt x="331" y="243"/>
                                </a:lnTo>
                                <a:lnTo>
                                  <a:pt x="158" y="374"/>
                                </a:lnTo>
                                <a:lnTo>
                                  <a:pt x="158" y="375"/>
                                </a:lnTo>
                                <a:lnTo>
                                  <a:pt x="191" y="410"/>
                                </a:lnTo>
                                <a:lnTo>
                                  <a:pt x="192" y="410"/>
                                </a:lnTo>
                                <a:lnTo>
                                  <a:pt x="193" y="410"/>
                                </a:lnTo>
                                <a:lnTo>
                                  <a:pt x="333" y="246"/>
                                </a:lnTo>
                                <a:close/>
                                <a:moveTo>
                                  <a:pt x="465" y="341"/>
                                </a:moveTo>
                                <a:lnTo>
                                  <a:pt x="462" y="339"/>
                                </a:lnTo>
                                <a:lnTo>
                                  <a:pt x="350" y="524"/>
                                </a:lnTo>
                                <a:lnTo>
                                  <a:pt x="349" y="524"/>
                                </a:lnTo>
                                <a:lnTo>
                                  <a:pt x="349" y="526"/>
                                </a:lnTo>
                                <a:lnTo>
                                  <a:pt x="393" y="546"/>
                                </a:lnTo>
                                <a:lnTo>
                                  <a:pt x="394" y="546"/>
                                </a:lnTo>
                                <a:lnTo>
                                  <a:pt x="465" y="341"/>
                                </a:lnTo>
                                <a:close/>
                                <a:moveTo>
                                  <a:pt x="569" y="374"/>
                                </a:moveTo>
                                <a:lnTo>
                                  <a:pt x="566" y="374"/>
                                </a:lnTo>
                                <a:lnTo>
                                  <a:pt x="503" y="581"/>
                                </a:lnTo>
                                <a:lnTo>
                                  <a:pt x="503" y="582"/>
                                </a:lnTo>
                                <a:lnTo>
                                  <a:pt x="551" y="591"/>
                                </a:lnTo>
                                <a:lnTo>
                                  <a:pt x="552" y="590"/>
                                </a:lnTo>
                                <a:lnTo>
                                  <a:pt x="552" y="589"/>
                                </a:lnTo>
                                <a:lnTo>
                                  <a:pt x="569" y="374"/>
                                </a:lnTo>
                                <a:close/>
                                <a:moveTo>
                                  <a:pt x="795" y="581"/>
                                </a:moveTo>
                                <a:lnTo>
                                  <a:pt x="731" y="374"/>
                                </a:lnTo>
                                <a:lnTo>
                                  <a:pt x="729" y="374"/>
                                </a:lnTo>
                                <a:lnTo>
                                  <a:pt x="746" y="589"/>
                                </a:lnTo>
                                <a:lnTo>
                                  <a:pt x="746" y="590"/>
                                </a:lnTo>
                                <a:lnTo>
                                  <a:pt x="747" y="591"/>
                                </a:lnTo>
                                <a:lnTo>
                                  <a:pt x="794" y="582"/>
                                </a:lnTo>
                                <a:lnTo>
                                  <a:pt x="795" y="581"/>
                                </a:lnTo>
                                <a:close/>
                                <a:moveTo>
                                  <a:pt x="949" y="524"/>
                                </a:moveTo>
                                <a:lnTo>
                                  <a:pt x="948" y="524"/>
                                </a:lnTo>
                                <a:lnTo>
                                  <a:pt x="835" y="339"/>
                                </a:lnTo>
                                <a:lnTo>
                                  <a:pt x="833" y="341"/>
                                </a:lnTo>
                                <a:lnTo>
                                  <a:pt x="903" y="546"/>
                                </a:lnTo>
                                <a:lnTo>
                                  <a:pt x="904" y="546"/>
                                </a:lnTo>
                                <a:lnTo>
                                  <a:pt x="948" y="526"/>
                                </a:lnTo>
                                <a:lnTo>
                                  <a:pt x="949" y="524"/>
                                </a:lnTo>
                                <a:close/>
                                <a:moveTo>
                                  <a:pt x="1140" y="375"/>
                                </a:moveTo>
                                <a:lnTo>
                                  <a:pt x="1140" y="374"/>
                                </a:lnTo>
                                <a:lnTo>
                                  <a:pt x="967" y="243"/>
                                </a:lnTo>
                                <a:lnTo>
                                  <a:pt x="965" y="246"/>
                                </a:lnTo>
                                <a:lnTo>
                                  <a:pt x="1105" y="410"/>
                                </a:lnTo>
                                <a:lnTo>
                                  <a:pt x="1106" y="410"/>
                                </a:lnTo>
                                <a:lnTo>
                                  <a:pt x="1107" y="410"/>
                                </a:lnTo>
                                <a:lnTo>
                                  <a:pt x="1140" y="375"/>
                                </a:lnTo>
                                <a:close/>
                                <a:moveTo>
                                  <a:pt x="1231" y="239"/>
                                </a:moveTo>
                                <a:lnTo>
                                  <a:pt x="1231" y="238"/>
                                </a:lnTo>
                                <a:lnTo>
                                  <a:pt x="1230" y="238"/>
                                </a:lnTo>
                                <a:lnTo>
                                  <a:pt x="1031" y="155"/>
                                </a:lnTo>
                                <a:lnTo>
                                  <a:pt x="1029" y="157"/>
                                </a:lnTo>
                                <a:lnTo>
                                  <a:pt x="1207" y="282"/>
                                </a:lnTo>
                                <a:lnTo>
                                  <a:pt x="1208" y="281"/>
                                </a:lnTo>
                                <a:lnTo>
                                  <a:pt x="1231" y="239"/>
                                </a:lnTo>
                                <a:close/>
                                <a:moveTo>
                                  <a:pt x="1298" y="5"/>
                                </a:moveTo>
                                <a:lnTo>
                                  <a:pt x="1297" y="4"/>
                                </a:lnTo>
                                <a:lnTo>
                                  <a:pt x="1080" y="0"/>
                                </a:lnTo>
                                <a:lnTo>
                                  <a:pt x="1080" y="3"/>
                                </a:lnTo>
                                <a:lnTo>
                                  <a:pt x="1290" y="53"/>
                                </a:lnTo>
                                <a:lnTo>
                                  <a:pt x="1291" y="53"/>
                                </a:lnTo>
                                <a:lnTo>
                                  <a:pt x="1292" y="53"/>
                                </a:lnTo>
                                <a:lnTo>
                                  <a:pt x="1298" y="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B5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docshape29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675" y="453"/>
                            <a:ext cx="529" cy="582"/>
                          </a:xfrm>
                          <a:custGeom>
                            <a:avLst/>
                            <a:gdLst>
                              <a:gd name="T0" fmla="+- 0 1855 1676"/>
                              <a:gd name="T1" fmla="*/ T0 w 529"/>
                              <a:gd name="T2" fmla="+- 0 1031 454"/>
                              <a:gd name="T3" fmla="*/ 1031 h 582"/>
                              <a:gd name="T4" fmla="+- 0 1688 1676"/>
                              <a:gd name="T5" fmla="*/ T4 w 529"/>
                              <a:gd name="T6" fmla="+- 0 516 454"/>
                              <a:gd name="T7" fmla="*/ 516 h 582"/>
                              <a:gd name="T8" fmla="+- 0 1676 1676"/>
                              <a:gd name="T9" fmla="*/ T8 w 529"/>
                              <a:gd name="T10" fmla="+- 0 519 454"/>
                              <a:gd name="T11" fmla="*/ 519 h 582"/>
                              <a:gd name="T12" fmla="+- 0 1843 1676"/>
                              <a:gd name="T13" fmla="*/ T12 w 529"/>
                              <a:gd name="T14" fmla="+- 0 1035 454"/>
                              <a:gd name="T15" fmla="*/ 1035 h 582"/>
                              <a:gd name="T16" fmla="+- 0 1855 1676"/>
                              <a:gd name="T17" fmla="*/ T16 w 529"/>
                              <a:gd name="T18" fmla="+- 0 1031 454"/>
                              <a:gd name="T19" fmla="*/ 1031 h 582"/>
                              <a:gd name="T20" fmla="+- 0 2205 1676"/>
                              <a:gd name="T21" fmla="*/ T20 w 529"/>
                              <a:gd name="T22" fmla="+- 0 772 454"/>
                              <a:gd name="T23" fmla="*/ 772 h 582"/>
                              <a:gd name="T24" fmla="+- 0 1766 1676"/>
                              <a:gd name="T25" fmla="*/ T24 w 529"/>
                              <a:gd name="T26" fmla="+- 0 454 454"/>
                              <a:gd name="T27" fmla="*/ 454 h 582"/>
                              <a:gd name="T28" fmla="+- 0 1759 1676"/>
                              <a:gd name="T29" fmla="*/ T28 w 529"/>
                              <a:gd name="T30" fmla="+- 0 464 454"/>
                              <a:gd name="T31" fmla="*/ 464 h 582"/>
                              <a:gd name="T32" fmla="+- 0 2198 1676"/>
                              <a:gd name="T33" fmla="*/ T32 w 529"/>
                              <a:gd name="T34" fmla="+- 0 782 454"/>
                              <a:gd name="T35" fmla="*/ 782 h 582"/>
                              <a:gd name="T36" fmla="+- 0 2205 1676"/>
                              <a:gd name="T37" fmla="*/ T36 w 529"/>
                              <a:gd name="T38" fmla="+- 0 772 454"/>
                              <a:gd name="T39" fmla="*/ 772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29" h="582">
                                <a:moveTo>
                                  <a:pt x="179" y="577"/>
                                </a:moveTo>
                                <a:lnTo>
                                  <a:pt x="12" y="62"/>
                                </a:lnTo>
                                <a:lnTo>
                                  <a:pt x="0" y="65"/>
                                </a:lnTo>
                                <a:lnTo>
                                  <a:pt x="167" y="581"/>
                                </a:lnTo>
                                <a:lnTo>
                                  <a:pt x="179" y="577"/>
                                </a:lnTo>
                                <a:close/>
                                <a:moveTo>
                                  <a:pt x="529" y="318"/>
                                </a:moveTo>
                                <a:lnTo>
                                  <a:pt x="90" y="0"/>
                                </a:lnTo>
                                <a:lnTo>
                                  <a:pt x="83" y="10"/>
                                </a:lnTo>
                                <a:lnTo>
                                  <a:pt x="522" y="328"/>
                                </a:lnTo>
                                <a:lnTo>
                                  <a:pt x="529" y="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1D7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docshape30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182" y="-255"/>
                            <a:ext cx="899" cy="487"/>
                          </a:xfrm>
                          <a:custGeom>
                            <a:avLst/>
                            <a:gdLst>
                              <a:gd name="T0" fmla="+- 0 1537 1183"/>
                              <a:gd name="T1" fmla="*/ T0 w 899"/>
                              <a:gd name="T2" fmla="+- 0 202 -254"/>
                              <a:gd name="T3" fmla="*/ 202 h 487"/>
                              <a:gd name="T4" fmla="+- 0 1510 1183"/>
                              <a:gd name="T5" fmla="*/ T4 w 899"/>
                              <a:gd name="T6" fmla="+- 0 139 -254"/>
                              <a:gd name="T7" fmla="*/ 139 h 487"/>
                              <a:gd name="T8" fmla="+- 0 1462 1183"/>
                              <a:gd name="T9" fmla="*/ T8 w 899"/>
                              <a:gd name="T10" fmla="+- 0 55 -254"/>
                              <a:gd name="T11" fmla="*/ 55 h 487"/>
                              <a:gd name="T12" fmla="+- 0 1398 1183"/>
                              <a:gd name="T13" fmla="*/ T12 w 899"/>
                              <a:gd name="T14" fmla="+- 0 -39 -254"/>
                              <a:gd name="T15" fmla="*/ -39 h 487"/>
                              <a:gd name="T16" fmla="+- 0 1328 1183"/>
                              <a:gd name="T17" fmla="*/ T16 w 899"/>
                              <a:gd name="T18" fmla="+- 0 -128 -254"/>
                              <a:gd name="T19" fmla="*/ -128 h 487"/>
                              <a:gd name="T20" fmla="+- 0 1264 1183"/>
                              <a:gd name="T21" fmla="*/ T20 w 899"/>
                              <a:gd name="T22" fmla="+- 0 -200 -254"/>
                              <a:gd name="T23" fmla="*/ -200 h 487"/>
                              <a:gd name="T24" fmla="+- 0 1212 1183"/>
                              <a:gd name="T25" fmla="*/ T24 w 899"/>
                              <a:gd name="T26" fmla="+- 0 -245 -254"/>
                              <a:gd name="T27" fmla="*/ -245 h 487"/>
                              <a:gd name="T28" fmla="+- 0 1183 1183"/>
                              <a:gd name="T29" fmla="*/ T28 w 899"/>
                              <a:gd name="T30" fmla="+- 0 -254 -254"/>
                              <a:gd name="T31" fmla="*/ -254 h 487"/>
                              <a:gd name="T32" fmla="+- 0 1183 1183"/>
                              <a:gd name="T33" fmla="*/ T32 w 899"/>
                              <a:gd name="T34" fmla="+- 0 -223 -254"/>
                              <a:gd name="T35" fmla="*/ -223 h 487"/>
                              <a:gd name="T36" fmla="+- 0 1210 1183"/>
                              <a:gd name="T37" fmla="*/ T36 w 899"/>
                              <a:gd name="T38" fmla="+- 0 -160 -254"/>
                              <a:gd name="T39" fmla="*/ -160 h 487"/>
                              <a:gd name="T40" fmla="+- 0 1258 1183"/>
                              <a:gd name="T41" fmla="*/ T40 w 899"/>
                              <a:gd name="T42" fmla="+- 0 -77 -254"/>
                              <a:gd name="T43" fmla="*/ -77 h 487"/>
                              <a:gd name="T44" fmla="+- 0 1321 1183"/>
                              <a:gd name="T45" fmla="*/ T44 w 899"/>
                              <a:gd name="T46" fmla="+- 0 17 -254"/>
                              <a:gd name="T47" fmla="*/ 17 h 487"/>
                              <a:gd name="T48" fmla="+- 0 1391 1183"/>
                              <a:gd name="T49" fmla="*/ T48 w 899"/>
                              <a:gd name="T50" fmla="+- 0 107 -254"/>
                              <a:gd name="T51" fmla="*/ 107 h 487"/>
                              <a:gd name="T52" fmla="+- 0 1456 1183"/>
                              <a:gd name="T53" fmla="*/ T52 w 899"/>
                              <a:gd name="T54" fmla="+- 0 178 -254"/>
                              <a:gd name="T55" fmla="*/ 178 h 487"/>
                              <a:gd name="T56" fmla="+- 0 1507 1183"/>
                              <a:gd name="T57" fmla="*/ T56 w 899"/>
                              <a:gd name="T58" fmla="+- 0 223 -254"/>
                              <a:gd name="T59" fmla="*/ 223 h 487"/>
                              <a:gd name="T60" fmla="+- 0 1537 1183"/>
                              <a:gd name="T61" fmla="*/ T60 w 899"/>
                              <a:gd name="T62" fmla="+- 0 233 -254"/>
                              <a:gd name="T63" fmla="*/ 233 h 487"/>
                              <a:gd name="T64" fmla="+- 0 1537 1183"/>
                              <a:gd name="T65" fmla="*/ T64 w 899"/>
                              <a:gd name="T66" fmla="+- 0 202 -254"/>
                              <a:gd name="T67" fmla="*/ 202 h 487"/>
                              <a:gd name="T68" fmla="+- 0 2081 1183"/>
                              <a:gd name="T69" fmla="*/ T68 w 899"/>
                              <a:gd name="T70" fmla="+- 0 -223 -254"/>
                              <a:gd name="T71" fmla="*/ -223 h 487"/>
                              <a:gd name="T72" fmla="+- 0 2081 1183"/>
                              <a:gd name="T73" fmla="*/ T72 w 899"/>
                              <a:gd name="T74" fmla="+- 0 -254 -254"/>
                              <a:gd name="T75" fmla="*/ -254 h 487"/>
                              <a:gd name="T76" fmla="+- 0 2051 1183"/>
                              <a:gd name="T77" fmla="*/ T76 w 899"/>
                              <a:gd name="T78" fmla="+- 0 -245 -254"/>
                              <a:gd name="T79" fmla="*/ -245 h 487"/>
                              <a:gd name="T80" fmla="+- 0 2000 1183"/>
                              <a:gd name="T81" fmla="*/ T80 w 899"/>
                              <a:gd name="T82" fmla="+- 0 -200 -254"/>
                              <a:gd name="T83" fmla="*/ -200 h 487"/>
                              <a:gd name="T84" fmla="+- 0 1935 1183"/>
                              <a:gd name="T85" fmla="*/ T84 w 899"/>
                              <a:gd name="T86" fmla="+- 0 -128 -254"/>
                              <a:gd name="T87" fmla="*/ -128 h 487"/>
                              <a:gd name="T88" fmla="+- 0 1866 1183"/>
                              <a:gd name="T89" fmla="*/ T88 w 899"/>
                              <a:gd name="T90" fmla="+- 0 -39 -254"/>
                              <a:gd name="T91" fmla="*/ -39 h 487"/>
                              <a:gd name="T92" fmla="+- 0 1802 1183"/>
                              <a:gd name="T93" fmla="*/ T92 w 899"/>
                              <a:gd name="T94" fmla="+- 0 55 -254"/>
                              <a:gd name="T95" fmla="*/ 55 h 487"/>
                              <a:gd name="T96" fmla="+- 0 1754 1183"/>
                              <a:gd name="T97" fmla="*/ T96 w 899"/>
                              <a:gd name="T98" fmla="+- 0 139 -254"/>
                              <a:gd name="T99" fmla="*/ 139 h 487"/>
                              <a:gd name="T100" fmla="+- 0 1727 1183"/>
                              <a:gd name="T101" fmla="*/ T100 w 899"/>
                              <a:gd name="T102" fmla="+- 0 202 -254"/>
                              <a:gd name="T103" fmla="*/ 202 h 487"/>
                              <a:gd name="T104" fmla="+- 0 1727 1183"/>
                              <a:gd name="T105" fmla="*/ T104 w 899"/>
                              <a:gd name="T106" fmla="+- 0 233 -254"/>
                              <a:gd name="T107" fmla="*/ 233 h 487"/>
                              <a:gd name="T108" fmla="+- 0 1756 1183"/>
                              <a:gd name="T109" fmla="*/ T108 w 899"/>
                              <a:gd name="T110" fmla="+- 0 223 -254"/>
                              <a:gd name="T111" fmla="*/ 223 h 487"/>
                              <a:gd name="T112" fmla="+- 0 1808 1183"/>
                              <a:gd name="T113" fmla="*/ T112 w 899"/>
                              <a:gd name="T114" fmla="+- 0 178 -254"/>
                              <a:gd name="T115" fmla="*/ 178 h 487"/>
                              <a:gd name="T116" fmla="+- 0 1872 1183"/>
                              <a:gd name="T117" fmla="*/ T116 w 899"/>
                              <a:gd name="T118" fmla="+- 0 107 -254"/>
                              <a:gd name="T119" fmla="*/ 107 h 487"/>
                              <a:gd name="T120" fmla="+- 0 1942 1183"/>
                              <a:gd name="T121" fmla="*/ T120 w 899"/>
                              <a:gd name="T122" fmla="+- 0 17 -254"/>
                              <a:gd name="T123" fmla="*/ 17 h 487"/>
                              <a:gd name="T124" fmla="+- 0 2006 1183"/>
                              <a:gd name="T125" fmla="*/ T124 w 899"/>
                              <a:gd name="T126" fmla="+- 0 -77 -254"/>
                              <a:gd name="T127" fmla="*/ -77 h 487"/>
                              <a:gd name="T128" fmla="+- 0 2054 1183"/>
                              <a:gd name="T129" fmla="*/ T128 w 899"/>
                              <a:gd name="T130" fmla="+- 0 -160 -254"/>
                              <a:gd name="T131" fmla="*/ -160 h 487"/>
                              <a:gd name="T132" fmla="+- 0 2081 1183"/>
                              <a:gd name="T133" fmla="*/ T132 w 899"/>
                              <a:gd name="T134" fmla="+- 0 -223 -254"/>
                              <a:gd name="T135" fmla="*/ -223 h 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899" h="487">
                                <a:moveTo>
                                  <a:pt x="354" y="456"/>
                                </a:moveTo>
                                <a:lnTo>
                                  <a:pt x="327" y="393"/>
                                </a:lnTo>
                                <a:lnTo>
                                  <a:pt x="279" y="309"/>
                                </a:lnTo>
                                <a:lnTo>
                                  <a:pt x="215" y="215"/>
                                </a:lnTo>
                                <a:lnTo>
                                  <a:pt x="145" y="126"/>
                                </a:lnTo>
                                <a:lnTo>
                                  <a:pt x="81" y="54"/>
                                </a:lnTo>
                                <a:lnTo>
                                  <a:pt x="29" y="9"/>
                                </a:lnTo>
                                <a:lnTo>
                                  <a:pt x="0" y="0"/>
                                </a:lnTo>
                                <a:lnTo>
                                  <a:pt x="0" y="31"/>
                                </a:lnTo>
                                <a:lnTo>
                                  <a:pt x="27" y="94"/>
                                </a:lnTo>
                                <a:lnTo>
                                  <a:pt x="75" y="177"/>
                                </a:lnTo>
                                <a:lnTo>
                                  <a:pt x="138" y="271"/>
                                </a:lnTo>
                                <a:lnTo>
                                  <a:pt x="208" y="361"/>
                                </a:lnTo>
                                <a:lnTo>
                                  <a:pt x="273" y="432"/>
                                </a:lnTo>
                                <a:lnTo>
                                  <a:pt x="324" y="477"/>
                                </a:lnTo>
                                <a:lnTo>
                                  <a:pt x="354" y="487"/>
                                </a:lnTo>
                                <a:lnTo>
                                  <a:pt x="354" y="456"/>
                                </a:lnTo>
                                <a:close/>
                                <a:moveTo>
                                  <a:pt x="898" y="31"/>
                                </a:moveTo>
                                <a:lnTo>
                                  <a:pt x="898" y="0"/>
                                </a:lnTo>
                                <a:lnTo>
                                  <a:pt x="868" y="9"/>
                                </a:lnTo>
                                <a:lnTo>
                                  <a:pt x="817" y="54"/>
                                </a:lnTo>
                                <a:lnTo>
                                  <a:pt x="752" y="126"/>
                                </a:lnTo>
                                <a:lnTo>
                                  <a:pt x="683" y="215"/>
                                </a:lnTo>
                                <a:lnTo>
                                  <a:pt x="619" y="309"/>
                                </a:lnTo>
                                <a:lnTo>
                                  <a:pt x="571" y="393"/>
                                </a:lnTo>
                                <a:lnTo>
                                  <a:pt x="544" y="456"/>
                                </a:lnTo>
                                <a:lnTo>
                                  <a:pt x="544" y="487"/>
                                </a:lnTo>
                                <a:lnTo>
                                  <a:pt x="573" y="477"/>
                                </a:lnTo>
                                <a:lnTo>
                                  <a:pt x="625" y="432"/>
                                </a:lnTo>
                                <a:lnTo>
                                  <a:pt x="689" y="361"/>
                                </a:lnTo>
                                <a:lnTo>
                                  <a:pt x="759" y="271"/>
                                </a:lnTo>
                                <a:lnTo>
                                  <a:pt x="823" y="177"/>
                                </a:lnTo>
                                <a:lnTo>
                                  <a:pt x="871" y="94"/>
                                </a:lnTo>
                                <a:lnTo>
                                  <a:pt x="898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5B0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docshape31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088" y="-208"/>
                            <a:ext cx="1087" cy="520"/>
                          </a:xfrm>
                          <a:custGeom>
                            <a:avLst/>
                            <a:gdLst>
                              <a:gd name="T0" fmla="+- 0 1472 1089"/>
                              <a:gd name="T1" fmla="*/ T0 w 1087"/>
                              <a:gd name="T2" fmla="+- 0 312 -207"/>
                              <a:gd name="T3" fmla="*/ 312 h 520"/>
                              <a:gd name="T4" fmla="+- 0 1280 1089"/>
                              <a:gd name="T5" fmla="*/ T4 w 1087"/>
                              <a:gd name="T6" fmla="+- 0 208 -207"/>
                              <a:gd name="T7" fmla="*/ 208 h 520"/>
                              <a:gd name="T8" fmla="+- 0 1089 1089"/>
                              <a:gd name="T9" fmla="*/ T8 w 1087"/>
                              <a:gd name="T10" fmla="+- 0 187 -207"/>
                              <a:gd name="T11" fmla="*/ 187 h 520"/>
                              <a:gd name="T12" fmla="+- 0 1255 1089"/>
                              <a:gd name="T13" fmla="*/ T12 w 1087"/>
                              <a:gd name="T14" fmla="+- 0 283 -207"/>
                              <a:gd name="T15" fmla="*/ 283 h 520"/>
                              <a:gd name="T16" fmla="+- 0 1472 1089"/>
                              <a:gd name="T17" fmla="*/ T16 w 1087"/>
                              <a:gd name="T18" fmla="+- 0 312 -207"/>
                              <a:gd name="T19" fmla="*/ 312 h 520"/>
                              <a:gd name="T20" fmla="+- 0 1671 1089"/>
                              <a:gd name="T21" fmla="*/ T20 w 1087"/>
                              <a:gd name="T22" fmla="+- 0 -19 -207"/>
                              <a:gd name="T23" fmla="*/ -19 h 520"/>
                              <a:gd name="T24" fmla="+- 0 1632 1089"/>
                              <a:gd name="T25" fmla="*/ T24 w 1087"/>
                              <a:gd name="T26" fmla="+- 0 -207 -207"/>
                              <a:gd name="T27" fmla="*/ -207 h 520"/>
                              <a:gd name="T28" fmla="+- 0 1592 1089"/>
                              <a:gd name="T29" fmla="*/ T28 w 1087"/>
                              <a:gd name="T30" fmla="+- 0 -19 -207"/>
                              <a:gd name="T31" fmla="*/ -19 h 520"/>
                              <a:gd name="T32" fmla="+- 0 1632 1089"/>
                              <a:gd name="T33" fmla="*/ T32 w 1087"/>
                              <a:gd name="T34" fmla="+- 0 195 -207"/>
                              <a:gd name="T35" fmla="*/ 195 h 520"/>
                              <a:gd name="T36" fmla="+- 0 1671 1089"/>
                              <a:gd name="T37" fmla="*/ T36 w 1087"/>
                              <a:gd name="T38" fmla="+- 0 -19 -207"/>
                              <a:gd name="T39" fmla="*/ -19 h 520"/>
                              <a:gd name="T40" fmla="+- 0 2175 1089"/>
                              <a:gd name="T41" fmla="*/ T40 w 1087"/>
                              <a:gd name="T42" fmla="+- 0 187 -207"/>
                              <a:gd name="T43" fmla="*/ 187 h 520"/>
                              <a:gd name="T44" fmla="+- 0 1984 1089"/>
                              <a:gd name="T45" fmla="*/ T44 w 1087"/>
                              <a:gd name="T46" fmla="+- 0 208 -207"/>
                              <a:gd name="T47" fmla="*/ 208 h 520"/>
                              <a:gd name="T48" fmla="+- 0 1792 1089"/>
                              <a:gd name="T49" fmla="*/ T48 w 1087"/>
                              <a:gd name="T50" fmla="+- 0 312 -207"/>
                              <a:gd name="T51" fmla="*/ 312 h 520"/>
                              <a:gd name="T52" fmla="+- 0 2008 1089"/>
                              <a:gd name="T53" fmla="*/ T52 w 1087"/>
                              <a:gd name="T54" fmla="+- 0 283 -207"/>
                              <a:gd name="T55" fmla="*/ 283 h 520"/>
                              <a:gd name="T56" fmla="+- 0 2175 1089"/>
                              <a:gd name="T57" fmla="*/ T56 w 1087"/>
                              <a:gd name="T58" fmla="+- 0 187 -207"/>
                              <a:gd name="T59" fmla="*/ 187 h 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087" h="520">
                                <a:moveTo>
                                  <a:pt x="383" y="519"/>
                                </a:moveTo>
                                <a:lnTo>
                                  <a:pt x="191" y="415"/>
                                </a:lnTo>
                                <a:lnTo>
                                  <a:pt x="0" y="394"/>
                                </a:lnTo>
                                <a:lnTo>
                                  <a:pt x="166" y="490"/>
                                </a:lnTo>
                                <a:lnTo>
                                  <a:pt x="383" y="519"/>
                                </a:lnTo>
                                <a:close/>
                                <a:moveTo>
                                  <a:pt x="582" y="188"/>
                                </a:moveTo>
                                <a:lnTo>
                                  <a:pt x="543" y="0"/>
                                </a:lnTo>
                                <a:lnTo>
                                  <a:pt x="503" y="188"/>
                                </a:lnTo>
                                <a:lnTo>
                                  <a:pt x="543" y="402"/>
                                </a:lnTo>
                                <a:lnTo>
                                  <a:pt x="582" y="188"/>
                                </a:lnTo>
                                <a:close/>
                                <a:moveTo>
                                  <a:pt x="1086" y="394"/>
                                </a:moveTo>
                                <a:lnTo>
                                  <a:pt x="895" y="415"/>
                                </a:lnTo>
                                <a:lnTo>
                                  <a:pt x="703" y="519"/>
                                </a:lnTo>
                                <a:lnTo>
                                  <a:pt x="919" y="490"/>
                                </a:lnTo>
                                <a:lnTo>
                                  <a:pt x="1086" y="3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B09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docshape32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002" y="-297"/>
                            <a:ext cx="1259" cy="502"/>
                          </a:xfrm>
                          <a:custGeom>
                            <a:avLst/>
                            <a:gdLst>
                              <a:gd name="T0" fmla="+- 0 1072 1003"/>
                              <a:gd name="T1" fmla="*/ T0 w 1259"/>
                              <a:gd name="T2" fmla="+- 0 168 -296"/>
                              <a:gd name="T3" fmla="*/ 168 h 502"/>
                              <a:gd name="T4" fmla="+- 0 1068 1003"/>
                              <a:gd name="T5" fmla="*/ T4 w 1259"/>
                              <a:gd name="T6" fmla="+- 0 155 -296"/>
                              <a:gd name="T7" fmla="*/ 155 h 502"/>
                              <a:gd name="T8" fmla="+- 0 1060 1003"/>
                              <a:gd name="T9" fmla="*/ T8 w 1259"/>
                              <a:gd name="T10" fmla="+- 0 145 -296"/>
                              <a:gd name="T11" fmla="*/ 145 h 502"/>
                              <a:gd name="T12" fmla="+- 0 1048 1003"/>
                              <a:gd name="T13" fmla="*/ T12 w 1259"/>
                              <a:gd name="T14" fmla="+- 0 138 -296"/>
                              <a:gd name="T15" fmla="*/ 138 h 502"/>
                              <a:gd name="T16" fmla="+- 0 1034 1003"/>
                              <a:gd name="T17" fmla="*/ T16 w 1259"/>
                              <a:gd name="T18" fmla="+- 0 136 -296"/>
                              <a:gd name="T19" fmla="*/ 136 h 502"/>
                              <a:gd name="T20" fmla="+- 0 1021 1003"/>
                              <a:gd name="T21" fmla="*/ T20 w 1259"/>
                              <a:gd name="T22" fmla="+- 0 140 -296"/>
                              <a:gd name="T23" fmla="*/ 140 h 502"/>
                              <a:gd name="T24" fmla="+- 0 1011 1003"/>
                              <a:gd name="T25" fmla="*/ T24 w 1259"/>
                              <a:gd name="T26" fmla="+- 0 148 -296"/>
                              <a:gd name="T27" fmla="*/ 148 h 502"/>
                              <a:gd name="T28" fmla="+- 0 1004 1003"/>
                              <a:gd name="T29" fmla="*/ T28 w 1259"/>
                              <a:gd name="T30" fmla="+- 0 160 -296"/>
                              <a:gd name="T31" fmla="*/ 160 h 502"/>
                              <a:gd name="T32" fmla="+- 0 1003 1003"/>
                              <a:gd name="T33" fmla="*/ T32 w 1259"/>
                              <a:gd name="T34" fmla="+- 0 174 -296"/>
                              <a:gd name="T35" fmla="*/ 174 h 502"/>
                              <a:gd name="T36" fmla="+- 0 1006 1003"/>
                              <a:gd name="T37" fmla="*/ T36 w 1259"/>
                              <a:gd name="T38" fmla="+- 0 187 -296"/>
                              <a:gd name="T39" fmla="*/ 187 h 502"/>
                              <a:gd name="T40" fmla="+- 0 1014 1003"/>
                              <a:gd name="T41" fmla="*/ T40 w 1259"/>
                              <a:gd name="T42" fmla="+- 0 197 -296"/>
                              <a:gd name="T43" fmla="*/ 197 h 502"/>
                              <a:gd name="T44" fmla="+- 0 1026 1003"/>
                              <a:gd name="T45" fmla="*/ T44 w 1259"/>
                              <a:gd name="T46" fmla="+- 0 204 -296"/>
                              <a:gd name="T47" fmla="*/ 204 h 502"/>
                              <a:gd name="T48" fmla="+- 0 1040 1003"/>
                              <a:gd name="T49" fmla="*/ T48 w 1259"/>
                              <a:gd name="T50" fmla="+- 0 206 -296"/>
                              <a:gd name="T51" fmla="*/ 206 h 502"/>
                              <a:gd name="T52" fmla="+- 0 1053 1003"/>
                              <a:gd name="T53" fmla="*/ T52 w 1259"/>
                              <a:gd name="T54" fmla="+- 0 202 -296"/>
                              <a:gd name="T55" fmla="*/ 202 h 502"/>
                              <a:gd name="T56" fmla="+- 0 1063 1003"/>
                              <a:gd name="T57" fmla="*/ T56 w 1259"/>
                              <a:gd name="T58" fmla="+- 0 194 -296"/>
                              <a:gd name="T59" fmla="*/ 194 h 502"/>
                              <a:gd name="T60" fmla="+- 0 1070 1003"/>
                              <a:gd name="T61" fmla="*/ T60 w 1259"/>
                              <a:gd name="T62" fmla="+- 0 182 -296"/>
                              <a:gd name="T63" fmla="*/ 182 h 502"/>
                              <a:gd name="T64" fmla="+- 0 1072 1003"/>
                              <a:gd name="T65" fmla="*/ T64 w 1259"/>
                              <a:gd name="T66" fmla="+- 0 168 -296"/>
                              <a:gd name="T67" fmla="*/ 168 h 502"/>
                              <a:gd name="T68" fmla="+- 0 1667 1003"/>
                              <a:gd name="T69" fmla="*/ T68 w 1259"/>
                              <a:gd name="T70" fmla="+- 0 -261 -296"/>
                              <a:gd name="T71" fmla="*/ -261 h 502"/>
                              <a:gd name="T72" fmla="+- 0 1664 1003"/>
                              <a:gd name="T73" fmla="*/ T72 w 1259"/>
                              <a:gd name="T74" fmla="+- 0 -275 -296"/>
                              <a:gd name="T75" fmla="*/ -275 h 502"/>
                              <a:gd name="T76" fmla="+- 0 1657 1003"/>
                              <a:gd name="T77" fmla="*/ T76 w 1259"/>
                              <a:gd name="T78" fmla="+- 0 -286 -296"/>
                              <a:gd name="T79" fmla="*/ -286 h 502"/>
                              <a:gd name="T80" fmla="+- 0 1646 1003"/>
                              <a:gd name="T81" fmla="*/ T80 w 1259"/>
                              <a:gd name="T82" fmla="+- 0 -293 -296"/>
                              <a:gd name="T83" fmla="*/ -293 h 502"/>
                              <a:gd name="T84" fmla="+- 0 1632 1003"/>
                              <a:gd name="T85" fmla="*/ T84 w 1259"/>
                              <a:gd name="T86" fmla="+- 0 -296 -296"/>
                              <a:gd name="T87" fmla="*/ -296 h 502"/>
                              <a:gd name="T88" fmla="+- 0 1619 1003"/>
                              <a:gd name="T89" fmla="*/ T88 w 1259"/>
                              <a:gd name="T90" fmla="+- 0 -293 -296"/>
                              <a:gd name="T91" fmla="*/ -293 h 502"/>
                              <a:gd name="T92" fmla="+- 0 1608 1003"/>
                              <a:gd name="T93" fmla="*/ T92 w 1259"/>
                              <a:gd name="T94" fmla="+- 0 -286 -296"/>
                              <a:gd name="T95" fmla="*/ -286 h 502"/>
                              <a:gd name="T96" fmla="+- 0 1600 1003"/>
                              <a:gd name="T97" fmla="*/ T96 w 1259"/>
                              <a:gd name="T98" fmla="+- 0 -275 -296"/>
                              <a:gd name="T99" fmla="*/ -275 h 502"/>
                              <a:gd name="T100" fmla="+- 0 1597 1003"/>
                              <a:gd name="T101" fmla="*/ T100 w 1259"/>
                              <a:gd name="T102" fmla="+- 0 -261 -296"/>
                              <a:gd name="T103" fmla="*/ -261 h 502"/>
                              <a:gd name="T104" fmla="+- 0 1600 1003"/>
                              <a:gd name="T105" fmla="*/ T104 w 1259"/>
                              <a:gd name="T106" fmla="+- 0 -248 -296"/>
                              <a:gd name="T107" fmla="*/ -248 h 502"/>
                              <a:gd name="T108" fmla="+- 0 1608 1003"/>
                              <a:gd name="T109" fmla="*/ T108 w 1259"/>
                              <a:gd name="T110" fmla="+- 0 -237 -296"/>
                              <a:gd name="T111" fmla="*/ -237 h 502"/>
                              <a:gd name="T112" fmla="+- 0 1619 1003"/>
                              <a:gd name="T113" fmla="*/ T112 w 1259"/>
                              <a:gd name="T114" fmla="+- 0 -229 -296"/>
                              <a:gd name="T115" fmla="*/ -229 h 502"/>
                              <a:gd name="T116" fmla="+- 0 1632 1003"/>
                              <a:gd name="T117" fmla="*/ T116 w 1259"/>
                              <a:gd name="T118" fmla="+- 0 -227 -296"/>
                              <a:gd name="T119" fmla="*/ -227 h 502"/>
                              <a:gd name="T120" fmla="+- 0 1646 1003"/>
                              <a:gd name="T121" fmla="*/ T120 w 1259"/>
                              <a:gd name="T122" fmla="+- 0 -229 -296"/>
                              <a:gd name="T123" fmla="*/ -229 h 502"/>
                              <a:gd name="T124" fmla="+- 0 1657 1003"/>
                              <a:gd name="T125" fmla="*/ T124 w 1259"/>
                              <a:gd name="T126" fmla="+- 0 -237 -296"/>
                              <a:gd name="T127" fmla="*/ -237 h 502"/>
                              <a:gd name="T128" fmla="+- 0 1664 1003"/>
                              <a:gd name="T129" fmla="*/ T128 w 1259"/>
                              <a:gd name="T130" fmla="+- 0 -248 -296"/>
                              <a:gd name="T131" fmla="*/ -248 h 502"/>
                              <a:gd name="T132" fmla="+- 0 1667 1003"/>
                              <a:gd name="T133" fmla="*/ T132 w 1259"/>
                              <a:gd name="T134" fmla="+- 0 -261 -296"/>
                              <a:gd name="T135" fmla="*/ -261 h 502"/>
                              <a:gd name="T136" fmla="+- 0 2261 1003"/>
                              <a:gd name="T137" fmla="*/ T136 w 1259"/>
                              <a:gd name="T138" fmla="+- 0 173 -296"/>
                              <a:gd name="T139" fmla="*/ 173 h 502"/>
                              <a:gd name="T140" fmla="+- 0 2259 1003"/>
                              <a:gd name="T141" fmla="*/ T140 w 1259"/>
                              <a:gd name="T142" fmla="+- 0 159 -296"/>
                              <a:gd name="T143" fmla="*/ 159 h 502"/>
                              <a:gd name="T144" fmla="+- 0 2252 1003"/>
                              <a:gd name="T145" fmla="*/ T144 w 1259"/>
                              <a:gd name="T146" fmla="+- 0 147 -296"/>
                              <a:gd name="T147" fmla="*/ 147 h 502"/>
                              <a:gd name="T148" fmla="+- 0 2242 1003"/>
                              <a:gd name="T149" fmla="*/ T148 w 1259"/>
                              <a:gd name="T150" fmla="+- 0 139 -296"/>
                              <a:gd name="T151" fmla="*/ 139 h 502"/>
                              <a:gd name="T152" fmla="+- 0 2229 1003"/>
                              <a:gd name="T153" fmla="*/ T152 w 1259"/>
                              <a:gd name="T154" fmla="+- 0 136 -296"/>
                              <a:gd name="T155" fmla="*/ 136 h 502"/>
                              <a:gd name="T156" fmla="+- 0 2215 1003"/>
                              <a:gd name="T157" fmla="*/ T156 w 1259"/>
                              <a:gd name="T158" fmla="+- 0 137 -296"/>
                              <a:gd name="T159" fmla="*/ 137 h 502"/>
                              <a:gd name="T160" fmla="+- 0 2203 1003"/>
                              <a:gd name="T161" fmla="*/ T160 w 1259"/>
                              <a:gd name="T162" fmla="+- 0 144 -296"/>
                              <a:gd name="T163" fmla="*/ 144 h 502"/>
                              <a:gd name="T164" fmla="+- 0 2195 1003"/>
                              <a:gd name="T165" fmla="*/ T164 w 1259"/>
                              <a:gd name="T166" fmla="+- 0 154 -296"/>
                              <a:gd name="T167" fmla="*/ 154 h 502"/>
                              <a:gd name="T168" fmla="+- 0 2192 1003"/>
                              <a:gd name="T169" fmla="*/ T168 w 1259"/>
                              <a:gd name="T170" fmla="+- 0 167 -296"/>
                              <a:gd name="T171" fmla="*/ 167 h 502"/>
                              <a:gd name="T172" fmla="+- 0 2193 1003"/>
                              <a:gd name="T173" fmla="*/ T172 w 1259"/>
                              <a:gd name="T174" fmla="+- 0 181 -296"/>
                              <a:gd name="T175" fmla="*/ 181 h 502"/>
                              <a:gd name="T176" fmla="+- 0 2200 1003"/>
                              <a:gd name="T177" fmla="*/ T176 w 1259"/>
                              <a:gd name="T178" fmla="+- 0 193 -296"/>
                              <a:gd name="T179" fmla="*/ 193 h 502"/>
                              <a:gd name="T180" fmla="+- 0 2210 1003"/>
                              <a:gd name="T181" fmla="*/ T180 w 1259"/>
                              <a:gd name="T182" fmla="+- 0 201 -296"/>
                              <a:gd name="T183" fmla="*/ 201 h 502"/>
                              <a:gd name="T184" fmla="+- 0 2223 1003"/>
                              <a:gd name="T185" fmla="*/ T184 w 1259"/>
                              <a:gd name="T186" fmla="+- 0 205 -296"/>
                              <a:gd name="T187" fmla="*/ 205 h 502"/>
                              <a:gd name="T188" fmla="+- 0 2237 1003"/>
                              <a:gd name="T189" fmla="*/ T188 w 1259"/>
                              <a:gd name="T190" fmla="+- 0 203 -296"/>
                              <a:gd name="T191" fmla="*/ 203 h 502"/>
                              <a:gd name="T192" fmla="+- 0 2249 1003"/>
                              <a:gd name="T193" fmla="*/ T192 w 1259"/>
                              <a:gd name="T194" fmla="+- 0 196 -296"/>
                              <a:gd name="T195" fmla="*/ 196 h 502"/>
                              <a:gd name="T196" fmla="+- 0 2257 1003"/>
                              <a:gd name="T197" fmla="*/ T196 w 1259"/>
                              <a:gd name="T198" fmla="+- 0 186 -296"/>
                              <a:gd name="T199" fmla="*/ 186 h 502"/>
                              <a:gd name="T200" fmla="+- 0 2261 1003"/>
                              <a:gd name="T201" fmla="*/ T200 w 1259"/>
                              <a:gd name="T202" fmla="+- 0 173 -296"/>
                              <a:gd name="T203" fmla="*/ 173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259" h="502">
                                <a:moveTo>
                                  <a:pt x="69" y="464"/>
                                </a:moveTo>
                                <a:lnTo>
                                  <a:pt x="65" y="451"/>
                                </a:lnTo>
                                <a:lnTo>
                                  <a:pt x="57" y="441"/>
                                </a:lnTo>
                                <a:lnTo>
                                  <a:pt x="45" y="434"/>
                                </a:lnTo>
                                <a:lnTo>
                                  <a:pt x="31" y="432"/>
                                </a:lnTo>
                                <a:lnTo>
                                  <a:pt x="18" y="436"/>
                                </a:lnTo>
                                <a:lnTo>
                                  <a:pt x="8" y="444"/>
                                </a:lnTo>
                                <a:lnTo>
                                  <a:pt x="1" y="456"/>
                                </a:lnTo>
                                <a:lnTo>
                                  <a:pt x="0" y="470"/>
                                </a:lnTo>
                                <a:lnTo>
                                  <a:pt x="3" y="483"/>
                                </a:lnTo>
                                <a:lnTo>
                                  <a:pt x="11" y="493"/>
                                </a:lnTo>
                                <a:lnTo>
                                  <a:pt x="23" y="500"/>
                                </a:lnTo>
                                <a:lnTo>
                                  <a:pt x="37" y="502"/>
                                </a:lnTo>
                                <a:lnTo>
                                  <a:pt x="50" y="498"/>
                                </a:lnTo>
                                <a:lnTo>
                                  <a:pt x="60" y="490"/>
                                </a:lnTo>
                                <a:lnTo>
                                  <a:pt x="67" y="478"/>
                                </a:lnTo>
                                <a:lnTo>
                                  <a:pt x="69" y="464"/>
                                </a:lnTo>
                                <a:close/>
                                <a:moveTo>
                                  <a:pt x="664" y="35"/>
                                </a:moveTo>
                                <a:lnTo>
                                  <a:pt x="661" y="21"/>
                                </a:lnTo>
                                <a:lnTo>
                                  <a:pt x="654" y="10"/>
                                </a:lnTo>
                                <a:lnTo>
                                  <a:pt x="643" y="3"/>
                                </a:lnTo>
                                <a:lnTo>
                                  <a:pt x="629" y="0"/>
                                </a:lnTo>
                                <a:lnTo>
                                  <a:pt x="616" y="3"/>
                                </a:lnTo>
                                <a:lnTo>
                                  <a:pt x="605" y="10"/>
                                </a:lnTo>
                                <a:lnTo>
                                  <a:pt x="597" y="21"/>
                                </a:lnTo>
                                <a:lnTo>
                                  <a:pt x="594" y="35"/>
                                </a:lnTo>
                                <a:lnTo>
                                  <a:pt x="597" y="48"/>
                                </a:lnTo>
                                <a:lnTo>
                                  <a:pt x="605" y="59"/>
                                </a:lnTo>
                                <a:lnTo>
                                  <a:pt x="616" y="67"/>
                                </a:lnTo>
                                <a:lnTo>
                                  <a:pt x="629" y="69"/>
                                </a:lnTo>
                                <a:lnTo>
                                  <a:pt x="643" y="67"/>
                                </a:lnTo>
                                <a:lnTo>
                                  <a:pt x="654" y="59"/>
                                </a:lnTo>
                                <a:lnTo>
                                  <a:pt x="661" y="48"/>
                                </a:lnTo>
                                <a:lnTo>
                                  <a:pt x="664" y="35"/>
                                </a:lnTo>
                                <a:close/>
                                <a:moveTo>
                                  <a:pt x="1258" y="469"/>
                                </a:moveTo>
                                <a:lnTo>
                                  <a:pt x="1256" y="455"/>
                                </a:lnTo>
                                <a:lnTo>
                                  <a:pt x="1249" y="443"/>
                                </a:lnTo>
                                <a:lnTo>
                                  <a:pt x="1239" y="435"/>
                                </a:lnTo>
                                <a:lnTo>
                                  <a:pt x="1226" y="432"/>
                                </a:lnTo>
                                <a:lnTo>
                                  <a:pt x="1212" y="433"/>
                                </a:lnTo>
                                <a:lnTo>
                                  <a:pt x="1200" y="440"/>
                                </a:lnTo>
                                <a:lnTo>
                                  <a:pt x="1192" y="450"/>
                                </a:lnTo>
                                <a:lnTo>
                                  <a:pt x="1189" y="463"/>
                                </a:lnTo>
                                <a:lnTo>
                                  <a:pt x="1190" y="477"/>
                                </a:lnTo>
                                <a:lnTo>
                                  <a:pt x="1197" y="489"/>
                                </a:lnTo>
                                <a:lnTo>
                                  <a:pt x="1207" y="497"/>
                                </a:lnTo>
                                <a:lnTo>
                                  <a:pt x="1220" y="501"/>
                                </a:lnTo>
                                <a:lnTo>
                                  <a:pt x="1234" y="499"/>
                                </a:lnTo>
                                <a:lnTo>
                                  <a:pt x="1246" y="492"/>
                                </a:lnTo>
                                <a:lnTo>
                                  <a:pt x="1254" y="482"/>
                                </a:lnTo>
                                <a:lnTo>
                                  <a:pt x="1258" y="4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195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docshape33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982" y="-281"/>
                            <a:ext cx="1299" cy="592"/>
                          </a:xfrm>
                          <a:custGeom>
                            <a:avLst/>
                            <a:gdLst>
                              <a:gd name="T0" fmla="+- 0 991 983"/>
                              <a:gd name="T1" fmla="*/ T0 w 1299"/>
                              <a:gd name="T2" fmla="+- 0 257 -281"/>
                              <a:gd name="T3" fmla="*/ 257 h 592"/>
                              <a:gd name="T4" fmla="+- 0 989 983"/>
                              <a:gd name="T5" fmla="*/ T4 w 1299"/>
                              <a:gd name="T6" fmla="+- 0 258 -281"/>
                              <a:gd name="T7" fmla="*/ 258 h 592"/>
                              <a:gd name="T8" fmla="+- 0 983 983"/>
                              <a:gd name="T9" fmla="*/ T8 w 1299"/>
                              <a:gd name="T10" fmla="+- 0 307 -281"/>
                              <a:gd name="T11" fmla="*/ 307 h 592"/>
                              <a:gd name="T12" fmla="+- 0 1201 983"/>
                              <a:gd name="T13" fmla="*/ T12 w 1299"/>
                              <a:gd name="T14" fmla="+- 0 308 -281"/>
                              <a:gd name="T15" fmla="*/ 308 h 592"/>
                              <a:gd name="T16" fmla="+- 0 1074 983"/>
                              <a:gd name="T17" fmla="*/ T16 w 1299"/>
                              <a:gd name="T18" fmla="+- 0 29 -281"/>
                              <a:gd name="T19" fmla="*/ 29 h 592"/>
                              <a:gd name="T20" fmla="+- 0 1049 983"/>
                              <a:gd name="T21" fmla="*/ T20 w 1299"/>
                              <a:gd name="T22" fmla="+- 0 71 -281"/>
                              <a:gd name="T23" fmla="*/ 71 h 592"/>
                              <a:gd name="T24" fmla="+- 0 1051 983"/>
                              <a:gd name="T25" fmla="*/ T24 w 1299"/>
                              <a:gd name="T26" fmla="+- 0 73 -281"/>
                              <a:gd name="T27" fmla="*/ 73 h 592"/>
                              <a:gd name="T28" fmla="+- 0 1251 983"/>
                              <a:gd name="T29" fmla="*/ T28 w 1299"/>
                              <a:gd name="T30" fmla="+- 0 153 -281"/>
                              <a:gd name="T31" fmla="*/ 153 h 592"/>
                              <a:gd name="T32" fmla="+- 0 1176 983"/>
                              <a:gd name="T33" fmla="*/ T32 w 1299"/>
                              <a:gd name="T34" fmla="+- 0 -99 -281"/>
                              <a:gd name="T35" fmla="*/ -99 h 592"/>
                              <a:gd name="T36" fmla="+- 0 1174 983"/>
                              <a:gd name="T37" fmla="*/ T36 w 1299"/>
                              <a:gd name="T38" fmla="+- 0 -100 -281"/>
                              <a:gd name="T39" fmla="*/ -100 h 592"/>
                              <a:gd name="T40" fmla="+- 0 1141 983"/>
                              <a:gd name="T41" fmla="*/ T40 w 1299"/>
                              <a:gd name="T42" fmla="+- 0 -64 -281"/>
                              <a:gd name="T43" fmla="*/ -64 h 592"/>
                              <a:gd name="T44" fmla="+- 0 1316 983"/>
                              <a:gd name="T45" fmla="*/ T44 w 1299"/>
                              <a:gd name="T46" fmla="+- 0 65 -281"/>
                              <a:gd name="T47" fmla="*/ 65 h 592"/>
                              <a:gd name="T48" fmla="+- 0 1377 983"/>
                              <a:gd name="T49" fmla="*/ T48 w 1299"/>
                              <a:gd name="T50" fmla="+- 0 -235 -281"/>
                              <a:gd name="T51" fmla="*/ -235 h 592"/>
                              <a:gd name="T52" fmla="+- 0 1332 983"/>
                              <a:gd name="T53" fmla="*/ T52 w 1299"/>
                              <a:gd name="T54" fmla="+- 0 -215 -281"/>
                              <a:gd name="T55" fmla="*/ -215 h 592"/>
                              <a:gd name="T56" fmla="+- 0 1333 983"/>
                              <a:gd name="T57" fmla="*/ T56 w 1299"/>
                              <a:gd name="T58" fmla="+- 0 -213 -281"/>
                              <a:gd name="T59" fmla="*/ -213 h 592"/>
                              <a:gd name="T60" fmla="+- 0 1448 983"/>
                              <a:gd name="T61" fmla="*/ T60 w 1299"/>
                              <a:gd name="T62" fmla="+- 0 -30 -281"/>
                              <a:gd name="T63" fmla="*/ -30 h 592"/>
                              <a:gd name="T64" fmla="+- 0 1535 983"/>
                              <a:gd name="T65" fmla="*/ T64 w 1299"/>
                              <a:gd name="T66" fmla="+- 0 -279 -281"/>
                              <a:gd name="T67" fmla="*/ -279 h 592"/>
                              <a:gd name="T68" fmla="+- 0 1534 983"/>
                              <a:gd name="T69" fmla="*/ T68 w 1299"/>
                              <a:gd name="T70" fmla="+- 0 -281 -281"/>
                              <a:gd name="T71" fmla="*/ -281 h 592"/>
                              <a:gd name="T72" fmla="+- 0 1486 983"/>
                              <a:gd name="T73" fmla="*/ T72 w 1299"/>
                              <a:gd name="T74" fmla="+- 0 -271 -281"/>
                              <a:gd name="T75" fmla="*/ -271 h 592"/>
                              <a:gd name="T76" fmla="+- 0 1552 983"/>
                              <a:gd name="T77" fmla="*/ T76 w 1299"/>
                              <a:gd name="T78" fmla="+- 0 -64 -281"/>
                              <a:gd name="T79" fmla="*/ -64 h 592"/>
                              <a:gd name="T80" fmla="+- 0 1777 983"/>
                              <a:gd name="T81" fmla="*/ T80 w 1299"/>
                              <a:gd name="T82" fmla="+- 0 -272 -281"/>
                              <a:gd name="T83" fmla="*/ -272 h 592"/>
                              <a:gd name="T84" fmla="+- 0 1729 983"/>
                              <a:gd name="T85" fmla="*/ T84 w 1299"/>
                              <a:gd name="T86" fmla="+- 0 -280 -281"/>
                              <a:gd name="T87" fmla="*/ -280 h 592"/>
                              <a:gd name="T88" fmla="+- 0 1712 983"/>
                              <a:gd name="T89" fmla="*/ T88 w 1299"/>
                              <a:gd name="T90" fmla="+- 0 -64 -281"/>
                              <a:gd name="T91" fmla="*/ -64 h 592"/>
                              <a:gd name="T92" fmla="+- 0 1778 983"/>
                              <a:gd name="T93" fmla="*/ T92 w 1299"/>
                              <a:gd name="T94" fmla="+- 0 -271 -281"/>
                              <a:gd name="T95" fmla="*/ -271 h 592"/>
                              <a:gd name="T96" fmla="+- 0 1931 983"/>
                              <a:gd name="T97" fmla="*/ T96 w 1299"/>
                              <a:gd name="T98" fmla="+- 0 -215 -281"/>
                              <a:gd name="T99" fmla="*/ -215 h 592"/>
                              <a:gd name="T100" fmla="+- 0 1886 983"/>
                              <a:gd name="T101" fmla="*/ T100 w 1299"/>
                              <a:gd name="T102" fmla="+- 0 -235 -281"/>
                              <a:gd name="T103" fmla="*/ -235 h 592"/>
                              <a:gd name="T104" fmla="+- 0 1818 983"/>
                              <a:gd name="T105" fmla="*/ T104 w 1299"/>
                              <a:gd name="T106" fmla="+- 0 -29 -281"/>
                              <a:gd name="T107" fmla="*/ -29 h 592"/>
                              <a:gd name="T108" fmla="+- 0 1932 983"/>
                              <a:gd name="T109" fmla="*/ T108 w 1299"/>
                              <a:gd name="T110" fmla="+- 0 -214 -281"/>
                              <a:gd name="T111" fmla="*/ -214 h 592"/>
                              <a:gd name="T112" fmla="+- 0 2090 983"/>
                              <a:gd name="T113" fmla="*/ T112 w 1299"/>
                              <a:gd name="T114" fmla="+- 0 -100 -281"/>
                              <a:gd name="T115" fmla="*/ -100 h 592"/>
                              <a:gd name="T116" fmla="+- 0 2088 983"/>
                              <a:gd name="T117" fmla="*/ T116 w 1299"/>
                              <a:gd name="T118" fmla="+- 0 -99 -281"/>
                              <a:gd name="T119" fmla="*/ -99 h 592"/>
                              <a:gd name="T120" fmla="+- 0 1950 983"/>
                              <a:gd name="T121" fmla="*/ T120 w 1299"/>
                              <a:gd name="T122" fmla="+- 0 67 -281"/>
                              <a:gd name="T123" fmla="*/ 67 h 592"/>
                              <a:gd name="T124" fmla="+- 0 2123 983"/>
                              <a:gd name="T125" fmla="*/ T124 w 1299"/>
                              <a:gd name="T126" fmla="+- 0 -65 -281"/>
                              <a:gd name="T127" fmla="*/ -65 h 592"/>
                              <a:gd name="T128" fmla="+- 0 2191 983"/>
                              <a:gd name="T129" fmla="*/ T128 w 1299"/>
                              <a:gd name="T130" fmla="+- 0 29 -281"/>
                              <a:gd name="T131" fmla="*/ 29 h 592"/>
                              <a:gd name="T132" fmla="+- 0 2012 983"/>
                              <a:gd name="T133" fmla="*/ T132 w 1299"/>
                              <a:gd name="T134" fmla="+- 0 153 -281"/>
                              <a:gd name="T135" fmla="*/ 153 h 592"/>
                              <a:gd name="T136" fmla="+- 0 2213 983"/>
                              <a:gd name="T137" fmla="*/ T136 w 1299"/>
                              <a:gd name="T138" fmla="+- 0 73 -281"/>
                              <a:gd name="T139" fmla="*/ 73 h 592"/>
                              <a:gd name="T140" fmla="+- 0 2214 983"/>
                              <a:gd name="T141" fmla="*/ T140 w 1299"/>
                              <a:gd name="T142" fmla="+- 0 71 -281"/>
                              <a:gd name="T143" fmla="*/ 71 h 592"/>
                              <a:gd name="T144" fmla="+- 0 2275 983"/>
                              <a:gd name="T145" fmla="*/ T144 w 1299"/>
                              <a:gd name="T146" fmla="+- 0 258 -281"/>
                              <a:gd name="T147" fmla="*/ 258 h 592"/>
                              <a:gd name="T148" fmla="+- 0 2273 983"/>
                              <a:gd name="T149" fmla="*/ T148 w 1299"/>
                              <a:gd name="T150" fmla="+- 0 257 -281"/>
                              <a:gd name="T151" fmla="*/ 257 h 592"/>
                              <a:gd name="T152" fmla="+- 0 2063 983"/>
                              <a:gd name="T153" fmla="*/ T152 w 1299"/>
                              <a:gd name="T154" fmla="+- 0 310 -281"/>
                              <a:gd name="T155" fmla="*/ 310 h 592"/>
                              <a:gd name="T156" fmla="+- 0 2281 983"/>
                              <a:gd name="T157" fmla="*/ T156 w 1299"/>
                              <a:gd name="T158" fmla="+- 0 306 -281"/>
                              <a:gd name="T159" fmla="*/ 306 h 5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299" h="592">
                                <a:moveTo>
                                  <a:pt x="218" y="589"/>
                                </a:moveTo>
                                <a:lnTo>
                                  <a:pt x="8" y="538"/>
                                </a:lnTo>
                                <a:lnTo>
                                  <a:pt x="7" y="538"/>
                                </a:lnTo>
                                <a:lnTo>
                                  <a:pt x="6" y="539"/>
                                </a:lnTo>
                                <a:lnTo>
                                  <a:pt x="0" y="587"/>
                                </a:lnTo>
                                <a:lnTo>
                                  <a:pt x="0" y="588"/>
                                </a:lnTo>
                                <a:lnTo>
                                  <a:pt x="217" y="591"/>
                                </a:lnTo>
                                <a:lnTo>
                                  <a:pt x="218" y="589"/>
                                </a:lnTo>
                                <a:close/>
                                <a:moveTo>
                                  <a:pt x="268" y="434"/>
                                </a:moveTo>
                                <a:lnTo>
                                  <a:pt x="91" y="310"/>
                                </a:lnTo>
                                <a:lnTo>
                                  <a:pt x="90" y="310"/>
                                </a:lnTo>
                                <a:lnTo>
                                  <a:pt x="66" y="352"/>
                                </a:lnTo>
                                <a:lnTo>
                                  <a:pt x="67" y="354"/>
                                </a:lnTo>
                                <a:lnTo>
                                  <a:pt x="68" y="354"/>
                                </a:lnTo>
                                <a:lnTo>
                                  <a:pt x="267" y="437"/>
                                </a:lnTo>
                                <a:lnTo>
                                  <a:pt x="268" y="434"/>
                                </a:lnTo>
                                <a:close/>
                                <a:moveTo>
                                  <a:pt x="333" y="346"/>
                                </a:moveTo>
                                <a:lnTo>
                                  <a:pt x="193" y="182"/>
                                </a:lnTo>
                                <a:lnTo>
                                  <a:pt x="192" y="181"/>
                                </a:lnTo>
                                <a:lnTo>
                                  <a:pt x="191" y="181"/>
                                </a:lnTo>
                                <a:lnTo>
                                  <a:pt x="158" y="216"/>
                                </a:lnTo>
                                <a:lnTo>
                                  <a:pt x="158" y="217"/>
                                </a:lnTo>
                                <a:lnTo>
                                  <a:pt x="331" y="348"/>
                                </a:lnTo>
                                <a:lnTo>
                                  <a:pt x="333" y="346"/>
                                </a:lnTo>
                                <a:close/>
                                <a:moveTo>
                                  <a:pt x="465" y="251"/>
                                </a:moveTo>
                                <a:lnTo>
                                  <a:pt x="394" y="46"/>
                                </a:lnTo>
                                <a:lnTo>
                                  <a:pt x="393" y="45"/>
                                </a:lnTo>
                                <a:lnTo>
                                  <a:pt x="349" y="66"/>
                                </a:lnTo>
                                <a:lnTo>
                                  <a:pt x="349" y="67"/>
                                </a:lnTo>
                                <a:lnTo>
                                  <a:pt x="350" y="68"/>
                                </a:lnTo>
                                <a:lnTo>
                                  <a:pt x="462" y="252"/>
                                </a:lnTo>
                                <a:lnTo>
                                  <a:pt x="465" y="251"/>
                                </a:lnTo>
                                <a:close/>
                                <a:moveTo>
                                  <a:pt x="569" y="217"/>
                                </a:moveTo>
                                <a:lnTo>
                                  <a:pt x="552" y="2"/>
                                </a:lnTo>
                                <a:lnTo>
                                  <a:pt x="552" y="1"/>
                                </a:lnTo>
                                <a:lnTo>
                                  <a:pt x="551" y="0"/>
                                </a:lnTo>
                                <a:lnTo>
                                  <a:pt x="503" y="9"/>
                                </a:lnTo>
                                <a:lnTo>
                                  <a:pt x="503" y="10"/>
                                </a:lnTo>
                                <a:lnTo>
                                  <a:pt x="566" y="218"/>
                                </a:lnTo>
                                <a:lnTo>
                                  <a:pt x="569" y="217"/>
                                </a:lnTo>
                                <a:close/>
                                <a:moveTo>
                                  <a:pt x="795" y="10"/>
                                </a:moveTo>
                                <a:lnTo>
                                  <a:pt x="794" y="9"/>
                                </a:lnTo>
                                <a:lnTo>
                                  <a:pt x="747" y="0"/>
                                </a:lnTo>
                                <a:lnTo>
                                  <a:pt x="746" y="1"/>
                                </a:lnTo>
                                <a:lnTo>
                                  <a:pt x="746" y="2"/>
                                </a:lnTo>
                                <a:lnTo>
                                  <a:pt x="729" y="217"/>
                                </a:lnTo>
                                <a:lnTo>
                                  <a:pt x="731" y="218"/>
                                </a:lnTo>
                                <a:lnTo>
                                  <a:pt x="795" y="10"/>
                                </a:lnTo>
                                <a:close/>
                                <a:moveTo>
                                  <a:pt x="949" y="67"/>
                                </a:moveTo>
                                <a:lnTo>
                                  <a:pt x="948" y="66"/>
                                </a:lnTo>
                                <a:lnTo>
                                  <a:pt x="904" y="45"/>
                                </a:lnTo>
                                <a:lnTo>
                                  <a:pt x="903" y="46"/>
                                </a:lnTo>
                                <a:lnTo>
                                  <a:pt x="833" y="251"/>
                                </a:lnTo>
                                <a:lnTo>
                                  <a:pt x="835" y="252"/>
                                </a:lnTo>
                                <a:lnTo>
                                  <a:pt x="948" y="68"/>
                                </a:lnTo>
                                <a:lnTo>
                                  <a:pt x="949" y="67"/>
                                </a:lnTo>
                                <a:close/>
                                <a:moveTo>
                                  <a:pt x="1140" y="216"/>
                                </a:moveTo>
                                <a:lnTo>
                                  <a:pt x="1107" y="181"/>
                                </a:lnTo>
                                <a:lnTo>
                                  <a:pt x="1106" y="181"/>
                                </a:lnTo>
                                <a:lnTo>
                                  <a:pt x="1105" y="182"/>
                                </a:lnTo>
                                <a:lnTo>
                                  <a:pt x="965" y="346"/>
                                </a:lnTo>
                                <a:lnTo>
                                  <a:pt x="967" y="348"/>
                                </a:lnTo>
                                <a:lnTo>
                                  <a:pt x="1140" y="217"/>
                                </a:lnTo>
                                <a:lnTo>
                                  <a:pt x="1140" y="216"/>
                                </a:lnTo>
                                <a:close/>
                                <a:moveTo>
                                  <a:pt x="1231" y="352"/>
                                </a:moveTo>
                                <a:lnTo>
                                  <a:pt x="1208" y="310"/>
                                </a:lnTo>
                                <a:lnTo>
                                  <a:pt x="1207" y="310"/>
                                </a:lnTo>
                                <a:lnTo>
                                  <a:pt x="1029" y="434"/>
                                </a:lnTo>
                                <a:lnTo>
                                  <a:pt x="1031" y="437"/>
                                </a:lnTo>
                                <a:lnTo>
                                  <a:pt x="1230" y="354"/>
                                </a:lnTo>
                                <a:lnTo>
                                  <a:pt x="1231" y="354"/>
                                </a:lnTo>
                                <a:lnTo>
                                  <a:pt x="1231" y="352"/>
                                </a:lnTo>
                                <a:close/>
                                <a:moveTo>
                                  <a:pt x="1298" y="587"/>
                                </a:moveTo>
                                <a:lnTo>
                                  <a:pt x="1292" y="539"/>
                                </a:lnTo>
                                <a:lnTo>
                                  <a:pt x="1291" y="538"/>
                                </a:lnTo>
                                <a:lnTo>
                                  <a:pt x="1290" y="538"/>
                                </a:lnTo>
                                <a:lnTo>
                                  <a:pt x="1080" y="589"/>
                                </a:lnTo>
                                <a:lnTo>
                                  <a:pt x="1080" y="591"/>
                                </a:lnTo>
                                <a:lnTo>
                                  <a:pt x="1297" y="588"/>
                                </a:lnTo>
                                <a:lnTo>
                                  <a:pt x="1298" y="5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4B5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docshape34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928" y="-308"/>
                            <a:ext cx="1408" cy="1343"/>
                          </a:xfrm>
                          <a:custGeom>
                            <a:avLst/>
                            <a:gdLst>
                              <a:gd name="T0" fmla="+- 0 1470 928"/>
                              <a:gd name="T1" fmla="*/ T0 w 1408"/>
                              <a:gd name="T2" fmla="+- 0 358 -307"/>
                              <a:gd name="T3" fmla="*/ 358 h 1343"/>
                              <a:gd name="T4" fmla="+- 0 928 928"/>
                              <a:gd name="T5" fmla="*/ T4 w 1408"/>
                              <a:gd name="T6" fmla="+- 0 358 -307"/>
                              <a:gd name="T7" fmla="*/ 358 h 1343"/>
                              <a:gd name="T8" fmla="+- 0 928 928"/>
                              <a:gd name="T9" fmla="*/ T8 w 1408"/>
                              <a:gd name="T10" fmla="+- 0 370 -307"/>
                              <a:gd name="T11" fmla="*/ 370 h 1343"/>
                              <a:gd name="T12" fmla="+- 0 1470 928"/>
                              <a:gd name="T13" fmla="*/ T12 w 1408"/>
                              <a:gd name="T14" fmla="+- 0 370 -307"/>
                              <a:gd name="T15" fmla="*/ 370 h 1343"/>
                              <a:gd name="T16" fmla="+- 0 1470 928"/>
                              <a:gd name="T17" fmla="*/ T16 w 1408"/>
                              <a:gd name="T18" fmla="+- 0 358 -307"/>
                              <a:gd name="T19" fmla="*/ 358 h 1343"/>
                              <a:gd name="T20" fmla="+- 0 1505 928"/>
                              <a:gd name="T21" fmla="*/ T20 w 1408"/>
                              <a:gd name="T22" fmla="+- 0 464 -307"/>
                              <a:gd name="T23" fmla="*/ 464 h 1343"/>
                              <a:gd name="T24" fmla="+- 0 1497 928"/>
                              <a:gd name="T25" fmla="*/ T24 w 1408"/>
                              <a:gd name="T26" fmla="+- 0 454 -307"/>
                              <a:gd name="T27" fmla="*/ 454 h 1343"/>
                              <a:gd name="T28" fmla="+- 0 1059 928"/>
                              <a:gd name="T29" fmla="*/ T28 w 1408"/>
                              <a:gd name="T30" fmla="+- 0 772 -307"/>
                              <a:gd name="T31" fmla="*/ 772 h 1343"/>
                              <a:gd name="T32" fmla="+- 0 1066 928"/>
                              <a:gd name="T33" fmla="*/ T32 w 1408"/>
                              <a:gd name="T34" fmla="+- 0 782 -307"/>
                              <a:gd name="T35" fmla="*/ 782 h 1343"/>
                              <a:gd name="T36" fmla="+- 0 1505 928"/>
                              <a:gd name="T37" fmla="*/ T36 w 1408"/>
                              <a:gd name="T38" fmla="+- 0 464 -307"/>
                              <a:gd name="T39" fmla="*/ 464 h 1343"/>
                              <a:gd name="T40" fmla="+- 0 1505 928"/>
                              <a:gd name="T41" fmla="*/ T40 w 1408"/>
                              <a:gd name="T42" fmla="+- 0 264 -307"/>
                              <a:gd name="T43" fmla="*/ 264 h 1343"/>
                              <a:gd name="T44" fmla="+- 0 1066 928"/>
                              <a:gd name="T45" fmla="*/ T44 w 1408"/>
                              <a:gd name="T46" fmla="+- 0 -55 -307"/>
                              <a:gd name="T47" fmla="*/ -55 h 1343"/>
                              <a:gd name="T48" fmla="+- 0 1059 928"/>
                              <a:gd name="T49" fmla="*/ T48 w 1408"/>
                              <a:gd name="T50" fmla="+- 0 -45 -307"/>
                              <a:gd name="T51" fmla="*/ -45 h 1343"/>
                              <a:gd name="T52" fmla="+- 0 1497 928"/>
                              <a:gd name="T53" fmla="*/ T52 w 1408"/>
                              <a:gd name="T54" fmla="+- 0 274 -307"/>
                              <a:gd name="T55" fmla="*/ 274 h 1343"/>
                              <a:gd name="T56" fmla="+- 0 1505 928"/>
                              <a:gd name="T57" fmla="*/ T56 w 1408"/>
                              <a:gd name="T58" fmla="+- 0 264 -307"/>
                              <a:gd name="T59" fmla="*/ 264 h 1343"/>
                              <a:gd name="T60" fmla="+- 0 1588 928"/>
                              <a:gd name="T61" fmla="*/ T60 w 1408"/>
                              <a:gd name="T62" fmla="+- 0 208 -307"/>
                              <a:gd name="T63" fmla="*/ 208 h 1343"/>
                              <a:gd name="T64" fmla="+- 0 1420 928"/>
                              <a:gd name="T65" fmla="*/ T64 w 1408"/>
                              <a:gd name="T66" fmla="+- 0 -307 -307"/>
                              <a:gd name="T67" fmla="*/ -307 h 1343"/>
                              <a:gd name="T68" fmla="+- 0 1409 928"/>
                              <a:gd name="T69" fmla="*/ T68 w 1408"/>
                              <a:gd name="T70" fmla="+- 0 -304 -307"/>
                              <a:gd name="T71" fmla="*/ -304 h 1343"/>
                              <a:gd name="T72" fmla="+- 0 1576 928"/>
                              <a:gd name="T73" fmla="*/ T72 w 1408"/>
                              <a:gd name="T74" fmla="+- 0 212 -307"/>
                              <a:gd name="T75" fmla="*/ 212 h 1343"/>
                              <a:gd name="T76" fmla="+- 0 1588 928"/>
                              <a:gd name="T77" fmla="*/ T76 w 1408"/>
                              <a:gd name="T78" fmla="+- 0 208 -307"/>
                              <a:gd name="T79" fmla="*/ 208 h 1343"/>
                              <a:gd name="T80" fmla="+- 0 1588 928"/>
                              <a:gd name="T81" fmla="*/ T80 w 1408"/>
                              <a:gd name="T82" fmla="+- 0 519 -307"/>
                              <a:gd name="T83" fmla="*/ 519 h 1343"/>
                              <a:gd name="T84" fmla="+- 0 1576 928"/>
                              <a:gd name="T85" fmla="*/ T84 w 1408"/>
                              <a:gd name="T86" fmla="+- 0 516 -307"/>
                              <a:gd name="T87" fmla="*/ 516 h 1343"/>
                              <a:gd name="T88" fmla="+- 0 1409 928"/>
                              <a:gd name="T89" fmla="*/ T88 w 1408"/>
                              <a:gd name="T90" fmla="+- 0 1031 -307"/>
                              <a:gd name="T91" fmla="*/ 1031 h 1343"/>
                              <a:gd name="T92" fmla="+- 0 1420 928"/>
                              <a:gd name="T93" fmla="*/ T92 w 1408"/>
                              <a:gd name="T94" fmla="+- 0 1035 -307"/>
                              <a:gd name="T95" fmla="*/ 1035 h 1343"/>
                              <a:gd name="T96" fmla="+- 0 1588 928"/>
                              <a:gd name="T97" fmla="*/ T96 w 1408"/>
                              <a:gd name="T98" fmla="+- 0 519 -307"/>
                              <a:gd name="T99" fmla="*/ 519 h 1343"/>
                              <a:gd name="T100" fmla="+- 0 1855 928"/>
                              <a:gd name="T101" fmla="*/ T100 w 1408"/>
                              <a:gd name="T102" fmla="+- 0 -304 -307"/>
                              <a:gd name="T103" fmla="*/ -304 h 1343"/>
                              <a:gd name="T104" fmla="+- 0 1843 928"/>
                              <a:gd name="T105" fmla="*/ T104 w 1408"/>
                              <a:gd name="T106" fmla="+- 0 -307 -307"/>
                              <a:gd name="T107" fmla="*/ -307 h 1343"/>
                              <a:gd name="T108" fmla="+- 0 1676 928"/>
                              <a:gd name="T109" fmla="*/ T108 w 1408"/>
                              <a:gd name="T110" fmla="+- 0 208 -307"/>
                              <a:gd name="T111" fmla="*/ 208 h 1343"/>
                              <a:gd name="T112" fmla="+- 0 1688 928"/>
                              <a:gd name="T113" fmla="*/ T112 w 1408"/>
                              <a:gd name="T114" fmla="+- 0 212 -307"/>
                              <a:gd name="T115" fmla="*/ 212 h 1343"/>
                              <a:gd name="T116" fmla="+- 0 1855 928"/>
                              <a:gd name="T117" fmla="*/ T116 w 1408"/>
                              <a:gd name="T118" fmla="+- 0 -304 -307"/>
                              <a:gd name="T119" fmla="*/ -304 h 1343"/>
                              <a:gd name="T120" fmla="+- 0 2205 928"/>
                              <a:gd name="T121" fmla="*/ T120 w 1408"/>
                              <a:gd name="T122" fmla="+- 0 -45 -307"/>
                              <a:gd name="T123" fmla="*/ -45 h 1343"/>
                              <a:gd name="T124" fmla="+- 0 2198 928"/>
                              <a:gd name="T125" fmla="*/ T124 w 1408"/>
                              <a:gd name="T126" fmla="+- 0 -55 -307"/>
                              <a:gd name="T127" fmla="*/ -55 h 1343"/>
                              <a:gd name="T128" fmla="+- 0 1759 928"/>
                              <a:gd name="T129" fmla="*/ T128 w 1408"/>
                              <a:gd name="T130" fmla="+- 0 264 -307"/>
                              <a:gd name="T131" fmla="*/ 264 h 1343"/>
                              <a:gd name="T132" fmla="+- 0 1766 928"/>
                              <a:gd name="T133" fmla="*/ T132 w 1408"/>
                              <a:gd name="T134" fmla="+- 0 274 -307"/>
                              <a:gd name="T135" fmla="*/ 274 h 1343"/>
                              <a:gd name="T136" fmla="+- 0 2205 928"/>
                              <a:gd name="T137" fmla="*/ T136 w 1408"/>
                              <a:gd name="T138" fmla="+- 0 -45 -307"/>
                              <a:gd name="T139" fmla="*/ -45 h 1343"/>
                              <a:gd name="T140" fmla="+- 0 2336 928"/>
                              <a:gd name="T141" fmla="*/ T140 w 1408"/>
                              <a:gd name="T142" fmla="+- 0 358 -307"/>
                              <a:gd name="T143" fmla="*/ 358 h 1343"/>
                              <a:gd name="T144" fmla="+- 0 1793 928"/>
                              <a:gd name="T145" fmla="*/ T144 w 1408"/>
                              <a:gd name="T146" fmla="+- 0 358 -307"/>
                              <a:gd name="T147" fmla="*/ 358 h 1343"/>
                              <a:gd name="T148" fmla="+- 0 1793 928"/>
                              <a:gd name="T149" fmla="*/ T148 w 1408"/>
                              <a:gd name="T150" fmla="+- 0 370 -307"/>
                              <a:gd name="T151" fmla="*/ 370 h 1343"/>
                              <a:gd name="T152" fmla="+- 0 2336 928"/>
                              <a:gd name="T153" fmla="*/ T152 w 1408"/>
                              <a:gd name="T154" fmla="+- 0 370 -307"/>
                              <a:gd name="T155" fmla="*/ 370 h 1343"/>
                              <a:gd name="T156" fmla="+- 0 2336 928"/>
                              <a:gd name="T157" fmla="*/ T156 w 1408"/>
                              <a:gd name="T158" fmla="+- 0 358 -307"/>
                              <a:gd name="T159" fmla="*/ 358 h 13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408" h="1343">
                                <a:moveTo>
                                  <a:pt x="542" y="665"/>
                                </a:moveTo>
                                <a:lnTo>
                                  <a:pt x="0" y="665"/>
                                </a:lnTo>
                                <a:lnTo>
                                  <a:pt x="0" y="677"/>
                                </a:lnTo>
                                <a:lnTo>
                                  <a:pt x="542" y="677"/>
                                </a:lnTo>
                                <a:lnTo>
                                  <a:pt x="542" y="665"/>
                                </a:lnTo>
                                <a:close/>
                                <a:moveTo>
                                  <a:pt x="577" y="771"/>
                                </a:moveTo>
                                <a:lnTo>
                                  <a:pt x="569" y="761"/>
                                </a:lnTo>
                                <a:lnTo>
                                  <a:pt x="131" y="1079"/>
                                </a:lnTo>
                                <a:lnTo>
                                  <a:pt x="138" y="1089"/>
                                </a:lnTo>
                                <a:lnTo>
                                  <a:pt x="577" y="771"/>
                                </a:lnTo>
                                <a:close/>
                                <a:moveTo>
                                  <a:pt x="577" y="571"/>
                                </a:moveTo>
                                <a:lnTo>
                                  <a:pt x="138" y="252"/>
                                </a:lnTo>
                                <a:lnTo>
                                  <a:pt x="131" y="262"/>
                                </a:lnTo>
                                <a:lnTo>
                                  <a:pt x="569" y="581"/>
                                </a:lnTo>
                                <a:lnTo>
                                  <a:pt x="577" y="571"/>
                                </a:lnTo>
                                <a:close/>
                                <a:moveTo>
                                  <a:pt x="660" y="515"/>
                                </a:moveTo>
                                <a:lnTo>
                                  <a:pt x="492" y="0"/>
                                </a:lnTo>
                                <a:lnTo>
                                  <a:pt x="481" y="3"/>
                                </a:lnTo>
                                <a:lnTo>
                                  <a:pt x="648" y="519"/>
                                </a:lnTo>
                                <a:lnTo>
                                  <a:pt x="660" y="515"/>
                                </a:lnTo>
                                <a:close/>
                                <a:moveTo>
                                  <a:pt x="660" y="826"/>
                                </a:moveTo>
                                <a:lnTo>
                                  <a:pt x="648" y="823"/>
                                </a:lnTo>
                                <a:lnTo>
                                  <a:pt x="481" y="1338"/>
                                </a:lnTo>
                                <a:lnTo>
                                  <a:pt x="492" y="1342"/>
                                </a:lnTo>
                                <a:lnTo>
                                  <a:pt x="660" y="826"/>
                                </a:lnTo>
                                <a:close/>
                                <a:moveTo>
                                  <a:pt x="927" y="3"/>
                                </a:moveTo>
                                <a:lnTo>
                                  <a:pt x="915" y="0"/>
                                </a:lnTo>
                                <a:lnTo>
                                  <a:pt x="748" y="515"/>
                                </a:lnTo>
                                <a:lnTo>
                                  <a:pt x="760" y="519"/>
                                </a:lnTo>
                                <a:lnTo>
                                  <a:pt x="927" y="3"/>
                                </a:lnTo>
                                <a:close/>
                                <a:moveTo>
                                  <a:pt x="1277" y="262"/>
                                </a:moveTo>
                                <a:lnTo>
                                  <a:pt x="1270" y="252"/>
                                </a:lnTo>
                                <a:lnTo>
                                  <a:pt x="831" y="571"/>
                                </a:lnTo>
                                <a:lnTo>
                                  <a:pt x="838" y="581"/>
                                </a:lnTo>
                                <a:lnTo>
                                  <a:pt x="1277" y="262"/>
                                </a:lnTo>
                                <a:close/>
                                <a:moveTo>
                                  <a:pt x="1408" y="665"/>
                                </a:moveTo>
                                <a:lnTo>
                                  <a:pt x="865" y="665"/>
                                </a:lnTo>
                                <a:lnTo>
                                  <a:pt x="865" y="677"/>
                                </a:lnTo>
                                <a:lnTo>
                                  <a:pt x="1408" y="677"/>
                                </a:lnTo>
                                <a:lnTo>
                                  <a:pt x="1408" y="6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1D7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7" name="docshapegroup35"/>
                      <wpg:cNvGrpSpPr>
                        <a:grpSpLocks noChangeAspect="1"/>
                      </wpg:cNvGrpSpPr>
                      <wpg:grpSpPr bwMode="auto">
                        <a:xfrm>
                          <a:off x="117492" y="945050"/>
                          <a:ext cx="689610" cy="467360"/>
                          <a:chOff x="1089" y="288"/>
                          <a:chExt cx="1086" cy="736"/>
                        </a:xfrm>
                      </wpg:grpSpPr>
                      <wps:wsp>
                        <wps:cNvPr id="8" name="docshape36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088" y="287"/>
                            <a:ext cx="687" cy="433"/>
                          </a:xfrm>
                          <a:custGeom>
                            <a:avLst/>
                            <a:gdLst>
                              <a:gd name="T0" fmla="+- 0 1411 1089"/>
                              <a:gd name="T1" fmla="*/ T0 w 687"/>
                              <a:gd name="T2" fmla="+- 0 329 288"/>
                              <a:gd name="T3" fmla="*/ 329 h 433"/>
                              <a:gd name="T4" fmla="+- 0 1383 1089"/>
                              <a:gd name="T5" fmla="*/ T4 w 687"/>
                              <a:gd name="T6" fmla="+- 0 313 288"/>
                              <a:gd name="T7" fmla="*/ 313 h 433"/>
                              <a:gd name="T8" fmla="+- 0 1353 1089"/>
                              <a:gd name="T9" fmla="*/ T8 w 687"/>
                              <a:gd name="T10" fmla="+- 0 300 288"/>
                              <a:gd name="T11" fmla="*/ 300 h 433"/>
                              <a:gd name="T12" fmla="+- 0 1317 1089"/>
                              <a:gd name="T13" fmla="*/ T12 w 687"/>
                              <a:gd name="T14" fmla="+- 0 291 288"/>
                              <a:gd name="T15" fmla="*/ 291 h 433"/>
                              <a:gd name="T16" fmla="+- 0 1277 1089"/>
                              <a:gd name="T17" fmla="*/ T16 w 687"/>
                              <a:gd name="T18" fmla="+- 0 288 288"/>
                              <a:gd name="T19" fmla="*/ 288 h 433"/>
                              <a:gd name="T20" fmla="+- 0 1201 1089"/>
                              <a:gd name="T21" fmla="*/ T20 w 687"/>
                              <a:gd name="T22" fmla="+- 0 299 288"/>
                              <a:gd name="T23" fmla="*/ 299 h 433"/>
                              <a:gd name="T24" fmla="+- 0 1142 1089"/>
                              <a:gd name="T25" fmla="*/ T24 w 687"/>
                              <a:gd name="T26" fmla="+- 0 335 288"/>
                              <a:gd name="T27" fmla="*/ 335 h 433"/>
                              <a:gd name="T28" fmla="+- 0 1103 1089"/>
                              <a:gd name="T29" fmla="*/ T28 w 687"/>
                              <a:gd name="T30" fmla="+- 0 397 288"/>
                              <a:gd name="T31" fmla="*/ 397 h 433"/>
                              <a:gd name="T32" fmla="+- 0 1089 1089"/>
                              <a:gd name="T33" fmla="*/ T32 w 687"/>
                              <a:gd name="T34" fmla="+- 0 489 288"/>
                              <a:gd name="T35" fmla="*/ 489 h 433"/>
                              <a:gd name="T36" fmla="+- 0 1089 1089"/>
                              <a:gd name="T37" fmla="*/ T36 w 687"/>
                              <a:gd name="T38" fmla="+- 0 520 288"/>
                              <a:gd name="T39" fmla="*/ 520 h 433"/>
                              <a:gd name="T40" fmla="+- 0 1103 1089"/>
                              <a:gd name="T41" fmla="*/ T40 w 687"/>
                              <a:gd name="T42" fmla="+- 0 612 288"/>
                              <a:gd name="T43" fmla="*/ 612 h 433"/>
                              <a:gd name="T44" fmla="+- 0 1142 1089"/>
                              <a:gd name="T45" fmla="*/ T44 w 687"/>
                              <a:gd name="T46" fmla="+- 0 674 288"/>
                              <a:gd name="T47" fmla="*/ 674 h 433"/>
                              <a:gd name="T48" fmla="+- 0 1201 1089"/>
                              <a:gd name="T49" fmla="*/ T48 w 687"/>
                              <a:gd name="T50" fmla="+- 0 710 288"/>
                              <a:gd name="T51" fmla="*/ 710 h 433"/>
                              <a:gd name="T52" fmla="+- 0 1277 1089"/>
                              <a:gd name="T53" fmla="*/ T52 w 687"/>
                              <a:gd name="T54" fmla="+- 0 721 288"/>
                              <a:gd name="T55" fmla="*/ 721 h 433"/>
                              <a:gd name="T56" fmla="+- 0 1321 1089"/>
                              <a:gd name="T57" fmla="*/ T56 w 687"/>
                              <a:gd name="T58" fmla="+- 0 717 288"/>
                              <a:gd name="T59" fmla="*/ 717 h 433"/>
                              <a:gd name="T60" fmla="+- 0 1357 1089"/>
                              <a:gd name="T61" fmla="*/ T60 w 687"/>
                              <a:gd name="T62" fmla="+- 0 707 288"/>
                              <a:gd name="T63" fmla="*/ 707 h 433"/>
                              <a:gd name="T64" fmla="+- 0 1387 1089"/>
                              <a:gd name="T65" fmla="*/ T64 w 687"/>
                              <a:gd name="T66" fmla="+- 0 694 288"/>
                              <a:gd name="T67" fmla="*/ 694 h 433"/>
                              <a:gd name="T68" fmla="+- 0 1411 1089"/>
                              <a:gd name="T69" fmla="*/ T68 w 687"/>
                              <a:gd name="T70" fmla="+- 0 680 288"/>
                              <a:gd name="T71" fmla="*/ 680 h 433"/>
                              <a:gd name="T72" fmla="+- 0 1382 1089"/>
                              <a:gd name="T73" fmla="*/ T72 w 687"/>
                              <a:gd name="T74" fmla="+- 0 614 288"/>
                              <a:gd name="T75" fmla="*/ 614 h 433"/>
                              <a:gd name="T76" fmla="+- 0 1365 1089"/>
                              <a:gd name="T77" fmla="*/ T76 w 687"/>
                              <a:gd name="T78" fmla="+- 0 626 288"/>
                              <a:gd name="T79" fmla="*/ 626 h 433"/>
                              <a:gd name="T80" fmla="+- 0 1340 1089"/>
                              <a:gd name="T81" fmla="*/ T80 w 687"/>
                              <a:gd name="T82" fmla="+- 0 638 288"/>
                              <a:gd name="T83" fmla="*/ 638 h 433"/>
                              <a:gd name="T84" fmla="+- 0 1310 1089"/>
                              <a:gd name="T85" fmla="*/ T84 w 687"/>
                              <a:gd name="T86" fmla="+- 0 646 288"/>
                              <a:gd name="T87" fmla="*/ 646 h 433"/>
                              <a:gd name="T88" fmla="+- 0 1277 1089"/>
                              <a:gd name="T89" fmla="*/ T88 w 687"/>
                              <a:gd name="T90" fmla="+- 0 650 288"/>
                              <a:gd name="T91" fmla="*/ 650 h 433"/>
                              <a:gd name="T92" fmla="+- 0 1231 1089"/>
                              <a:gd name="T93" fmla="*/ T92 w 687"/>
                              <a:gd name="T94" fmla="+- 0 643 288"/>
                              <a:gd name="T95" fmla="*/ 643 h 433"/>
                              <a:gd name="T96" fmla="+- 0 1196 1089"/>
                              <a:gd name="T97" fmla="*/ T96 w 687"/>
                              <a:gd name="T98" fmla="+- 0 621 288"/>
                              <a:gd name="T99" fmla="*/ 621 h 433"/>
                              <a:gd name="T100" fmla="+- 0 1173 1089"/>
                              <a:gd name="T101" fmla="*/ T100 w 687"/>
                              <a:gd name="T102" fmla="+- 0 581 288"/>
                              <a:gd name="T103" fmla="*/ 581 h 433"/>
                              <a:gd name="T104" fmla="+- 0 1165 1089"/>
                              <a:gd name="T105" fmla="*/ T104 w 687"/>
                              <a:gd name="T106" fmla="+- 0 520 288"/>
                              <a:gd name="T107" fmla="*/ 520 h 433"/>
                              <a:gd name="T108" fmla="+- 0 1165 1089"/>
                              <a:gd name="T109" fmla="*/ T108 w 687"/>
                              <a:gd name="T110" fmla="+- 0 489 288"/>
                              <a:gd name="T111" fmla="*/ 489 h 433"/>
                              <a:gd name="T112" fmla="+- 0 1173 1089"/>
                              <a:gd name="T113" fmla="*/ T112 w 687"/>
                              <a:gd name="T114" fmla="+- 0 429 288"/>
                              <a:gd name="T115" fmla="*/ 429 h 433"/>
                              <a:gd name="T116" fmla="+- 0 1196 1089"/>
                              <a:gd name="T117" fmla="*/ T116 w 687"/>
                              <a:gd name="T118" fmla="+- 0 388 288"/>
                              <a:gd name="T119" fmla="*/ 388 h 433"/>
                              <a:gd name="T120" fmla="+- 0 1231 1089"/>
                              <a:gd name="T121" fmla="*/ T120 w 687"/>
                              <a:gd name="T122" fmla="+- 0 366 288"/>
                              <a:gd name="T123" fmla="*/ 366 h 433"/>
                              <a:gd name="T124" fmla="+- 0 1277 1089"/>
                              <a:gd name="T125" fmla="*/ T124 w 687"/>
                              <a:gd name="T126" fmla="+- 0 359 288"/>
                              <a:gd name="T127" fmla="*/ 359 h 433"/>
                              <a:gd name="T128" fmla="+- 0 1306 1089"/>
                              <a:gd name="T129" fmla="*/ T128 w 687"/>
                              <a:gd name="T130" fmla="+- 0 362 288"/>
                              <a:gd name="T131" fmla="*/ 362 h 433"/>
                              <a:gd name="T132" fmla="+- 0 1335 1089"/>
                              <a:gd name="T133" fmla="*/ T132 w 687"/>
                              <a:gd name="T134" fmla="+- 0 370 288"/>
                              <a:gd name="T135" fmla="*/ 370 h 433"/>
                              <a:gd name="T136" fmla="+- 0 1361 1089"/>
                              <a:gd name="T137" fmla="*/ T136 w 687"/>
                              <a:gd name="T138" fmla="+- 0 381 288"/>
                              <a:gd name="T139" fmla="*/ 381 h 433"/>
                              <a:gd name="T140" fmla="+- 0 1382 1089"/>
                              <a:gd name="T141" fmla="*/ T140 w 687"/>
                              <a:gd name="T142" fmla="+- 0 394 288"/>
                              <a:gd name="T143" fmla="*/ 394 h 433"/>
                              <a:gd name="T144" fmla="+- 0 1411 1089"/>
                              <a:gd name="T145" fmla="*/ T144 w 687"/>
                              <a:gd name="T146" fmla="+- 0 329 288"/>
                              <a:gd name="T147" fmla="*/ 329 h 433"/>
                              <a:gd name="T148" fmla="+- 0 1775 1089"/>
                              <a:gd name="T149" fmla="*/ T148 w 687"/>
                              <a:gd name="T150" fmla="+- 0 297 288"/>
                              <a:gd name="T151" fmla="*/ 297 h 433"/>
                              <a:gd name="T152" fmla="+- 0 1698 1089"/>
                              <a:gd name="T153" fmla="*/ T152 w 687"/>
                              <a:gd name="T154" fmla="+- 0 297 288"/>
                              <a:gd name="T155" fmla="*/ 297 h 433"/>
                              <a:gd name="T156" fmla="+- 0 1698 1089"/>
                              <a:gd name="T157" fmla="*/ T156 w 687"/>
                              <a:gd name="T158" fmla="+- 0 457 288"/>
                              <a:gd name="T159" fmla="*/ 457 h 433"/>
                              <a:gd name="T160" fmla="+- 0 1537 1089"/>
                              <a:gd name="T161" fmla="*/ T160 w 687"/>
                              <a:gd name="T162" fmla="+- 0 457 288"/>
                              <a:gd name="T163" fmla="*/ 457 h 433"/>
                              <a:gd name="T164" fmla="+- 0 1537 1089"/>
                              <a:gd name="T165" fmla="*/ T164 w 687"/>
                              <a:gd name="T166" fmla="+- 0 297 288"/>
                              <a:gd name="T167" fmla="*/ 297 h 433"/>
                              <a:gd name="T168" fmla="+- 0 1460 1089"/>
                              <a:gd name="T169" fmla="*/ T168 w 687"/>
                              <a:gd name="T170" fmla="+- 0 297 288"/>
                              <a:gd name="T171" fmla="*/ 297 h 433"/>
                              <a:gd name="T172" fmla="+- 0 1460 1089"/>
                              <a:gd name="T173" fmla="*/ T172 w 687"/>
                              <a:gd name="T174" fmla="+- 0 457 288"/>
                              <a:gd name="T175" fmla="*/ 457 h 433"/>
                              <a:gd name="T176" fmla="+- 0 1460 1089"/>
                              <a:gd name="T177" fmla="*/ T176 w 687"/>
                              <a:gd name="T178" fmla="+- 0 529 288"/>
                              <a:gd name="T179" fmla="*/ 529 h 433"/>
                              <a:gd name="T180" fmla="+- 0 1460 1089"/>
                              <a:gd name="T181" fmla="*/ T180 w 687"/>
                              <a:gd name="T182" fmla="+- 0 711 288"/>
                              <a:gd name="T183" fmla="*/ 711 h 433"/>
                              <a:gd name="T184" fmla="+- 0 1537 1089"/>
                              <a:gd name="T185" fmla="*/ T184 w 687"/>
                              <a:gd name="T186" fmla="+- 0 711 288"/>
                              <a:gd name="T187" fmla="*/ 711 h 433"/>
                              <a:gd name="T188" fmla="+- 0 1537 1089"/>
                              <a:gd name="T189" fmla="*/ T188 w 687"/>
                              <a:gd name="T190" fmla="+- 0 529 288"/>
                              <a:gd name="T191" fmla="*/ 529 h 433"/>
                              <a:gd name="T192" fmla="+- 0 1698 1089"/>
                              <a:gd name="T193" fmla="*/ T192 w 687"/>
                              <a:gd name="T194" fmla="+- 0 529 288"/>
                              <a:gd name="T195" fmla="*/ 529 h 433"/>
                              <a:gd name="T196" fmla="+- 0 1698 1089"/>
                              <a:gd name="T197" fmla="*/ T196 w 687"/>
                              <a:gd name="T198" fmla="+- 0 711 288"/>
                              <a:gd name="T199" fmla="*/ 711 h 433"/>
                              <a:gd name="T200" fmla="+- 0 1775 1089"/>
                              <a:gd name="T201" fmla="*/ T200 w 687"/>
                              <a:gd name="T202" fmla="+- 0 711 288"/>
                              <a:gd name="T203" fmla="*/ 711 h 433"/>
                              <a:gd name="T204" fmla="+- 0 1775 1089"/>
                              <a:gd name="T205" fmla="*/ T204 w 687"/>
                              <a:gd name="T206" fmla="+- 0 529 288"/>
                              <a:gd name="T207" fmla="*/ 529 h 433"/>
                              <a:gd name="T208" fmla="+- 0 1775 1089"/>
                              <a:gd name="T209" fmla="*/ T208 w 687"/>
                              <a:gd name="T210" fmla="+- 0 457 288"/>
                              <a:gd name="T211" fmla="*/ 457 h 433"/>
                              <a:gd name="T212" fmla="+- 0 1775 1089"/>
                              <a:gd name="T213" fmla="*/ T212 w 687"/>
                              <a:gd name="T214" fmla="+- 0 297 288"/>
                              <a:gd name="T215" fmla="*/ 297 h 4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687" h="433">
                                <a:moveTo>
                                  <a:pt x="322" y="41"/>
                                </a:moveTo>
                                <a:lnTo>
                                  <a:pt x="294" y="25"/>
                                </a:lnTo>
                                <a:lnTo>
                                  <a:pt x="264" y="12"/>
                                </a:lnTo>
                                <a:lnTo>
                                  <a:pt x="228" y="3"/>
                                </a:lnTo>
                                <a:lnTo>
                                  <a:pt x="188" y="0"/>
                                </a:lnTo>
                                <a:lnTo>
                                  <a:pt x="112" y="11"/>
                                </a:lnTo>
                                <a:lnTo>
                                  <a:pt x="53" y="47"/>
                                </a:lnTo>
                                <a:lnTo>
                                  <a:pt x="14" y="109"/>
                                </a:lnTo>
                                <a:lnTo>
                                  <a:pt x="0" y="201"/>
                                </a:lnTo>
                                <a:lnTo>
                                  <a:pt x="0" y="232"/>
                                </a:lnTo>
                                <a:lnTo>
                                  <a:pt x="14" y="324"/>
                                </a:lnTo>
                                <a:lnTo>
                                  <a:pt x="53" y="386"/>
                                </a:lnTo>
                                <a:lnTo>
                                  <a:pt x="112" y="422"/>
                                </a:lnTo>
                                <a:lnTo>
                                  <a:pt x="188" y="433"/>
                                </a:lnTo>
                                <a:lnTo>
                                  <a:pt x="232" y="429"/>
                                </a:lnTo>
                                <a:lnTo>
                                  <a:pt x="268" y="419"/>
                                </a:lnTo>
                                <a:lnTo>
                                  <a:pt x="298" y="406"/>
                                </a:lnTo>
                                <a:lnTo>
                                  <a:pt x="322" y="392"/>
                                </a:lnTo>
                                <a:lnTo>
                                  <a:pt x="293" y="326"/>
                                </a:lnTo>
                                <a:lnTo>
                                  <a:pt x="276" y="338"/>
                                </a:lnTo>
                                <a:lnTo>
                                  <a:pt x="251" y="350"/>
                                </a:lnTo>
                                <a:lnTo>
                                  <a:pt x="221" y="358"/>
                                </a:lnTo>
                                <a:lnTo>
                                  <a:pt x="188" y="362"/>
                                </a:lnTo>
                                <a:lnTo>
                                  <a:pt x="142" y="355"/>
                                </a:lnTo>
                                <a:lnTo>
                                  <a:pt x="107" y="333"/>
                                </a:lnTo>
                                <a:lnTo>
                                  <a:pt x="84" y="293"/>
                                </a:lnTo>
                                <a:lnTo>
                                  <a:pt x="76" y="232"/>
                                </a:lnTo>
                                <a:lnTo>
                                  <a:pt x="76" y="201"/>
                                </a:lnTo>
                                <a:lnTo>
                                  <a:pt x="84" y="141"/>
                                </a:lnTo>
                                <a:lnTo>
                                  <a:pt x="107" y="100"/>
                                </a:lnTo>
                                <a:lnTo>
                                  <a:pt x="142" y="78"/>
                                </a:lnTo>
                                <a:lnTo>
                                  <a:pt x="188" y="71"/>
                                </a:lnTo>
                                <a:lnTo>
                                  <a:pt x="217" y="74"/>
                                </a:lnTo>
                                <a:lnTo>
                                  <a:pt x="246" y="82"/>
                                </a:lnTo>
                                <a:lnTo>
                                  <a:pt x="272" y="93"/>
                                </a:lnTo>
                                <a:lnTo>
                                  <a:pt x="293" y="106"/>
                                </a:lnTo>
                                <a:lnTo>
                                  <a:pt x="322" y="41"/>
                                </a:lnTo>
                                <a:close/>
                                <a:moveTo>
                                  <a:pt x="686" y="9"/>
                                </a:moveTo>
                                <a:lnTo>
                                  <a:pt x="609" y="9"/>
                                </a:lnTo>
                                <a:lnTo>
                                  <a:pt x="609" y="169"/>
                                </a:lnTo>
                                <a:lnTo>
                                  <a:pt x="448" y="169"/>
                                </a:lnTo>
                                <a:lnTo>
                                  <a:pt x="448" y="9"/>
                                </a:lnTo>
                                <a:lnTo>
                                  <a:pt x="371" y="9"/>
                                </a:lnTo>
                                <a:lnTo>
                                  <a:pt x="371" y="169"/>
                                </a:lnTo>
                                <a:lnTo>
                                  <a:pt x="371" y="241"/>
                                </a:lnTo>
                                <a:lnTo>
                                  <a:pt x="371" y="423"/>
                                </a:lnTo>
                                <a:lnTo>
                                  <a:pt x="448" y="423"/>
                                </a:lnTo>
                                <a:lnTo>
                                  <a:pt x="448" y="241"/>
                                </a:lnTo>
                                <a:lnTo>
                                  <a:pt x="609" y="241"/>
                                </a:lnTo>
                                <a:lnTo>
                                  <a:pt x="609" y="423"/>
                                </a:lnTo>
                                <a:lnTo>
                                  <a:pt x="686" y="423"/>
                                </a:lnTo>
                                <a:lnTo>
                                  <a:pt x="686" y="241"/>
                                </a:lnTo>
                                <a:lnTo>
                                  <a:pt x="686" y="169"/>
                                </a:lnTo>
                                <a:lnTo>
                                  <a:pt x="686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506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docshape37"/>
                          <pic:cNvPicPr>
                            <a:picLocks noChangeAspect="1" noEditPoints="1" noChangeArrowheads="1" noChangeShapeType="1" noCrop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7" y="805"/>
                            <a:ext cx="312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" name="docshape38"/>
                        <wps:cNvSpPr>
                          <a:spLocks noChangeAspect="1" noEditPoints="1" noChangeArrowheads="1" noChangeShapeType="1" noTextEdit="1"/>
                        </wps:cNvSpPr>
                        <wps:spPr bwMode="auto">
                          <a:xfrm>
                            <a:off x="1469" y="297"/>
                            <a:ext cx="706" cy="724"/>
                          </a:xfrm>
                          <a:custGeom>
                            <a:avLst/>
                            <a:gdLst>
                              <a:gd name="T0" fmla="+- 0 1500 1469"/>
                              <a:gd name="T1" fmla="*/ T0 w 706"/>
                              <a:gd name="T2" fmla="+- 0 855 298"/>
                              <a:gd name="T3" fmla="*/ 855 h 724"/>
                              <a:gd name="T4" fmla="+- 0 1473 1469"/>
                              <a:gd name="T5" fmla="*/ T4 w 706"/>
                              <a:gd name="T6" fmla="+- 0 855 298"/>
                              <a:gd name="T7" fmla="*/ 855 h 724"/>
                              <a:gd name="T8" fmla="+- 0 1473 1469"/>
                              <a:gd name="T9" fmla="*/ T8 w 706"/>
                              <a:gd name="T10" fmla="+- 0 1021 298"/>
                              <a:gd name="T11" fmla="*/ 1021 h 724"/>
                              <a:gd name="T12" fmla="+- 0 1500 1469"/>
                              <a:gd name="T13" fmla="*/ T12 w 706"/>
                              <a:gd name="T14" fmla="+- 0 1021 298"/>
                              <a:gd name="T15" fmla="*/ 1021 h 724"/>
                              <a:gd name="T16" fmla="+- 0 1500 1469"/>
                              <a:gd name="T17" fmla="*/ T16 w 706"/>
                              <a:gd name="T18" fmla="+- 0 855 298"/>
                              <a:gd name="T19" fmla="*/ 855 h 724"/>
                              <a:gd name="T20" fmla="+- 0 1504 1469"/>
                              <a:gd name="T21" fmla="*/ T20 w 706"/>
                              <a:gd name="T22" fmla="+- 0 795 298"/>
                              <a:gd name="T23" fmla="*/ 795 h 724"/>
                              <a:gd name="T24" fmla="+- 0 1496 1469"/>
                              <a:gd name="T25" fmla="*/ T24 w 706"/>
                              <a:gd name="T26" fmla="+- 0 787 298"/>
                              <a:gd name="T27" fmla="*/ 787 h 724"/>
                              <a:gd name="T28" fmla="+- 0 1477 1469"/>
                              <a:gd name="T29" fmla="*/ T28 w 706"/>
                              <a:gd name="T30" fmla="+- 0 787 298"/>
                              <a:gd name="T31" fmla="*/ 787 h 724"/>
                              <a:gd name="T32" fmla="+- 0 1469 1469"/>
                              <a:gd name="T33" fmla="*/ T32 w 706"/>
                              <a:gd name="T34" fmla="+- 0 795 298"/>
                              <a:gd name="T35" fmla="*/ 795 h 724"/>
                              <a:gd name="T36" fmla="+- 0 1469 1469"/>
                              <a:gd name="T37" fmla="*/ T36 w 706"/>
                              <a:gd name="T38" fmla="+- 0 815 298"/>
                              <a:gd name="T39" fmla="*/ 815 h 724"/>
                              <a:gd name="T40" fmla="+- 0 1477 1469"/>
                              <a:gd name="T41" fmla="*/ T40 w 706"/>
                              <a:gd name="T42" fmla="+- 0 822 298"/>
                              <a:gd name="T43" fmla="*/ 822 h 724"/>
                              <a:gd name="T44" fmla="+- 0 1496 1469"/>
                              <a:gd name="T45" fmla="*/ T44 w 706"/>
                              <a:gd name="T46" fmla="+- 0 822 298"/>
                              <a:gd name="T47" fmla="*/ 822 h 724"/>
                              <a:gd name="T48" fmla="+- 0 1504 1469"/>
                              <a:gd name="T49" fmla="*/ T48 w 706"/>
                              <a:gd name="T50" fmla="+- 0 815 298"/>
                              <a:gd name="T51" fmla="*/ 815 h 724"/>
                              <a:gd name="T52" fmla="+- 0 1504 1469"/>
                              <a:gd name="T53" fmla="*/ T52 w 706"/>
                              <a:gd name="T54" fmla="+- 0 795 298"/>
                              <a:gd name="T55" fmla="*/ 795 h 724"/>
                              <a:gd name="T56" fmla="+- 0 2174 1469"/>
                              <a:gd name="T57" fmla="*/ T56 w 706"/>
                              <a:gd name="T58" fmla="+- 0 298 298"/>
                              <a:gd name="T59" fmla="*/ 298 h 724"/>
                              <a:gd name="T60" fmla="+- 0 2098 1469"/>
                              <a:gd name="T61" fmla="*/ T60 w 706"/>
                              <a:gd name="T62" fmla="+- 0 298 298"/>
                              <a:gd name="T63" fmla="*/ 298 h 724"/>
                              <a:gd name="T64" fmla="+- 0 2098 1469"/>
                              <a:gd name="T65" fmla="*/ T64 w 706"/>
                              <a:gd name="T66" fmla="+- 0 520 298"/>
                              <a:gd name="T67" fmla="*/ 520 h 724"/>
                              <a:gd name="T68" fmla="+- 0 2092 1469"/>
                              <a:gd name="T69" fmla="*/ T68 w 706"/>
                              <a:gd name="T70" fmla="+- 0 581 298"/>
                              <a:gd name="T71" fmla="*/ 581 h 724"/>
                              <a:gd name="T72" fmla="+- 0 2074 1469"/>
                              <a:gd name="T73" fmla="*/ T72 w 706"/>
                              <a:gd name="T74" fmla="+- 0 621 298"/>
                              <a:gd name="T75" fmla="*/ 621 h 724"/>
                              <a:gd name="T76" fmla="+- 0 2046 1469"/>
                              <a:gd name="T77" fmla="*/ T76 w 706"/>
                              <a:gd name="T78" fmla="+- 0 643 298"/>
                              <a:gd name="T79" fmla="*/ 643 h 724"/>
                              <a:gd name="T80" fmla="+- 0 2011 1469"/>
                              <a:gd name="T81" fmla="*/ T80 w 706"/>
                              <a:gd name="T82" fmla="+- 0 650 298"/>
                              <a:gd name="T83" fmla="*/ 650 h 724"/>
                              <a:gd name="T84" fmla="+- 0 1975 1469"/>
                              <a:gd name="T85" fmla="*/ T84 w 706"/>
                              <a:gd name="T86" fmla="+- 0 643 298"/>
                              <a:gd name="T87" fmla="*/ 643 h 724"/>
                              <a:gd name="T88" fmla="+- 0 1947 1469"/>
                              <a:gd name="T89" fmla="*/ T88 w 706"/>
                              <a:gd name="T90" fmla="+- 0 621 298"/>
                              <a:gd name="T91" fmla="*/ 621 h 724"/>
                              <a:gd name="T92" fmla="+- 0 1930 1469"/>
                              <a:gd name="T93" fmla="*/ T92 w 706"/>
                              <a:gd name="T94" fmla="+- 0 581 298"/>
                              <a:gd name="T95" fmla="*/ 581 h 724"/>
                              <a:gd name="T96" fmla="+- 0 1923 1469"/>
                              <a:gd name="T97" fmla="*/ T96 w 706"/>
                              <a:gd name="T98" fmla="+- 0 520 298"/>
                              <a:gd name="T99" fmla="*/ 520 h 724"/>
                              <a:gd name="T100" fmla="+- 0 1923 1469"/>
                              <a:gd name="T101" fmla="*/ T100 w 706"/>
                              <a:gd name="T102" fmla="+- 0 298 298"/>
                              <a:gd name="T103" fmla="*/ 298 h 724"/>
                              <a:gd name="T104" fmla="+- 0 1847 1469"/>
                              <a:gd name="T105" fmla="*/ T104 w 706"/>
                              <a:gd name="T106" fmla="+- 0 298 298"/>
                              <a:gd name="T107" fmla="*/ 298 h 724"/>
                              <a:gd name="T108" fmla="+- 0 1847 1469"/>
                              <a:gd name="T109" fmla="*/ T108 w 706"/>
                              <a:gd name="T110" fmla="+- 0 520 298"/>
                              <a:gd name="T111" fmla="*/ 520 h 724"/>
                              <a:gd name="T112" fmla="+- 0 1859 1469"/>
                              <a:gd name="T113" fmla="*/ T112 w 706"/>
                              <a:gd name="T114" fmla="+- 0 612 298"/>
                              <a:gd name="T115" fmla="*/ 612 h 724"/>
                              <a:gd name="T116" fmla="+- 0 1894 1469"/>
                              <a:gd name="T117" fmla="*/ T116 w 706"/>
                              <a:gd name="T118" fmla="+- 0 675 298"/>
                              <a:gd name="T119" fmla="*/ 675 h 724"/>
                              <a:gd name="T120" fmla="+- 0 1945 1469"/>
                              <a:gd name="T121" fmla="*/ T120 w 706"/>
                              <a:gd name="T122" fmla="+- 0 710 298"/>
                              <a:gd name="T123" fmla="*/ 710 h 724"/>
                              <a:gd name="T124" fmla="+- 0 2011 1469"/>
                              <a:gd name="T125" fmla="*/ T124 w 706"/>
                              <a:gd name="T126" fmla="+- 0 721 298"/>
                              <a:gd name="T127" fmla="*/ 721 h 724"/>
                              <a:gd name="T128" fmla="+- 0 2076 1469"/>
                              <a:gd name="T129" fmla="*/ T128 w 706"/>
                              <a:gd name="T130" fmla="+- 0 710 298"/>
                              <a:gd name="T131" fmla="*/ 710 h 724"/>
                              <a:gd name="T132" fmla="+- 0 2128 1469"/>
                              <a:gd name="T133" fmla="*/ T132 w 706"/>
                              <a:gd name="T134" fmla="+- 0 675 298"/>
                              <a:gd name="T135" fmla="*/ 675 h 724"/>
                              <a:gd name="T136" fmla="+- 0 2162 1469"/>
                              <a:gd name="T137" fmla="*/ T136 w 706"/>
                              <a:gd name="T138" fmla="+- 0 612 298"/>
                              <a:gd name="T139" fmla="*/ 612 h 724"/>
                              <a:gd name="T140" fmla="+- 0 2174 1469"/>
                              <a:gd name="T141" fmla="*/ T140 w 706"/>
                              <a:gd name="T142" fmla="+- 0 520 298"/>
                              <a:gd name="T143" fmla="*/ 520 h 724"/>
                              <a:gd name="T144" fmla="+- 0 2174 1469"/>
                              <a:gd name="T145" fmla="*/ T144 w 706"/>
                              <a:gd name="T146" fmla="+- 0 298 298"/>
                              <a:gd name="T147" fmla="*/ 298 h 7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706" h="724">
                                <a:moveTo>
                                  <a:pt x="31" y="557"/>
                                </a:moveTo>
                                <a:lnTo>
                                  <a:pt x="4" y="557"/>
                                </a:lnTo>
                                <a:lnTo>
                                  <a:pt x="4" y="723"/>
                                </a:lnTo>
                                <a:lnTo>
                                  <a:pt x="31" y="723"/>
                                </a:lnTo>
                                <a:lnTo>
                                  <a:pt x="31" y="557"/>
                                </a:lnTo>
                                <a:close/>
                                <a:moveTo>
                                  <a:pt x="35" y="497"/>
                                </a:moveTo>
                                <a:lnTo>
                                  <a:pt x="27" y="489"/>
                                </a:lnTo>
                                <a:lnTo>
                                  <a:pt x="8" y="489"/>
                                </a:lnTo>
                                <a:lnTo>
                                  <a:pt x="0" y="497"/>
                                </a:lnTo>
                                <a:lnTo>
                                  <a:pt x="0" y="517"/>
                                </a:lnTo>
                                <a:lnTo>
                                  <a:pt x="8" y="524"/>
                                </a:lnTo>
                                <a:lnTo>
                                  <a:pt x="27" y="524"/>
                                </a:lnTo>
                                <a:lnTo>
                                  <a:pt x="35" y="517"/>
                                </a:lnTo>
                                <a:lnTo>
                                  <a:pt x="35" y="497"/>
                                </a:lnTo>
                                <a:close/>
                                <a:moveTo>
                                  <a:pt x="705" y="0"/>
                                </a:moveTo>
                                <a:lnTo>
                                  <a:pt x="629" y="0"/>
                                </a:lnTo>
                                <a:lnTo>
                                  <a:pt x="629" y="222"/>
                                </a:lnTo>
                                <a:lnTo>
                                  <a:pt x="623" y="283"/>
                                </a:lnTo>
                                <a:lnTo>
                                  <a:pt x="605" y="323"/>
                                </a:lnTo>
                                <a:lnTo>
                                  <a:pt x="577" y="345"/>
                                </a:lnTo>
                                <a:lnTo>
                                  <a:pt x="542" y="352"/>
                                </a:lnTo>
                                <a:lnTo>
                                  <a:pt x="506" y="345"/>
                                </a:lnTo>
                                <a:lnTo>
                                  <a:pt x="478" y="323"/>
                                </a:lnTo>
                                <a:lnTo>
                                  <a:pt x="461" y="283"/>
                                </a:lnTo>
                                <a:lnTo>
                                  <a:pt x="454" y="222"/>
                                </a:lnTo>
                                <a:lnTo>
                                  <a:pt x="454" y="0"/>
                                </a:lnTo>
                                <a:lnTo>
                                  <a:pt x="378" y="0"/>
                                </a:lnTo>
                                <a:lnTo>
                                  <a:pt x="378" y="222"/>
                                </a:lnTo>
                                <a:lnTo>
                                  <a:pt x="390" y="314"/>
                                </a:lnTo>
                                <a:lnTo>
                                  <a:pt x="425" y="377"/>
                                </a:lnTo>
                                <a:lnTo>
                                  <a:pt x="476" y="412"/>
                                </a:lnTo>
                                <a:lnTo>
                                  <a:pt x="542" y="423"/>
                                </a:lnTo>
                                <a:lnTo>
                                  <a:pt x="607" y="412"/>
                                </a:lnTo>
                                <a:lnTo>
                                  <a:pt x="659" y="377"/>
                                </a:lnTo>
                                <a:lnTo>
                                  <a:pt x="693" y="314"/>
                                </a:lnTo>
                                <a:lnTo>
                                  <a:pt x="705" y="222"/>
                                </a:lnTo>
                                <a:lnTo>
                                  <a:pt x="7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506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docshape39"/>
                          <pic:cNvPicPr>
                            <a:picLocks noChangeAspect="1" noEditPoints="1" noChangeArrowheads="1" noChangeShapeType="1" noCrop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9" y="787"/>
                            <a:ext cx="328" cy="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docshape40"/>
                          <pic:cNvPicPr>
                            <a:picLocks noChangeAspect="1" noEditPoints="1" noChangeArrowheads="1" noChangeShapeType="1" noCrop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8" y="851"/>
                            <a:ext cx="238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B4DC008" id="Groupe 48" o:spid="_x0000_s1026" style="position:absolute;margin-left:-14.4pt;margin-top:45.15pt;width:72.65pt;height:111.2pt;z-index:251659264;mso-position-vertical-relative:page;mso-height-relative:margin" coordsize="9226,14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">
              <v:group id="docshapegroup22" o:spid="_x0000_s1027" style="position:absolute;width:9226;height:9112" coordorigin="905,-307" coordsize="1453,1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<o:lock v:ext="edit" aspectratio="t"/>
                <v:shape id="docshape23" o:spid="_x0000_s1028" style="position:absolute;left:1584;top:403;width:774;height:724;visibility:visible;mso-wrap-style:square;v-text-anchor:top" coordsize="774,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" path="m95,423l91,309,81,213,66,146,48,122,29,146,14,213,4,309,,423,4,536r10,96l29,699r19,25l66,699,81,632,91,536,95,423xm774,196l756,171,697,136,609,96,503,58,394,26,299,6,231,,202,10r18,25l278,70r89,39l473,148r109,31l677,199r68,7l774,196xe" fillcolor="#ea5b0b" stroked="f">
                  <v:path o:connecttype="custom" o:connectlocs="95,827;91,713;81,617;66,550;48,526;29,550;14,617;4,713;0,827;4,940;14,1036;29,1103;48,1128;66,1103;81,1036;91,940;95,827;774,600;756,575;697,540;609,500;503,462;394,430;299,410;231,404;202,414;220,439;278,474;367,513;473,552;582,583;677,603;745,610;774,600" o:connectangles="0,0,0,0,0,0,0,0,0,0,0,0,0,0,0,0,0,0,0,0,0,0,0,0,0,0,0,0,0,0,0,0,0,0"/>
                  <o:lock v:ext="edit" aspectratio="t" verticies="t" text="t" shapetype="t"/>
                </v:shape>
                <v:shape id="docshape24" o:spid="_x0000_s1029" style="position:absolute;left:1730;top:500;width:237;height:326;visibility:visible;mso-wrap-style:square;v-text-anchor:top" coordsize="237,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" path="m,l94,197,236,326,158,150,,xe" fillcolor="#23b093" stroked="f">
                  <v:path o:connecttype="custom" o:connectlocs="0,500;94,697;236,826;158,650;0,500" o:connectangles="0,0,0,0,0"/>
                  <o:lock v:ext="edit" aspectratio="t" verticies="t" text="t" shapetype="t"/>
                </v:shape>
                <v:shape id="docshape25" o:spid="_x0000_s1030" style="position:absolute;left:905;top:403;width:573;height:206;visibility:visible;mso-wrap-style:square;v-text-anchor:top" coordsize="573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" path="m543,l475,6,381,26,272,58,165,96,77,136,18,171,,196r30,10l98,199r94,-20l301,148,408,109,496,70,555,35,573,10,543,xe" fillcolor="#ea5b0b" stroked="f">
                  <v:path o:connecttype="custom" o:connectlocs="543,404;475,410;381,430;272,462;165,500;77,540;18,575;0,600;30,610;98,603;192,583;301,552;408,513;496,474;555,439;573,414;543,404" o:connectangles="0,0,0,0,0,0,0,0,0,0,0,0,0,0,0,0,0"/>
                  <o:lock v:ext="edit" aspectratio="t" verticies="t" text="t" shapetype="t"/>
                </v:shape>
                <v:shape id="docshape26" o:spid="_x0000_s1031" style="position:absolute;left:1296;top:500;width:237;height:326;visibility:visible;mso-wrap-style:square;v-text-anchor:top" coordsize="237,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" path="m237,l79,150,,326,143,197,237,xe" fillcolor="#23b093" stroked="f">
                  <v:path o:connecttype="custom" o:connectlocs="237,500;79,650;0,826;143,697;237,500" o:connectangles="0,0,0,0,0"/>
                  <o:lock v:ext="edit" aspectratio="t" verticies="t" text="t" shapetype="t"/>
                </v:shape>
                <v:shape id="docshape27" o:spid="_x0000_s1032" style="position:absolute;left:1230;top:834;width:804;height:70;visibility:visible;mso-wrap-style:square;v-text-anchor:top" coordsize="80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" path="m69,29l64,17,55,7,43,1,29,,17,5,7,14,1,27,,40,5,53r9,10l27,69r13,l53,64,63,55,69,43r,-14xm804,40l803,26,798,14,788,4,775,,762,,749,6r-9,10l735,29r1,13l741,55r11,9l764,69r13,-1l790,62r9,-10l804,40xe" fillcolor="#a2195b" stroked="f">
                  <v:path o:connecttype="custom" o:connectlocs="69,864;64,852;55,842;43,836;29,835;17,840;7,849;1,862;0,875;5,888;14,898;27,904;40,904;53,899;63,890;69,878;69,864;804,875;803,861;798,849;788,839;775,835;762,835;749,841;740,851;735,864;736,877;741,890;752,899;764,904;777,903;790,897;799,887;804,875" o:connectangles="0,0,0,0,0,0,0,0,0,0,0,0,0,0,0,0,0,0,0,0,0,0,0,0,0,0,0,0,0,0,0,0,0,0"/>
                  <o:lock v:ext="edit" aspectratio="t" verticies="t" text="t" shapetype="t"/>
                </v:shape>
                <v:shape id="docshape28" o:spid="_x0000_s1033" style="position:absolute;left:982;top:416;width:1299;height:592;visibility:visible;mso-wrap-style:square;v-text-anchor:top" coordsize="1299,5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" path="m218,3l217,,,4,,5,6,53r1,l8,53,218,3xm268,157r-1,-2l68,238r-1,l66,239r24,42l91,282,268,157xm333,246r-2,-3l158,374r,1l191,410r1,l193,410,333,246xm465,341r-3,-2l350,524r-1,l349,526r44,20l394,546,465,341xm569,374r-3,l503,581r,1l551,591r1,-1l552,589,569,374xm795,581l731,374r-2,l746,589r,1l747,591r47,-9l795,581xm949,524r-1,l835,339r-2,2l903,546r1,l948,526r1,-2xm1140,375r,-1l967,243r-2,3l1105,410r1,l1107,410r33,-35xm1231,239r,-1l1230,238,1031,155r-2,2l1207,282r1,-1l1231,239xm1298,5r-1,-1l1080,r,3l1290,53r1,l1292,53r6,-48xe" fillcolor="#44b5e9" stroked="f">
                  <v:path o:connecttype="custom" o:connectlocs="217,417;0,422;7,470;218,420;267,572;67,655;90,698;268,574;331,660;158,792;192,827;333,663;462,756;349,941;393,963;465,758;566,791;503,999;552,1007;569,791;731,791;746,1006;747,1008;795,998;948,941;833,758;904,963;949,941;1140,791;965,663;1106,827;1140,792;1231,655;1031,572;1207,699;1231,656;1297,421;1080,420;1291,470;1298,422" o:connectangles="0,0,0,0,0,0,0,0,0,0,0,0,0,0,0,0,0,0,0,0,0,0,0,0,0,0,0,0,0,0,0,0,0,0,0,0,0,0,0,0"/>
                  <o:lock v:ext="edit" aspectratio="t" verticies="t" text="t" shapetype="t"/>
                </v:shape>
                <v:shape id="docshape29" o:spid="_x0000_s1034" style="position:absolute;left:1675;top:453;width:529;height:582;visibility:visible;mso-wrap-style:square;v-text-anchor:top" coordsize="529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" path="m179,577l12,62,,65,167,581r12,-4xm529,318l90,,83,10,522,328r7,-10xe" fillcolor="#e71d72" stroked="f">
                  <v:path o:connecttype="custom" o:connectlocs="179,1031;12,516;0,519;167,1035;179,1031;529,772;90,454;83,464;522,782;529,772" o:connectangles="0,0,0,0,0,0,0,0,0,0"/>
                  <o:lock v:ext="edit" aspectratio="t" verticies="t" text="t" shapetype="t"/>
                </v:shape>
                <v:shape id="docshape30" o:spid="_x0000_s1035" style="position:absolute;left:1182;top:-255;width:899;height:487;visibility:visible;mso-wrap-style:square;v-text-anchor:top" coordsize="899,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" path="m354,456l327,393,279,309,215,215,145,126,81,54,29,9,,,,31,27,94r48,83l138,271r70,90l273,432r51,45l354,487r,-31xm898,31l898,,868,9,817,54r-65,72l683,215r-64,94l571,393r-27,63l544,487r29,-10l625,432r64,-71l759,271r64,-94l871,94,898,31xe" fillcolor="#ea5b0b" stroked="f">
                  <v:path o:connecttype="custom" o:connectlocs="354,202;327,139;279,55;215,-39;145,-128;81,-200;29,-245;0,-254;0,-223;27,-160;75,-77;138,17;208,107;273,178;324,223;354,233;354,202;898,-223;898,-254;868,-245;817,-200;752,-128;683,-39;619,55;571,139;544,202;544,233;573,223;625,178;689,107;759,17;823,-77;871,-160;898,-223" o:connectangles="0,0,0,0,0,0,0,0,0,0,0,0,0,0,0,0,0,0,0,0,0,0,0,0,0,0,0,0,0,0,0,0,0,0"/>
                  <o:lock v:ext="edit" aspectratio="t" verticies="t" text="t" shapetype="t"/>
                </v:shape>
                <v:shape id="docshape31" o:spid="_x0000_s1036" style="position:absolute;left:1088;top:-208;width:1087;height:520;visibility:visible;mso-wrap-style:square;v-text-anchor:top" coordsize="1087,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" path="m383,519l191,415,,394r166,96l383,519xm582,188l543,,503,188r40,214l582,188xm1086,394l895,415,703,519,919,490r167,-96xe" fillcolor="#23b093" stroked="f">
                  <v:path o:connecttype="custom" o:connectlocs="383,312;191,208;0,187;166,283;383,312;582,-19;543,-207;503,-19;543,195;582,-19;1086,187;895,208;703,312;919,283;1086,187" o:connectangles="0,0,0,0,0,0,0,0,0,0,0,0,0,0,0"/>
                  <o:lock v:ext="edit" aspectratio="t" verticies="t" text="t" shapetype="t"/>
                </v:shape>
                <v:shape id="docshape32" o:spid="_x0000_s1037" style="position:absolute;left:1002;top:-297;width:1259;height:502;visibility:visible;mso-wrap-style:square;v-text-anchor:top" coordsize="1259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" path="m69,464l65,451,57,441,45,434,31,432r-13,4l8,444,1,456,,470r3,13l11,493r12,7l37,502r13,-4l60,490r7,-12l69,464xm664,35l661,21,654,10,643,3,629,,616,3r-11,7l597,21r-3,14l597,48r8,11l616,67r13,2l643,67r11,-8l661,48r3,-13xm1258,469r-2,-14l1249,443r-10,-8l1226,432r-14,1l1200,440r-8,10l1189,463r1,14l1197,489r10,8l1220,501r14,-2l1246,492r8,-10l1258,469xe" fillcolor="#a2195b" stroked="f">
                  <v:path o:connecttype="custom" o:connectlocs="69,168;65,155;57,145;45,138;31,136;18,140;8,148;1,160;0,174;3,187;11,197;23,204;37,206;50,202;60,194;67,182;69,168;664,-261;661,-275;654,-286;643,-293;629,-296;616,-293;605,-286;597,-275;594,-261;597,-248;605,-237;616,-229;629,-227;643,-229;654,-237;661,-248;664,-261;1258,173;1256,159;1249,147;1239,139;1226,136;1212,137;1200,144;1192,154;1189,167;1190,181;1197,193;1207,201;1220,205;1234,203;1246,196;1254,186;1258,173" o:connectangles="0,0,0,0,0,0,0,0,0,0,0,0,0,0,0,0,0,0,0,0,0,0,0,0,0,0,0,0,0,0,0,0,0,0,0,0,0,0,0,0,0,0,0,0,0,0,0,0,0,0,0"/>
                  <o:lock v:ext="edit" aspectratio="t" verticies="t" text="t" shapetype="t"/>
                </v:shape>
                <v:shape id="docshape33" o:spid="_x0000_s1038" style="position:absolute;left:982;top:-281;width:1299;height:592;visibility:visible;mso-wrap-style:square;v-text-anchor:top" coordsize="1299,5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" path="m218,589l8,538r-1,l6,539,,587r,1l217,591r1,-2xm268,434l91,310r-1,l66,352r1,2l68,354r199,83l268,434xm333,346l193,182r-1,-1l191,181r-33,35l158,217,331,348r2,-2xm465,251l394,46r-1,-1l349,66r,1l350,68,462,252r3,-1xm569,217l552,2r,-1l551,,503,9r,1l566,218r3,-1xm795,10l794,9,747,r-1,1l746,2,729,217r2,1l795,10xm949,67r-1,-1l904,45r-1,1l833,251r2,1l948,68r1,-1xm1140,216r-33,-35l1106,181r-1,1l965,346r2,2l1140,217r,-1xm1231,352r-23,-42l1207,310,1029,434r2,3l1230,354r1,l1231,352xm1298,587r-6,-48l1291,538r-1,l1080,589r,2l1297,588r1,-1xe" fillcolor="#44b5e9" stroked="f">
                  <v:path o:connecttype="custom" o:connectlocs="8,257;6,258;0,307;218,308;91,29;66,71;68,73;268,153;193,-99;191,-100;158,-64;333,65;394,-235;349,-215;350,-213;465,-30;552,-279;551,-281;503,-271;569,-64;794,-272;746,-280;729,-64;795,-271;948,-215;903,-235;835,-29;949,-214;1107,-100;1105,-99;967,67;1140,-65;1208,29;1029,153;1230,73;1231,71;1292,258;1290,257;1080,310;1298,306" o:connectangles="0,0,0,0,0,0,0,0,0,0,0,0,0,0,0,0,0,0,0,0,0,0,0,0,0,0,0,0,0,0,0,0,0,0,0,0,0,0,0,0"/>
                  <o:lock v:ext="edit" aspectratio="t" verticies="t" text="t" shapetype="t"/>
                </v:shape>
                <v:shape id="docshape34" o:spid="_x0000_s1039" style="position:absolute;left:928;top:-308;width:1408;height:1343;visibility:visible;mso-wrap-style:square;v-text-anchor:top" coordsize="1408,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" path="m542,665l,665r,12l542,677r,-12xm577,771r-8,-10l131,1079r7,10l577,771xm577,571l138,252r-7,10l569,581r8,-10xm660,515l492,,481,3,648,519r12,-4xm660,826r-12,-3l481,1338r11,4l660,826xm927,3l915,,748,515r12,4l927,3xm1277,262r-7,-10l831,571r7,10l1277,262xm1408,665r-543,l865,677r543,l1408,665xe" fillcolor="#e71d72" stroked="f">
                  <v:path o:connecttype="custom" o:connectlocs="542,358;0,358;0,370;542,370;542,358;577,464;569,454;131,772;138,782;577,464;577,264;138,-55;131,-45;569,274;577,264;660,208;492,-307;481,-304;648,212;660,208;660,519;648,516;481,1031;492,1035;660,519;927,-304;915,-307;748,208;760,212;927,-304;1277,-45;1270,-55;831,264;838,274;1277,-45;1408,358;865,358;865,370;1408,370;1408,358" o:connectangles="0,0,0,0,0,0,0,0,0,0,0,0,0,0,0,0,0,0,0,0,0,0,0,0,0,0,0,0,0,0,0,0,0,0,0,0,0,0,0,0"/>
                  <o:lock v:ext="edit" aspectratio="t" verticies="t" text="t" shapetype="t"/>
                </v:shape>
              </v:group>
              <v:group id="docshapegroup35" o:spid="_x0000_s1040" style="position:absolute;left:1174;top:9450;width:6897;height:4674" coordorigin="1089,288" coordsize="1086,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o:lock v:ext="edit" aspectratio="t"/>
                <v:shape id="docshape36" o:spid="_x0000_s1041" style="position:absolute;left:1088;top:287;width:687;height:433;visibility:visible;mso-wrap-style:square;v-text-anchor:top" coordsize="687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" path="m322,41l294,25,264,12,228,3,188,,112,11,53,47,14,109,,201r,31l14,324r39,62l112,422r76,11l232,429r36,-10l298,406r24,-14l293,326r-17,12l251,350r-30,8l188,362r-46,-7l107,333,84,293,76,232r,-31l84,141r23,-41l142,78r46,-7l217,74r29,8l272,93r21,13l322,41xm686,9r-77,l609,169r-161,l448,9r-77,l371,169r,72l371,423r77,l448,241r161,l609,423r77,l686,241r,-72l686,9xe" fillcolor="#05506d" stroked="f">
                  <v:path o:connecttype="custom" o:connectlocs="322,329;294,313;264,300;228,291;188,288;112,299;53,335;14,397;0,489;0,520;14,612;53,674;112,710;188,721;232,717;268,707;298,694;322,680;293,614;276,626;251,638;221,646;188,650;142,643;107,621;84,581;76,520;76,489;84,429;107,388;142,366;188,359;217,362;246,370;272,381;293,394;322,329;686,297;609,297;609,457;448,457;448,297;371,297;371,457;371,529;371,711;448,711;448,529;609,529;609,711;686,711;686,529;686,457;686,297" o:connectangles="0,0,0,0,0,0,0,0,0,0,0,0,0,0,0,0,0,0,0,0,0,0,0,0,0,0,0,0,0,0,0,0,0,0,0,0,0,0,0,0,0,0,0,0,0,0,0,0,0,0,0,0,0,0"/>
                  <o:lock v:ext="edit" aspectratio="t" verticies="t" text="t" shapetype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37" o:spid="_x0000_s1042" type="#_x0000_t75" style="position:absolute;left:1127;top:805;width:312;height: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">
                  <v:imagedata r:id="rId4" o:title=""/>
                  <o:lock v:ext="edit" cropping="t" verticies="t" shapetype="t"/>
                </v:shape>
                <v:shape id="docshape38" o:spid="_x0000_s1043" style="position:absolute;left:1469;top:297;width:706;height:724;visibility:visible;mso-wrap-style:square;v-text-anchor:top" coordsize="706,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" path="m31,557r-27,l4,723r27,l31,557xm35,497r-8,-8l8,489,,497r,20l8,524r19,l35,517r,-20xm705,l629,r,222l623,283r-18,40l577,345r-35,7l506,345,478,323,461,283r-7,-61l454,,378,r,222l390,314r35,63l476,412r66,11l607,412r52,-35l693,314r12,-92l705,xe" fillcolor="#05506d" stroked="f">
                  <v:path o:connecttype="custom" o:connectlocs="31,855;4,855;4,1021;31,1021;31,855;35,795;27,787;8,787;0,795;0,815;8,822;27,822;35,815;35,795;705,298;629,298;629,520;623,581;605,621;577,643;542,650;506,643;478,621;461,581;454,520;454,298;378,298;378,520;390,612;425,675;476,710;542,721;607,710;659,675;693,612;705,520;705,298" o:connectangles="0,0,0,0,0,0,0,0,0,0,0,0,0,0,0,0,0,0,0,0,0,0,0,0,0,0,0,0,0,0,0,0,0,0,0,0,0"/>
                  <o:lock v:ext="edit" aspectratio="t" verticies="t" text="t" shapetype="t"/>
                </v:shape>
                <v:shape id="docshape39" o:spid="_x0000_s1044" type="#_x0000_t75" style="position:absolute;left:1539;top:787;width:328;height: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">
                  <v:imagedata r:id="rId5" o:title=""/>
                  <o:lock v:ext="edit" cropping="t" verticies="t" shapetype="t"/>
                </v:shape>
                <v:shape id="docshape40" o:spid="_x0000_s1045" type="#_x0000_t75" style="position:absolute;left:1898;top:851;width:238;height: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">
                  <v:imagedata r:id="rId6" o:title=""/>
                  <o:lock v:ext="edit" cropping="t" verticies="t" shapetype="t"/>
                </v:shape>
              </v:group>
              <w10:wrap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407B"/>
    <w:rsid w:val="000B5564"/>
    <w:rsid w:val="00110B56"/>
    <w:rsid w:val="001756C3"/>
    <w:rsid w:val="00187C81"/>
    <w:rsid w:val="00274BAC"/>
    <w:rsid w:val="0028407B"/>
    <w:rsid w:val="002E4E25"/>
    <w:rsid w:val="00304758"/>
    <w:rsid w:val="003E4FE4"/>
    <w:rsid w:val="00404989"/>
    <w:rsid w:val="004D2426"/>
    <w:rsid w:val="00540C1E"/>
    <w:rsid w:val="00595B6E"/>
    <w:rsid w:val="00706347"/>
    <w:rsid w:val="0074746C"/>
    <w:rsid w:val="007A11A7"/>
    <w:rsid w:val="007D3759"/>
    <w:rsid w:val="00832203"/>
    <w:rsid w:val="00917170"/>
    <w:rsid w:val="009F2AC7"/>
    <w:rsid w:val="00A44B6D"/>
    <w:rsid w:val="00A8445C"/>
    <w:rsid w:val="00A95A1F"/>
    <w:rsid w:val="00B37101"/>
    <w:rsid w:val="00B50794"/>
    <w:rsid w:val="00CA437B"/>
    <w:rsid w:val="00DA62F7"/>
    <w:rsid w:val="00E80797"/>
    <w:rsid w:val="00F41922"/>
    <w:rsid w:val="00FC470F"/>
    <w:rsid w:val="00FD0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AE097F"/>
  <w15:chartTrackingRefBased/>
  <w15:docId w15:val="{34999CD1-2A76-45EB-AB50-92641380E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E8079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E80797"/>
  </w:style>
  <w:style w:type="paragraph" w:styleId="Pieddepage">
    <w:name w:val="footer"/>
    <w:basedOn w:val="Normal"/>
    <w:link w:val="PieddepageCar"/>
    <w:uiPriority w:val="99"/>
    <w:unhideWhenUsed/>
    <w:rsid w:val="00E8079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E80797"/>
  </w:style>
  <w:style w:type="paragraph" w:styleId="Corpsdetexte">
    <w:name w:val="Body Text"/>
    <w:basedOn w:val="Normal"/>
    <w:link w:val="CorpsdetexteCar"/>
    <w:uiPriority w:val="1"/>
    <w:qFormat/>
    <w:rsid w:val="00110B56"/>
    <w:pPr>
      <w:widowControl w:val="0"/>
      <w:autoSpaceDE w:val="0"/>
      <w:autoSpaceDN w:val="0"/>
    </w:pPr>
    <w:rPr>
      <w:rFonts w:ascii="AccordAlt-Bold" w:eastAsia="AccordAlt-Bold" w:hAnsi="AccordAlt-Bold" w:cs="AccordAlt-Bold"/>
      <w:b/>
      <w:bCs/>
      <w:sz w:val="17"/>
      <w:szCs w:val="17"/>
    </w:rPr>
  </w:style>
  <w:style w:type="character" w:customStyle="1" w:styleId="CorpsdetexteCar">
    <w:name w:val="Corps de texte Car"/>
    <w:basedOn w:val="Policepardfaut"/>
    <w:link w:val="Corpsdetexte"/>
    <w:uiPriority w:val="1"/>
    <w:rsid w:val="00110B56"/>
    <w:rPr>
      <w:rFonts w:ascii="AccordAlt-Bold" w:eastAsia="AccordAlt-Bold" w:hAnsi="AccordAlt-Bold" w:cs="AccordAlt-Bold"/>
      <w:b/>
      <w:bCs/>
      <w:sz w:val="17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150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6" Type="http://schemas.openxmlformats.org/officeDocument/2006/relationships/image" Target="media/image17.png"/><Relationship Id="rId5" Type="http://schemas.openxmlformats.org/officeDocument/2006/relationships/image" Target="media/image16.png"/><Relationship Id="rId4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UME\SERVANTON%20Pascal\CHU_POITIERS_DCP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73A420F-06A9-4832-931B-F1993F9B88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CHU_POITIERS_DCP.dotx</Template>
  <TotalTime>13</TotalTime>
  <Pages>5</Pages>
  <Words>13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SERVANTON Pascal</dc:creator>
  <cp:keywords/>
  <dc:description/>
  <cp:lastModifiedBy>SERVANTON Pascal</cp:lastModifiedBy>
  <cp:revision>1</cp:revision>
  <dcterms:created xsi:type="dcterms:W3CDTF">2024-12-12T15:30:00Z</dcterms:created>
  <dcterms:modified xsi:type="dcterms:W3CDTF">2024-12-12T15:43:00Z</dcterms:modified>
</cp:coreProperties>
</file>