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399995" w14:textId="77777777" w:rsidR="00C418A6" w:rsidRDefault="00C418A6"/>
    <w:p w14:paraId="7F6E5170" w14:textId="77777777" w:rsidR="00C418A6" w:rsidRDefault="00C418A6"/>
    <w:p w14:paraId="4EF8BF20" w14:textId="77777777" w:rsidR="00C418A6" w:rsidRDefault="00C418A6"/>
    <w:tbl>
      <w:tblPr>
        <w:tblStyle w:val="Grilledutableau"/>
        <w:tblW w:w="9222"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694"/>
        <w:gridCol w:w="1843"/>
        <w:gridCol w:w="2835"/>
        <w:gridCol w:w="1830"/>
        <w:gridCol w:w="20"/>
      </w:tblGrid>
      <w:tr w:rsidR="003129A8" w:rsidRPr="004D03FA" w14:paraId="4F87D7CE" w14:textId="77777777" w:rsidTr="00AB34DC">
        <w:trPr>
          <w:trHeight w:hRule="exact" w:val="1560"/>
        </w:trPr>
        <w:tc>
          <w:tcPr>
            <w:tcW w:w="9202" w:type="dxa"/>
            <w:gridSpan w:val="4"/>
          </w:tcPr>
          <w:p w14:paraId="055EFF27" w14:textId="77777777" w:rsidR="00ED3AA8" w:rsidRDefault="00ED3AA8" w:rsidP="00ED3AA8">
            <w:pPr>
              <w:pStyle w:val="Titre"/>
            </w:pPr>
            <w:r>
              <w:t xml:space="preserve">IFREMER </w:t>
            </w:r>
          </w:p>
          <w:p w14:paraId="27FC463C" w14:textId="77777777" w:rsidR="003129A8" w:rsidRDefault="00ED3AA8" w:rsidP="00ED3AA8">
            <w:pPr>
              <w:pStyle w:val="Titre"/>
            </w:pPr>
            <w:r>
              <w:t>CENTRE ATLANTIQUE</w:t>
            </w:r>
          </w:p>
          <w:p w14:paraId="21518EC6" w14:textId="77777777" w:rsidR="00524DD8" w:rsidRDefault="00524DD8" w:rsidP="00CF7B4C">
            <w:pPr>
              <w:rPr>
                <w:rFonts w:ascii="Calibri Light" w:eastAsiaTheme="majorEastAsia" w:hAnsi="Calibri Light" w:cstheme="majorBidi"/>
                <w:b/>
                <w:color w:val="008795" w:themeColor="text2"/>
                <w:sz w:val="28"/>
                <w:lang w:eastAsia="fr-FR"/>
              </w:rPr>
            </w:pPr>
          </w:p>
          <w:p w14:paraId="4A7D0C09" w14:textId="0FEEB6BF" w:rsidR="00CF7B4C" w:rsidRPr="00CF7B4C" w:rsidRDefault="00524DD8" w:rsidP="00CF7B4C">
            <w:pPr>
              <w:rPr>
                <w:lang w:eastAsia="fr-FR"/>
              </w:rPr>
            </w:pPr>
            <w:r>
              <w:rPr>
                <w:rFonts w:ascii="Calibri Light" w:eastAsiaTheme="majorEastAsia" w:hAnsi="Calibri Light" w:cstheme="majorBidi"/>
                <w:b/>
                <w:color w:val="008795" w:themeColor="text2"/>
                <w:sz w:val="28"/>
                <w:lang w:eastAsia="fr-FR"/>
              </w:rPr>
              <w:t>Mission de Maîtrise d’œuvre pour le p</w:t>
            </w:r>
            <w:r w:rsidR="00CF7B4C" w:rsidRPr="00CF7B4C">
              <w:rPr>
                <w:rFonts w:ascii="Calibri Light" w:eastAsiaTheme="majorEastAsia" w:hAnsi="Calibri Light" w:cstheme="majorBidi"/>
                <w:b/>
                <w:color w:val="008795" w:themeColor="text2"/>
                <w:sz w:val="28"/>
                <w:lang w:eastAsia="fr-FR"/>
              </w:rPr>
              <w:t xml:space="preserve">rojet </w:t>
            </w:r>
            <w:r w:rsidR="00914C20">
              <w:rPr>
                <w:rFonts w:ascii="Calibri Light" w:eastAsiaTheme="majorEastAsia" w:hAnsi="Calibri Light" w:cstheme="majorBidi"/>
                <w:b/>
                <w:color w:val="008795" w:themeColor="text2"/>
                <w:sz w:val="28"/>
                <w:lang w:eastAsia="fr-FR"/>
              </w:rPr>
              <w:t>SEEMER</w:t>
            </w:r>
          </w:p>
        </w:tc>
        <w:tc>
          <w:tcPr>
            <w:tcW w:w="20" w:type="dxa"/>
          </w:tcPr>
          <w:p w14:paraId="3A43A118" w14:textId="77777777" w:rsidR="003129A8" w:rsidRPr="004D03FA" w:rsidRDefault="003129A8" w:rsidP="003129A8">
            <w:pPr>
              <w:pStyle w:val="Titre"/>
              <w:rPr>
                <w:color w:val="auto"/>
              </w:rPr>
            </w:pPr>
          </w:p>
        </w:tc>
      </w:tr>
      <w:tr w:rsidR="003129A8" w:rsidRPr="004D03FA" w14:paraId="6356AC3F" w14:textId="77777777" w:rsidTr="00F11272">
        <w:trPr>
          <w:trHeight w:hRule="exact" w:val="2381"/>
        </w:trPr>
        <w:tc>
          <w:tcPr>
            <w:tcW w:w="7372" w:type="dxa"/>
            <w:gridSpan w:val="3"/>
          </w:tcPr>
          <w:p w14:paraId="2BE6BB79" w14:textId="71EB6A2A" w:rsidR="003129A8" w:rsidRPr="003A0B7D" w:rsidRDefault="003129A8" w:rsidP="00AB34DC">
            <w:pPr>
              <w:spacing w:after="0" w:line="340" w:lineRule="exact"/>
            </w:pPr>
          </w:p>
        </w:tc>
        <w:tc>
          <w:tcPr>
            <w:tcW w:w="1850" w:type="dxa"/>
            <w:gridSpan w:val="2"/>
            <w:vAlign w:val="center"/>
          </w:tcPr>
          <w:p w14:paraId="4DB2E70D" w14:textId="77777777" w:rsidR="003129A8" w:rsidRPr="004D03FA" w:rsidRDefault="003129A8" w:rsidP="003129A8"/>
        </w:tc>
      </w:tr>
      <w:tr w:rsidR="00FF2E93" w14:paraId="13578773" w14:textId="77777777" w:rsidTr="00F11272">
        <w:trPr>
          <w:trHeight w:hRule="exact" w:val="1077"/>
        </w:trPr>
        <w:tc>
          <w:tcPr>
            <w:tcW w:w="9222" w:type="dxa"/>
            <w:gridSpan w:val="5"/>
            <w:vAlign w:val="center"/>
          </w:tcPr>
          <w:p w14:paraId="0F1AD484" w14:textId="77777777" w:rsidR="00FF2E93" w:rsidRDefault="00FF2E93" w:rsidP="00DA5460"/>
        </w:tc>
      </w:tr>
      <w:tr w:rsidR="00F34418" w14:paraId="6F1C128A" w14:textId="77777777" w:rsidTr="00F11272">
        <w:trPr>
          <w:trHeight w:hRule="exact" w:val="1227"/>
        </w:trPr>
        <w:tc>
          <w:tcPr>
            <w:tcW w:w="9222" w:type="dxa"/>
            <w:gridSpan w:val="5"/>
            <w:vAlign w:val="center"/>
          </w:tcPr>
          <w:p w14:paraId="2A443E83" w14:textId="77777777" w:rsidR="004A55B8" w:rsidRDefault="004A55B8" w:rsidP="004A55B8">
            <w:pPr>
              <w:pStyle w:val="Titre"/>
              <w:rPr>
                <w:rStyle w:val="lev"/>
                <w:rFonts w:ascii="Calibri Light" w:hAnsi="Calibri Light"/>
                <w:b/>
                <w:bCs w:val="0"/>
                <w:sz w:val="28"/>
              </w:rPr>
            </w:pPr>
            <w:r>
              <w:rPr>
                <w:rStyle w:val="lev"/>
                <w:rFonts w:ascii="Calibri Light" w:hAnsi="Calibri Light"/>
                <w:b/>
                <w:bCs w:val="0"/>
                <w:sz w:val="28"/>
              </w:rPr>
              <w:t>Marché</w:t>
            </w:r>
            <w:r w:rsidRPr="00FE7429">
              <w:rPr>
                <w:rStyle w:val="lev"/>
                <w:rFonts w:ascii="Calibri Light" w:hAnsi="Calibri Light"/>
                <w:b/>
                <w:bCs w:val="0"/>
                <w:sz w:val="28"/>
              </w:rPr>
              <w:t xml:space="preserve"> de Maîtrise d</w:t>
            </w:r>
            <w:r>
              <w:rPr>
                <w:rStyle w:val="lev"/>
                <w:rFonts w:ascii="Calibri Light" w:hAnsi="Calibri Light"/>
                <w:b/>
                <w:bCs w:val="0"/>
                <w:sz w:val="28"/>
              </w:rPr>
              <w:t>'Œuvre</w:t>
            </w:r>
          </w:p>
          <w:p w14:paraId="1FF402CC" w14:textId="171EEB41" w:rsidR="00F34418" w:rsidRPr="00FE7429" w:rsidRDefault="004A55B8" w:rsidP="004A55B8">
            <w:pPr>
              <w:pStyle w:val="Titre"/>
              <w:rPr>
                <w:color w:val="006666" w:themeColor="accent1"/>
              </w:rPr>
            </w:pPr>
            <w:r>
              <w:rPr>
                <w:rStyle w:val="lev"/>
                <w:rFonts w:ascii="Calibri Light" w:hAnsi="Calibri Light"/>
                <w:bCs w:val="0"/>
                <w:sz w:val="28"/>
              </w:rPr>
              <w:t>Acte d’engagement N°</w:t>
            </w:r>
          </w:p>
        </w:tc>
      </w:tr>
      <w:tr w:rsidR="00F34418" w:rsidRPr="00F34418" w14:paraId="59029E0F" w14:textId="77777777" w:rsidTr="00F11272">
        <w:trPr>
          <w:trHeight w:hRule="exact" w:val="510"/>
        </w:trPr>
        <w:tc>
          <w:tcPr>
            <w:tcW w:w="9222" w:type="dxa"/>
            <w:gridSpan w:val="5"/>
            <w:vAlign w:val="center"/>
          </w:tcPr>
          <w:p w14:paraId="23002E72" w14:textId="2D20DF15" w:rsidR="00F34418" w:rsidRPr="00270190" w:rsidRDefault="00F34418" w:rsidP="00FE7429">
            <w:pPr>
              <w:pStyle w:val="Titre"/>
              <w:rPr>
                <w:rStyle w:val="lev"/>
                <w:rFonts w:ascii="Calibri Light" w:hAnsi="Calibri Light"/>
                <w:b/>
                <w:bCs w:val="0"/>
                <w:color w:val="000000" w:themeColor="text1"/>
                <w:sz w:val="28"/>
              </w:rPr>
            </w:pPr>
          </w:p>
        </w:tc>
      </w:tr>
      <w:tr w:rsidR="00F34418" w:rsidRPr="00270190" w14:paraId="63009467" w14:textId="77777777" w:rsidTr="00F11272">
        <w:trPr>
          <w:trHeight w:hRule="exact" w:val="510"/>
        </w:trPr>
        <w:tc>
          <w:tcPr>
            <w:tcW w:w="9222" w:type="dxa"/>
            <w:gridSpan w:val="5"/>
            <w:vAlign w:val="center"/>
          </w:tcPr>
          <w:p w14:paraId="54768CB3" w14:textId="5D01AC43" w:rsidR="00F34418" w:rsidRPr="00270190" w:rsidRDefault="00CF7B4C" w:rsidP="003A0B7D">
            <w:pPr>
              <w:pStyle w:val="Textebrut"/>
              <w:rPr>
                <w:sz w:val="20"/>
              </w:rPr>
            </w:pPr>
            <w:r>
              <w:rPr>
                <w:sz w:val="20"/>
              </w:rPr>
              <w:t>Avril</w:t>
            </w:r>
            <w:r w:rsidR="00366866">
              <w:rPr>
                <w:sz w:val="20"/>
              </w:rPr>
              <w:t xml:space="preserve"> 2025</w:t>
            </w:r>
          </w:p>
        </w:tc>
      </w:tr>
      <w:tr w:rsidR="00F34418" w:rsidRPr="00270190" w14:paraId="5BC5F21E" w14:textId="77777777" w:rsidTr="00F11272">
        <w:trPr>
          <w:trHeight w:hRule="exact" w:val="680"/>
        </w:trPr>
        <w:tc>
          <w:tcPr>
            <w:tcW w:w="4537" w:type="dxa"/>
            <w:gridSpan w:val="2"/>
            <w:vAlign w:val="bottom"/>
          </w:tcPr>
          <w:p w14:paraId="284A2A68" w14:textId="77777777" w:rsidR="00F34418" w:rsidRPr="00270190" w:rsidRDefault="00F34418" w:rsidP="00F34418">
            <w:pPr>
              <w:pStyle w:val="Textebrut"/>
              <w:rPr>
                <w:rFonts w:cs="Courier New"/>
                <w:sz w:val="20"/>
                <w:szCs w:val="20"/>
              </w:rPr>
            </w:pPr>
            <w:r w:rsidRPr="00270190">
              <w:rPr>
                <w:rFonts w:cs="Courier New"/>
                <w:i/>
                <w:sz w:val="20"/>
                <w:szCs w:val="20"/>
              </w:rPr>
              <w:t>Maître d’ouvrage</w:t>
            </w:r>
          </w:p>
          <w:p w14:paraId="40499C57" w14:textId="77777777" w:rsidR="00F34418" w:rsidRPr="00270190" w:rsidRDefault="00F34418" w:rsidP="00E51954">
            <w:pPr>
              <w:pStyle w:val="Textebrut"/>
              <w:rPr>
                <w:sz w:val="20"/>
              </w:rPr>
            </w:pPr>
            <w:r w:rsidRPr="00270190">
              <w:rPr>
                <w:sz w:val="20"/>
              </w:rPr>
              <w:t>---</w:t>
            </w:r>
          </w:p>
        </w:tc>
        <w:tc>
          <w:tcPr>
            <w:tcW w:w="4685" w:type="dxa"/>
            <w:gridSpan w:val="3"/>
            <w:vAlign w:val="bottom"/>
          </w:tcPr>
          <w:p w14:paraId="62FF9729" w14:textId="7FAA9E60" w:rsidR="00F34418" w:rsidRPr="00270190" w:rsidRDefault="003A0B7D" w:rsidP="00F34418">
            <w:pPr>
              <w:pStyle w:val="Textebrut"/>
              <w:rPr>
                <w:rFonts w:cs="Courier New"/>
                <w:sz w:val="20"/>
                <w:szCs w:val="20"/>
              </w:rPr>
            </w:pPr>
            <w:r>
              <w:rPr>
                <w:rFonts w:cs="Courier New"/>
                <w:i/>
                <w:sz w:val="20"/>
                <w:szCs w:val="20"/>
              </w:rPr>
              <w:t>Assistant Maître d’Ouvrage</w:t>
            </w:r>
          </w:p>
          <w:p w14:paraId="0256ECC5" w14:textId="77777777" w:rsidR="00F34418" w:rsidRPr="00270190" w:rsidRDefault="00F34418" w:rsidP="00E51954">
            <w:pPr>
              <w:pStyle w:val="Textebrut"/>
              <w:rPr>
                <w:sz w:val="20"/>
              </w:rPr>
            </w:pPr>
            <w:r w:rsidRPr="00270190">
              <w:rPr>
                <w:sz w:val="20"/>
              </w:rPr>
              <w:t>---</w:t>
            </w:r>
          </w:p>
        </w:tc>
      </w:tr>
      <w:tr w:rsidR="004A55B8" w:rsidRPr="00270190" w14:paraId="05D79240" w14:textId="77777777" w:rsidTr="00F11272">
        <w:trPr>
          <w:trHeight w:hRule="exact" w:val="2018"/>
        </w:trPr>
        <w:tc>
          <w:tcPr>
            <w:tcW w:w="2694" w:type="dxa"/>
          </w:tcPr>
          <w:p w14:paraId="48F686EB" w14:textId="2CED7B65" w:rsidR="00DB0F66" w:rsidRDefault="00DB0F66" w:rsidP="00DB0F66">
            <w:pPr>
              <w:pStyle w:val="Textebrut"/>
              <w:rPr>
                <w:rFonts w:cs="Courier New"/>
                <w:b/>
                <w:sz w:val="18"/>
                <w:szCs w:val="16"/>
              </w:rPr>
            </w:pPr>
            <w:r>
              <w:rPr>
                <w:rFonts w:cs="Courier New"/>
                <w:b/>
                <w:sz w:val="18"/>
                <w:szCs w:val="16"/>
              </w:rPr>
              <w:t xml:space="preserve">IFREMER </w:t>
            </w:r>
          </w:p>
          <w:p w14:paraId="475EDD34" w14:textId="7453098F" w:rsidR="004A55B8" w:rsidRPr="00270190" w:rsidRDefault="001B3BF1" w:rsidP="001B3BF1">
            <w:pPr>
              <w:pStyle w:val="Textebrut"/>
              <w:rPr>
                <w:sz w:val="20"/>
              </w:rPr>
            </w:pPr>
            <w:r>
              <w:t xml:space="preserve">ZI de la Pointe du Diable - CS 10070 - 29280 Plouzané </w:t>
            </w:r>
          </w:p>
        </w:tc>
        <w:tc>
          <w:tcPr>
            <w:tcW w:w="1843" w:type="dxa"/>
          </w:tcPr>
          <w:p w14:paraId="1D58F6B9" w14:textId="452A0FA4" w:rsidR="004A55B8" w:rsidRPr="00270190" w:rsidRDefault="00F94F7A" w:rsidP="004A55B8">
            <w:pPr>
              <w:pStyle w:val="Textebrut"/>
              <w:rPr>
                <w:sz w:val="20"/>
              </w:rPr>
            </w:pPr>
            <w:r>
              <w:rPr>
                <w:noProof/>
              </w:rPr>
              <w:drawing>
                <wp:inline distT="0" distB="0" distL="0" distR="0" wp14:anchorId="79A6E68F" wp14:editId="12E806F2">
                  <wp:extent cx="1019175" cy="571500"/>
                  <wp:effectExtent l="0" t="0" r="9525" b="0"/>
                  <wp:docPr id="857145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14523" name=""/>
                          <pic:cNvPicPr/>
                        </pic:nvPicPr>
                        <pic:blipFill>
                          <a:blip r:embed="rId8"/>
                          <a:stretch>
                            <a:fillRect/>
                          </a:stretch>
                        </pic:blipFill>
                        <pic:spPr>
                          <a:xfrm>
                            <a:off x="0" y="0"/>
                            <a:ext cx="1019175" cy="571500"/>
                          </a:xfrm>
                          <a:prstGeom prst="rect">
                            <a:avLst/>
                          </a:prstGeom>
                        </pic:spPr>
                      </pic:pic>
                    </a:graphicData>
                  </a:graphic>
                </wp:inline>
              </w:drawing>
            </w:r>
          </w:p>
        </w:tc>
        <w:tc>
          <w:tcPr>
            <w:tcW w:w="2835" w:type="dxa"/>
          </w:tcPr>
          <w:p w14:paraId="4750D07D" w14:textId="77777777" w:rsidR="00EF29D9" w:rsidRPr="00270190" w:rsidRDefault="00EF29D9" w:rsidP="00EF29D9">
            <w:pPr>
              <w:pStyle w:val="Textebrut"/>
              <w:rPr>
                <w:rFonts w:cs="Courier New"/>
                <w:sz w:val="20"/>
                <w:szCs w:val="20"/>
              </w:rPr>
            </w:pPr>
            <w:r w:rsidRPr="00270190">
              <w:rPr>
                <w:rFonts w:cs="Courier New"/>
                <w:b/>
                <w:sz w:val="20"/>
                <w:szCs w:val="20"/>
              </w:rPr>
              <w:t xml:space="preserve">A2MO </w:t>
            </w:r>
            <w:r>
              <w:rPr>
                <w:rFonts w:cs="Courier New"/>
                <w:b/>
                <w:sz w:val="20"/>
                <w:szCs w:val="20"/>
              </w:rPr>
              <w:t>NANTES</w:t>
            </w:r>
            <w:r w:rsidRPr="00270190">
              <w:rPr>
                <w:rFonts w:cs="Courier New"/>
                <w:b/>
                <w:sz w:val="20"/>
                <w:szCs w:val="20"/>
              </w:rPr>
              <w:cr/>
            </w:r>
            <w:r>
              <w:rPr>
                <w:rFonts w:cs="Courier New"/>
                <w:sz w:val="20"/>
                <w:szCs w:val="20"/>
              </w:rPr>
              <w:t>17 Boulevard de Berlin</w:t>
            </w:r>
          </w:p>
          <w:p w14:paraId="025B2E8B" w14:textId="77777777" w:rsidR="00EF29D9" w:rsidRPr="00270190" w:rsidRDefault="00EF29D9" w:rsidP="00EF29D9">
            <w:pPr>
              <w:pStyle w:val="Textebrut"/>
              <w:rPr>
                <w:rFonts w:cs="Courier New"/>
                <w:sz w:val="20"/>
                <w:szCs w:val="20"/>
              </w:rPr>
            </w:pPr>
            <w:r>
              <w:rPr>
                <w:rFonts w:cs="Courier New"/>
                <w:sz w:val="20"/>
                <w:szCs w:val="20"/>
              </w:rPr>
              <w:t>44000 NANTES</w:t>
            </w:r>
          </w:p>
          <w:p w14:paraId="7F1549E2" w14:textId="77777777" w:rsidR="00EF29D9" w:rsidRPr="00270190" w:rsidRDefault="00EF29D9" w:rsidP="00EF29D9">
            <w:pPr>
              <w:pStyle w:val="Textebrut"/>
              <w:rPr>
                <w:rFonts w:cs="Courier New"/>
                <w:sz w:val="20"/>
                <w:szCs w:val="20"/>
              </w:rPr>
            </w:pPr>
            <w:r>
              <w:rPr>
                <w:rFonts w:cs="Courier New"/>
                <w:sz w:val="20"/>
                <w:szCs w:val="20"/>
              </w:rPr>
              <w:t>nantes</w:t>
            </w:r>
            <w:r w:rsidRPr="00270190">
              <w:rPr>
                <w:rFonts w:cs="Courier New"/>
                <w:sz w:val="20"/>
                <w:szCs w:val="20"/>
              </w:rPr>
              <w:t>@a2mo.fr</w:t>
            </w:r>
          </w:p>
          <w:p w14:paraId="15DC7585" w14:textId="77777777" w:rsidR="004A55B8" w:rsidRPr="00270190" w:rsidRDefault="004A55B8" w:rsidP="004A55B8">
            <w:pPr>
              <w:pStyle w:val="Textebrut"/>
              <w:rPr>
                <w:sz w:val="20"/>
              </w:rPr>
            </w:pPr>
          </w:p>
        </w:tc>
        <w:tc>
          <w:tcPr>
            <w:tcW w:w="1850" w:type="dxa"/>
            <w:gridSpan w:val="2"/>
          </w:tcPr>
          <w:p w14:paraId="459525CA" w14:textId="2EB02318" w:rsidR="004A55B8" w:rsidRPr="00270190" w:rsidRDefault="004A55B8" w:rsidP="004A55B8">
            <w:pPr>
              <w:pStyle w:val="Textebrut"/>
              <w:rPr>
                <w:sz w:val="20"/>
              </w:rPr>
            </w:pPr>
            <w:r w:rsidRPr="00270190">
              <w:rPr>
                <w:noProof/>
                <w:sz w:val="20"/>
                <w:lang w:eastAsia="fr-FR"/>
              </w:rPr>
              <w:drawing>
                <wp:inline distT="0" distB="0" distL="0" distR="0" wp14:anchorId="363F23F0" wp14:editId="379ACD0E">
                  <wp:extent cx="754384" cy="409575"/>
                  <wp:effectExtent l="0" t="0" r="762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2MO_logo_coul.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6098" cy="410506"/>
                          </a:xfrm>
                          <a:prstGeom prst="rect">
                            <a:avLst/>
                          </a:prstGeom>
                        </pic:spPr>
                      </pic:pic>
                    </a:graphicData>
                  </a:graphic>
                </wp:inline>
              </w:drawing>
            </w:r>
          </w:p>
        </w:tc>
      </w:tr>
    </w:tbl>
    <w:p w14:paraId="40170A30" w14:textId="77777777" w:rsidR="001F23D5" w:rsidRDefault="001F23D5" w:rsidP="001F23D5">
      <w:pPr>
        <w:sectPr w:rsidR="001F23D5" w:rsidSect="00F11272">
          <w:headerReference w:type="default" r:id="rId10"/>
          <w:footerReference w:type="default" r:id="rId11"/>
          <w:headerReference w:type="first" r:id="rId12"/>
          <w:pgSz w:w="11906" w:h="16838"/>
          <w:pgMar w:top="2694" w:right="567" w:bottom="1134" w:left="1843" w:header="709" w:footer="737" w:gutter="0"/>
          <w:cols w:space="708"/>
          <w:titlePg/>
          <w:docGrid w:linePitch="360"/>
        </w:sectPr>
      </w:pPr>
    </w:p>
    <w:sdt>
      <w:sdtPr>
        <w:rPr>
          <w:rFonts w:asciiTheme="minorHAnsi" w:eastAsiaTheme="minorEastAsia" w:hAnsiTheme="minorHAnsi" w:cstheme="minorBidi"/>
          <w:b w:val="0"/>
          <w:caps w:val="0"/>
          <w:color w:val="auto"/>
          <w:sz w:val="20"/>
          <w:szCs w:val="22"/>
        </w:rPr>
        <w:id w:val="-1970195725"/>
        <w:docPartObj>
          <w:docPartGallery w:val="Table of Contents"/>
          <w:docPartUnique/>
        </w:docPartObj>
      </w:sdtPr>
      <w:sdtEndPr>
        <w:rPr>
          <w:bCs/>
        </w:rPr>
      </w:sdtEndPr>
      <w:sdtContent>
        <w:p w14:paraId="6532B574" w14:textId="5D7DFC67" w:rsidR="00FE7429" w:rsidRDefault="00FE7429">
          <w:pPr>
            <w:pStyle w:val="En-ttedetabledesmatires"/>
          </w:pPr>
          <w:r>
            <w:t>Table des matières</w:t>
          </w:r>
        </w:p>
        <w:p w14:paraId="3086B54D" w14:textId="6790DBF1" w:rsidR="00FE0D63" w:rsidRDefault="00FE7429">
          <w:pPr>
            <w:pStyle w:val="TM1"/>
            <w:rPr>
              <w:caps w:val="0"/>
              <w:color w:val="auto"/>
              <w:kern w:val="2"/>
              <w:sz w:val="24"/>
              <w:szCs w:val="24"/>
              <w:lang w:eastAsia="fr-FR"/>
              <w14:ligatures w14:val="standardContextual"/>
            </w:rPr>
          </w:pPr>
          <w:r>
            <w:fldChar w:fldCharType="begin"/>
          </w:r>
          <w:r>
            <w:instrText xml:space="preserve"> TOC \o "1-3" \h \z \u </w:instrText>
          </w:r>
          <w:r>
            <w:fldChar w:fldCharType="separate"/>
          </w:r>
          <w:hyperlink w:anchor="_Toc193378814" w:history="1">
            <w:r w:rsidR="00FE0D63" w:rsidRPr="00B42861">
              <w:rPr>
                <w:rStyle w:val="Lienhypertexte"/>
              </w:rPr>
              <w:t>A</w:t>
            </w:r>
            <w:r w:rsidR="00FE0D63">
              <w:rPr>
                <w:caps w:val="0"/>
                <w:color w:val="auto"/>
                <w:kern w:val="2"/>
                <w:sz w:val="24"/>
                <w:szCs w:val="24"/>
                <w:lang w:eastAsia="fr-FR"/>
                <w14:ligatures w14:val="standardContextual"/>
              </w:rPr>
              <w:tab/>
            </w:r>
            <w:r w:rsidR="00FE0D63" w:rsidRPr="00B42861">
              <w:rPr>
                <w:rStyle w:val="Lienhypertexte"/>
              </w:rPr>
              <w:t>Objet du contrat</w:t>
            </w:r>
            <w:r w:rsidR="00FE0D63">
              <w:rPr>
                <w:webHidden/>
              </w:rPr>
              <w:tab/>
            </w:r>
            <w:r w:rsidR="00FE0D63">
              <w:rPr>
                <w:webHidden/>
              </w:rPr>
              <w:fldChar w:fldCharType="begin"/>
            </w:r>
            <w:r w:rsidR="00FE0D63">
              <w:rPr>
                <w:webHidden/>
              </w:rPr>
              <w:instrText xml:space="preserve"> PAGEREF _Toc193378814 \h </w:instrText>
            </w:r>
            <w:r w:rsidR="00FE0D63">
              <w:rPr>
                <w:webHidden/>
              </w:rPr>
            </w:r>
            <w:r w:rsidR="00FE0D63">
              <w:rPr>
                <w:webHidden/>
              </w:rPr>
              <w:fldChar w:fldCharType="separate"/>
            </w:r>
            <w:r w:rsidR="00F84A67">
              <w:rPr>
                <w:webHidden/>
              </w:rPr>
              <w:t>3</w:t>
            </w:r>
            <w:r w:rsidR="00FE0D63">
              <w:rPr>
                <w:webHidden/>
              </w:rPr>
              <w:fldChar w:fldCharType="end"/>
            </w:r>
          </w:hyperlink>
        </w:p>
        <w:p w14:paraId="3AE61514" w14:textId="0D108CE7" w:rsidR="00FE0D63" w:rsidRDefault="00F84A67">
          <w:pPr>
            <w:pStyle w:val="TM1"/>
            <w:rPr>
              <w:caps w:val="0"/>
              <w:color w:val="auto"/>
              <w:kern w:val="2"/>
              <w:sz w:val="24"/>
              <w:szCs w:val="24"/>
              <w:lang w:eastAsia="fr-FR"/>
              <w14:ligatures w14:val="standardContextual"/>
            </w:rPr>
          </w:pPr>
          <w:hyperlink w:anchor="_Toc193378815" w:history="1">
            <w:r w:rsidR="00FE0D63" w:rsidRPr="00B42861">
              <w:rPr>
                <w:rStyle w:val="Lienhypertexte"/>
              </w:rPr>
              <w:t>B</w:t>
            </w:r>
            <w:r w:rsidR="00FE0D63">
              <w:rPr>
                <w:caps w:val="0"/>
                <w:color w:val="auto"/>
                <w:kern w:val="2"/>
                <w:sz w:val="24"/>
                <w:szCs w:val="24"/>
                <w:lang w:eastAsia="fr-FR"/>
                <w14:ligatures w14:val="standardContextual"/>
              </w:rPr>
              <w:tab/>
            </w:r>
            <w:r w:rsidR="00FE0D63" w:rsidRPr="00B42861">
              <w:rPr>
                <w:rStyle w:val="Lienhypertexte"/>
              </w:rPr>
              <w:t>Engagement et identification du titulaire</w:t>
            </w:r>
            <w:r w:rsidR="00FE0D63">
              <w:rPr>
                <w:webHidden/>
              </w:rPr>
              <w:tab/>
            </w:r>
            <w:r w:rsidR="00FE0D63">
              <w:rPr>
                <w:webHidden/>
              </w:rPr>
              <w:fldChar w:fldCharType="begin"/>
            </w:r>
            <w:r w:rsidR="00FE0D63">
              <w:rPr>
                <w:webHidden/>
              </w:rPr>
              <w:instrText xml:space="preserve"> PAGEREF _Toc193378815 \h </w:instrText>
            </w:r>
            <w:r w:rsidR="00FE0D63">
              <w:rPr>
                <w:webHidden/>
              </w:rPr>
            </w:r>
            <w:r w:rsidR="00FE0D63">
              <w:rPr>
                <w:webHidden/>
              </w:rPr>
              <w:fldChar w:fldCharType="separate"/>
            </w:r>
            <w:r>
              <w:rPr>
                <w:webHidden/>
              </w:rPr>
              <w:t>5</w:t>
            </w:r>
            <w:r w:rsidR="00FE0D63">
              <w:rPr>
                <w:webHidden/>
              </w:rPr>
              <w:fldChar w:fldCharType="end"/>
            </w:r>
          </w:hyperlink>
        </w:p>
        <w:p w14:paraId="27C36C65" w14:textId="78E65A9F" w:rsidR="00FE0D63" w:rsidRDefault="00F84A67">
          <w:pPr>
            <w:pStyle w:val="TM1"/>
            <w:rPr>
              <w:caps w:val="0"/>
              <w:color w:val="auto"/>
              <w:kern w:val="2"/>
              <w:sz w:val="24"/>
              <w:szCs w:val="24"/>
              <w:lang w:eastAsia="fr-FR"/>
              <w14:ligatures w14:val="standardContextual"/>
            </w:rPr>
          </w:pPr>
          <w:hyperlink w:anchor="_Toc193378816" w:history="1">
            <w:r w:rsidR="00FE0D63" w:rsidRPr="00B42861">
              <w:rPr>
                <w:rStyle w:val="Lienhypertexte"/>
              </w:rPr>
              <w:t>C</w:t>
            </w:r>
            <w:r w:rsidR="00FE0D63">
              <w:rPr>
                <w:caps w:val="0"/>
                <w:color w:val="auto"/>
                <w:kern w:val="2"/>
                <w:sz w:val="24"/>
                <w:szCs w:val="24"/>
                <w:lang w:eastAsia="fr-FR"/>
                <w14:ligatures w14:val="standardContextual"/>
              </w:rPr>
              <w:tab/>
            </w:r>
            <w:r w:rsidR="00FE0D63" w:rsidRPr="00B42861">
              <w:rPr>
                <w:rStyle w:val="Lienhypertexte"/>
              </w:rPr>
              <w:t>Offre de Prix</w:t>
            </w:r>
            <w:r w:rsidR="00FE0D63">
              <w:rPr>
                <w:webHidden/>
              </w:rPr>
              <w:tab/>
            </w:r>
            <w:r w:rsidR="00FE0D63">
              <w:rPr>
                <w:webHidden/>
              </w:rPr>
              <w:fldChar w:fldCharType="begin"/>
            </w:r>
            <w:r w:rsidR="00FE0D63">
              <w:rPr>
                <w:webHidden/>
              </w:rPr>
              <w:instrText xml:space="preserve"> PAGEREF _Toc193378816 \h </w:instrText>
            </w:r>
            <w:r w:rsidR="00FE0D63">
              <w:rPr>
                <w:webHidden/>
              </w:rPr>
            </w:r>
            <w:r w:rsidR="00FE0D63">
              <w:rPr>
                <w:webHidden/>
              </w:rPr>
              <w:fldChar w:fldCharType="separate"/>
            </w:r>
            <w:r>
              <w:rPr>
                <w:webHidden/>
              </w:rPr>
              <w:t>10</w:t>
            </w:r>
            <w:r w:rsidR="00FE0D63">
              <w:rPr>
                <w:webHidden/>
              </w:rPr>
              <w:fldChar w:fldCharType="end"/>
            </w:r>
          </w:hyperlink>
        </w:p>
        <w:p w14:paraId="0F222726" w14:textId="60F26FAE" w:rsidR="00FE0D63" w:rsidRDefault="00F84A67">
          <w:pPr>
            <w:pStyle w:val="TM2"/>
            <w:rPr>
              <w:kern w:val="2"/>
              <w:sz w:val="24"/>
              <w:szCs w:val="24"/>
              <w:lang w:eastAsia="fr-FR"/>
              <w14:ligatures w14:val="standardContextual"/>
            </w:rPr>
          </w:pPr>
          <w:hyperlink w:anchor="_Toc193378817" w:history="1">
            <w:r w:rsidR="00FE0D63" w:rsidRPr="00B42861">
              <w:rPr>
                <w:rStyle w:val="Lienhypertexte"/>
              </w:rPr>
              <w:t>1</w:t>
            </w:r>
            <w:r w:rsidR="00FE0D63">
              <w:rPr>
                <w:kern w:val="2"/>
                <w:sz w:val="24"/>
                <w:szCs w:val="24"/>
                <w:lang w:eastAsia="fr-FR"/>
                <w14:ligatures w14:val="standardContextual"/>
              </w:rPr>
              <w:tab/>
            </w:r>
            <w:r w:rsidR="00FE0D63" w:rsidRPr="00B42861">
              <w:rPr>
                <w:rStyle w:val="Lienhypertexte"/>
              </w:rPr>
              <w:t>Offre de Prix</w:t>
            </w:r>
            <w:r w:rsidR="00FE0D63">
              <w:rPr>
                <w:webHidden/>
              </w:rPr>
              <w:tab/>
            </w:r>
            <w:r w:rsidR="00FE0D63">
              <w:rPr>
                <w:webHidden/>
              </w:rPr>
              <w:fldChar w:fldCharType="begin"/>
            </w:r>
            <w:r w:rsidR="00FE0D63">
              <w:rPr>
                <w:webHidden/>
              </w:rPr>
              <w:instrText xml:space="preserve"> PAGEREF _Toc193378817 \h </w:instrText>
            </w:r>
            <w:r w:rsidR="00FE0D63">
              <w:rPr>
                <w:webHidden/>
              </w:rPr>
            </w:r>
            <w:r w:rsidR="00FE0D63">
              <w:rPr>
                <w:webHidden/>
              </w:rPr>
              <w:fldChar w:fldCharType="separate"/>
            </w:r>
            <w:r>
              <w:rPr>
                <w:webHidden/>
              </w:rPr>
              <w:t>10</w:t>
            </w:r>
            <w:r w:rsidR="00FE0D63">
              <w:rPr>
                <w:webHidden/>
              </w:rPr>
              <w:fldChar w:fldCharType="end"/>
            </w:r>
          </w:hyperlink>
        </w:p>
        <w:p w14:paraId="2C44A915" w14:textId="2CCFF00E" w:rsidR="00FE0D63" w:rsidRDefault="00F84A67">
          <w:pPr>
            <w:pStyle w:val="TM3"/>
            <w:rPr>
              <w:noProof/>
              <w:kern w:val="2"/>
              <w:sz w:val="24"/>
              <w:szCs w:val="24"/>
              <w:lang w:eastAsia="fr-FR"/>
              <w14:ligatures w14:val="standardContextual"/>
            </w:rPr>
          </w:pPr>
          <w:hyperlink w:anchor="_Toc193378818" w:history="1">
            <w:r w:rsidR="00FE0D63" w:rsidRPr="00B42861">
              <w:rPr>
                <w:rStyle w:val="Lienhypertexte"/>
                <w:noProof/>
              </w:rPr>
              <w:t>1.1</w:t>
            </w:r>
            <w:r w:rsidR="00FE0D63">
              <w:rPr>
                <w:noProof/>
                <w:kern w:val="2"/>
                <w:sz w:val="24"/>
                <w:szCs w:val="24"/>
                <w:lang w:eastAsia="fr-FR"/>
                <w14:ligatures w14:val="standardContextual"/>
              </w:rPr>
              <w:tab/>
            </w:r>
            <w:r w:rsidR="00FE0D63" w:rsidRPr="00B42861">
              <w:rPr>
                <w:rStyle w:val="Lienhypertexte"/>
                <w:noProof/>
              </w:rPr>
              <w:t>Conditions générales de l'offre de prix :</w:t>
            </w:r>
            <w:r w:rsidR="00FE0D63">
              <w:rPr>
                <w:noProof/>
                <w:webHidden/>
              </w:rPr>
              <w:tab/>
            </w:r>
            <w:r w:rsidR="00FE0D63">
              <w:rPr>
                <w:noProof/>
                <w:webHidden/>
              </w:rPr>
              <w:fldChar w:fldCharType="begin"/>
            </w:r>
            <w:r w:rsidR="00FE0D63">
              <w:rPr>
                <w:noProof/>
                <w:webHidden/>
              </w:rPr>
              <w:instrText xml:space="preserve"> PAGEREF _Toc193378818 \h </w:instrText>
            </w:r>
            <w:r w:rsidR="00FE0D63">
              <w:rPr>
                <w:noProof/>
                <w:webHidden/>
              </w:rPr>
            </w:r>
            <w:r w:rsidR="00FE0D63">
              <w:rPr>
                <w:noProof/>
                <w:webHidden/>
              </w:rPr>
              <w:fldChar w:fldCharType="separate"/>
            </w:r>
            <w:r>
              <w:rPr>
                <w:noProof/>
                <w:webHidden/>
              </w:rPr>
              <w:t>10</w:t>
            </w:r>
            <w:r w:rsidR="00FE0D63">
              <w:rPr>
                <w:noProof/>
                <w:webHidden/>
              </w:rPr>
              <w:fldChar w:fldCharType="end"/>
            </w:r>
          </w:hyperlink>
        </w:p>
        <w:p w14:paraId="61176105" w14:textId="3B1E8CC0" w:rsidR="00FE0D63" w:rsidRDefault="00F84A67">
          <w:pPr>
            <w:pStyle w:val="TM3"/>
            <w:rPr>
              <w:noProof/>
              <w:kern w:val="2"/>
              <w:sz w:val="24"/>
              <w:szCs w:val="24"/>
              <w:lang w:eastAsia="fr-FR"/>
              <w14:ligatures w14:val="standardContextual"/>
            </w:rPr>
          </w:pPr>
          <w:hyperlink w:anchor="_Toc193378819" w:history="1">
            <w:r w:rsidR="00FE0D63" w:rsidRPr="00B42861">
              <w:rPr>
                <w:rStyle w:val="Lienhypertexte"/>
                <w:noProof/>
              </w:rPr>
              <w:t>1.2</w:t>
            </w:r>
            <w:r w:rsidR="00FE0D63">
              <w:rPr>
                <w:noProof/>
                <w:kern w:val="2"/>
                <w:sz w:val="24"/>
                <w:szCs w:val="24"/>
                <w:lang w:eastAsia="fr-FR"/>
                <w14:ligatures w14:val="standardContextual"/>
              </w:rPr>
              <w:tab/>
            </w:r>
            <w:r w:rsidR="00FE0D63" w:rsidRPr="00B42861">
              <w:rPr>
                <w:rStyle w:val="Lienhypertexte"/>
                <w:noProof/>
              </w:rPr>
              <w:t>Rémunération pour la mission de base - forfait de rémunération</w:t>
            </w:r>
            <w:r w:rsidR="00FE0D63">
              <w:rPr>
                <w:noProof/>
                <w:webHidden/>
              </w:rPr>
              <w:tab/>
            </w:r>
            <w:r w:rsidR="00FE0D63">
              <w:rPr>
                <w:noProof/>
                <w:webHidden/>
              </w:rPr>
              <w:fldChar w:fldCharType="begin"/>
            </w:r>
            <w:r w:rsidR="00FE0D63">
              <w:rPr>
                <w:noProof/>
                <w:webHidden/>
              </w:rPr>
              <w:instrText xml:space="preserve"> PAGEREF _Toc193378819 \h </w:instrText>
            </w:r>
            <w:r w:rsidR="00FE0D63">
              <w:rPr>
                <w:noProof/>
                <w:webHidden/>
              </w:rPr>
            </w:r>
            <w:r w:rsidR="00FE0D63">
              <w:rPr>
                <w:noProof/>
                <w:webHidden/>
              </w:rPr>
              <w:fldChar w:fldCharType="separate"/>
            </w:r>
            <w:r>
              <w:rPr>
                <w:noProof/>
                <w:webHidden/>
              </w:rPr>
              <w:t>10</w:t>
            </w:r>
            <w:r w:rsidR="00FE0D63">
              <w:rPr>
                <w:noProof/>
                <w:webHidden/>
              </w:rPr>
              <w:fldChar w:fldCharType="end"/>
            </w:r>
          </w:hyperlink>
        </w:p>
        <w:p w14:paraId="58F1E737" w14:textId="1B40C25D" w:rsidR="00FE0D63" w:rsidRDefault="00F84A67">
          <w:pPr>
            <w:pStyle w:val="TM3"/>
            <w:rPr>
              <w:noProof/>
              <w:kern w:val="2"/>
              <w:sz w:val="24"/>
              <w:szCs w:val="24"/>
              <w:lang w:eastAsia="fr-FR"/>
              <w14:ligatures w14:val="standardContextual"/>
            </w:rPr>
          </w:pPr>
          <w:hyperlink w:anchor="_Toc193378820" w:history="1">
            <w:r w:rsidR="00FE0D63" w:rsidRPr="00B42861">
              <w:rPr>
                <w:rStyle w:val="Lienhypertexte"/>
                <w:noProof/>
              </w:rPr>
              <w:t>1.3</w:t>
            </w:r>
            <w:r w:rsidR="00FE0D63">
              <w:rPr>
                <w:noProof/>
                <w:kern w:val="2"/>
                <w:sz w:val="24"/>
                <w:szCs w:val="24"/>
                <w:lang w:eastAsia="fr-FR"/>
                <w14:ligatures w14:val="standardContextual"/>
              </w:rPr>
              <w:tab/>
            </w:r>
            <w:r w:rsidR="00FE0D63" w:rsidRPr="00B42861">
              <w:rPr>
                <w:rStyle w:val="Lienhypertexte"/>
                <w:noProof/>
              </w:rPr>
              <w:t>Rémunération des missions complémentaires</w:t>
            </w:r>
            <w:r w:rsidR="00FE0D63">
              <w:rPr>
                <w:noProof/>
                <w:webHidden/>
              </w:rPr>
              <w:tab/>
            </w:r>
            <w:r w:rsidR="00FE0D63">
              <w:rPr>
                <w:noProof/>
                <w:webHidden/>
              </w:rPr>
              <w:fldChar w:fldCharType="begin"/>
            </w:r>
            <w:r w:rsidR="00FE0D63">
              <w:rPr>
                <w:noProof/>
                <w:webHidden/>
              </w:rPr>
              <w:instrText xml:space="preserve"> PAGEREF _Toc193378820 \h </w:instrText>
            </w:r>
            <w:r w:rsidR="00FE0D63">
              <w:rPr>
                <w:noProof/>
                <w:webHidden/>
              </w:rPr>
            </w:r>
            <w:r w:rsidR="00FE0D63">
              <w:rPr>
                <w:noProof/>
                <w:webHidden/>
              </w:rPr>
              <w:fldChar w:fldCharType="separate"/>
            </w:r>
            <w:r>
              <w:rPr>
                <w:noProof/>
                <w:webHidden/>
              </w:rPr>
              <w:t>10</w:t>
            </w:r>
            <w:r w:rsidR="00FE0D63">
              <w:rPr>
                <w:noProof/>
                <w:webHidden/>
              </w:rPr>
              <w:fldChar w:fldCharType="end"/>
            </w:r>
          </w:hyperlink>
        </w:p>
        <w:p w14:paraId="5340001F" w14:textId="3C61AD21" w:rsidR="00FE0D63" w:rsidRDefault="00F84A67">
          <w:pPr>
            <w:pStyle w:val="TM3"/>
            <w:rPr>
              <w:noProof/>
              <w:kern w:val="2"/>
              <w:sz w:val="24"/>
              <w:szCs w:val="24"/>
              <w:lang w:eastAsia="fr-FR"/>
              <w14:ligatures w14:val="standardContextual"/>
            </w:rPr>
          </w:pPr>
          <w:hyperlink w:anchor="_Toc193378821" w:history="1">
            <w:r w:rsidR="00FE0D63" w:rsidRPr="00B42861">
              <w:rPr>
                <w:rStyle w:val="Lienhypertexte"/>
                <w:noProof/>
              </w:rPr>
              <w:t>1.4</w:t>
            </w:r>
            <w:r w:rsidR="00FE0D63">
              <w:rPr>
                <w:noProof/>
                <w:kern w:val="2"/>
                <w:sz w:val="24"/>
                <w:szCs w:val="24"/>
                <w:lang w:eastAsia="fr-FR"/>
                <w14:ligatures w14:val="standardContextual"/>
              </w:rPr>
              <w:tab/>
            </w:r>
            <w:r w:rsidR="00FE0D63" w:rsidRPr="00B42861">
              <w:rPr>
                <w:rStyle w:val="Lienhypertexte"/>
                <w:noProof/>
              </w:rPr>
              <w:t>Prestations supplémentaires éventuelles</w:t>
            </w:r>
            <w:r w:rsidR="00FE0D63">
              <w:rPr>
                <w:noProof/>
                <w:webHidden/>
              </w:rPr>
              <w:tab/>
            </w:r>
            <w:r w:rsidR="00FE0D63">
              <w:rPr>
                <w:noProof/>
                <w:webHidden/>
              </w:rPr>
              <w:fldChar w:fldCharType="begin"/>
            </w:r>
            <w:r w:rsidR="00FE0D63">
              <w:rPr>
                <w:noProof/>
                <w:webHidden/>
              </w:rPr>
              <w:instrText xml:space="preserve"> PAGEREF _Toc193378821 \h </w:instrText>
            </w:r>
            <w:r w:rsidR="00FE0D63">
              <w:rPr>
                <w:noProof/>
                <w:webHidden/>
              </w:rPr>
            </w:r>
            <w:r w:rsidR="00FE0D63">
              <w:rPr>
                <w:noProof/>
                <w:webHidden/>
              </w:rPr>
              <w:fldChar w:fldCharType="separate"/>
            </w:r>
            <w:r>
              <w:rPr>
                <w:noProof/>
                <w:webHidden/>
              </w:rPr>
              <w:t>11</w:t>
            </w:r>
            <w:r w:rsidR="00FE0D63">
              <w:rPr>
                <w:noProof/>
                <w:webHidden/>
              </w:rPr>
              <w:fldChar w:fldCharType="end"/>
            </w:r>
          </w:hyperlink>
        </w:p>
        <w:p w14:paraId="5951889E" w14:textId="38AC3C7C" w:rsidR="00FE0D63" w:rsidRDefault="00F84A67">
          <w:pPr>
            <w:pStyle w:val="TM3"/>
            <w:rPr>
              <w:noProof/>
              <w:kern w:val="2"/>
              <w:sz w:val="24"/>
              <w:szCs w:val="24"/>
              <w:lang w:eastAsia="fr-FR"/>
              <w14:ligatures w14:val="standardContextual"/>
            </w:rPr>
          </w:pPr>
          <w:hyperlink w:anchor="_Toc193378822" w:history="1">
            <w:r w:rsidR="00FE0D63" w:rsidRPr="00B42861">
              <w:rPr>
                <w:rStyle w:val="Lienhypertexte"/>
                <w:noProof/>
              </w:rPr>
              <w:t>1.5</w:t>
            </w:r>
            <w:r w:rsidR="00FE0D63">
              <w:rPr>
                <w:noProof/>
                <w:kern w:val="2"/>
                <w:sz w:val="24"/>
                <w:szCs w:val="24"/>
                <w:lang w:eastAsia="fr-FR"/>
                <w14:ligatures w14:val="standardContextual"/>
              </w:rPr>
              <w:tab/>
            </w:r>
            <w:r w:rsidR="00FE0D63" w:rsidRPr="00B42861">
              <w:rPr>
                <w:rStyle w:val="Lienhypertexte"/>
                <w:noProof/>
              </w:rPr>
              <w:t>Décomposition en tranches</w:t>
            </w:r>
            <w:r w:rsidR="00FE0D63">
              <w:rPr>
                <w:noProof/>
                <w:webHidden/>
              </w:rPr>
              <w:tab/>
            </w:r>
            <w:r w:rsidR="00FE0D63">
              <w:rPr>
                <w:noProof/>
                <w:webHidden/>
              </w:rPr>
              <w:fldChar w:fldCharType="begin"/>
            </w:r>
            <w:r w:rsidR="00FE0D63">
              <w:rPr>
                <w:noProof/>
                <w:webHidden/>
              </w:rPr>
              <w:instrText xml:space="preserve"> PAGEREF _Toc193378822 \h </w:instrText>
            </w:r>
            <w:r w:rsidR="00FE0D63">
              <w:rPr>
                <w:noProof/>
                <w:webHidden/>
              </w:rPr>
            </w:r>
            <w:r w:rsidR="00FE0D63">
              <w:rPr>
                <w:noProof/>
                <w:webHidden/>
              </w:rPr>
              <w:fldChar w:fldCharType="separate"/>
            </w:r>
            <w:r>
              <w:rPr>
                <w:noProof/>
                <w:webHidden/>
              </w:rPr>
              <w:t>12</w:t>
            </w:r>
            <w:r w:rsidR="00FE0D63">
              <w:rPr>
                <w:noProof/>
                <w:webHidden/>
              </w:rPr>
              <w:fldChar w:fldCharType="end"/>
            </w:r>
          </w:hyperlink>
        </w:p>
        <w:p w14:paraId="27F2E9B2" w14:textId="5A1A08D6" w:rsidR="00FE0D63" w:rsidRDefault="00F84A67">
          <w:pPr>
            <w:pStyle w:val="TM2"/>
            <w:rPr>
              <w:kern w:val="2"/>
              <w:sz w:val="24"/>
              <w:szCs w:val="24"/>
              <w:lang w:eastAsia="fr-FR"/>
              <w14:ligatures w14:val="standardContextual"/>
            </w:rPr>
          </w:pPr>
          <w:hyperlink w:anchor="_Toc193378823" w:history="1">
            <w:r w:rsidR="00FE0D63" w:rsidRPr="00B42861">
              <w:rPr>
                <w:rStyle w:val="Lienhypertexte"/>
              </w:rPr>
              <w:t>2</w:t>
            </w:r>
            <w:r w:rsidR="00FE0D63">
              <w:rPr>
                <w:kern w:val="2"/>
                <w:sz w:val="24"/>
                <w:szCs w:val="24"/>
                <w:lang w:eastAsia="fr-FR"/>
                <w14:ligatures w14:val="standardContextual"/>
              </w:rPr>
              <w:tab/>
            </w:r>
            <w:r w:rsidR="00FE0D63" w:rsidRPr="00B42861">
              <w:rPr>
                <w:rStyle w:val="Lienhypertexte"/>
              </w:rPr>
              <w:t>Avance</w:t>
            </w:r>
            <w:r w:rsidR="00FE0D63">
              <w:rPr>
                <w:webHidden/>
              </w:rPr>
              <w:tab/>
            </w:r>
            <w:r w:rsidR="00FE0D63">
              <w:rPr>
                <w:webHidden/>
              </w:rPr>
              <w:fldChar w:fldCharType="begin"/>
            </w:r>
            <w:r w:rsidR="00FE0D63">
              <w:rPr>
                <w:webHidden/>
              </w:rPr>
              <w:instrText xml:space="preserve"> PAGEREF _Toc193378823 \h </w:instrText>
            </w:r>
            <w:r w:rsidR="00FE0D63">
              <w:rPr>
                <w:webHidden/>
              </w:rPr>
            </w:r>
            <w:r w:rsidR="00FE0D63">
              <w:rPr>
                <w:webHidden/>
              </w:rPr>
              <w:fldChar w:fldCharType="separate"/>
            </w:r>
            <w:r>
              <w:rPr>
                <w:webHidden/>
              </w:rPr>
              <w:t>12</w:t>
            </w:r>
            <w:r w:rsidR="00FE0D63">
              <w:rPr>
                <w:webHidden/>
              </w:rPr>
              <w:fldChar w:fldCharType="end"/>
            </w:r>
          </w:hyperlink>
        </w:p>
        <w:p w14:paraId="2CFC1267" w14:textId="23C3A47F" w:rsidR="00FE0D63" w:rsidRDefault="00F84A67">
          <w:pPr>
            <w:pStyle w:val="TM1"/>
            <w:rPr>
              <w:caps w:val="0"/>
              <w:color w:val="auto"/>
              <w:kern w:val="2"/>
              <w:sz w:val="24"/>
              <w:szCs w:val="24"/>
              <w:lang w:eastAsia="fr-FR"/>
              <w14:ligatures w14:val="standardContextual"/>
            </w:rPr>
          </w:pPr>
          <w:hyperlink w:anchor="_Toc193378824" w:history="1">
            <w:r w:rsidR="00FE0D63" w:rsidRPr="00B42861">
              <w:rPr>
                <w:rStyle w:val="Lienhypertexte"/>
              </w:rPr>
              <w:t>D</w:t>
            </w:r>
            <w:r w:rsidR="00FE0D63">
              <w:rPr>
                <w:caps w:val="0"/>
                <w:color w:val="auto"/>
                <w:kern w:val="2"/>
                <w:sz w:val="24"/>
                <w:szCs w:val="24"/>
                <w:lang w:eastAsia="fr-FR"/>
                <w14:ligatures w14:val="standardContextual"/>
              </w:rPr>
              <w:tab/>
            </w:r>
            <w:r w:rsidR="00FE0D63" w:rsidRPr="00B42861">
              <w:rPr>
                <w:rStyle w:val="Lienhypertexte"/>
              </w:rPr>
              <w:t>Durée du marché et delais d’exécution</w:t>
            </w:r>
            <w:r w:rsidR="00FE0D63">
              <w:rPr>
                <w:webHidden/>
              </w:rPr>
              <w:tab/>
            </w:r>
            <w:r w:rsidR="00FE0D63">
              <w:rPr>
                <w:webHidden/>
              </w:rPr>
              <w:fldChar w:fldCharType="begin"/>
            </w:r>
            <w:r w:rsidR="00FE0D63">
              <w:rPr>
                <w:webHidden/>
              </w:rPr>
              <w:instrText xml:space="preserve"> PAGEREF _Toc193378824 \h </w:instrText>
            </w:r>
            <w:r w:rsidR="00FE0D63">
              <w:rPr>
                <w:webHidden/>
              </w:rPr>
            </w:r>
            <w:r w:rsidR="00FE0D63">
              <w:rPr>
                <w:webHidden/>
              </w:rPr>
              <w:fldChar w:fldCharType="separate"/>
            </w:r>
            <w:r>
              <w:rPr>
                <w:webHidden/>
              </w:rPr>
              <w:t>13</w:t>
            </w:r>
            <w:r w:rsidR="00FE0D63">
              <w:rPr>
                <w:webHidden/>
              </w:rPr>
              <w:fldChar w:fldCharType="end"/>
            </w:r>
          </w:hyperlink>
        </w:p>
        <w:p w14:paraId="5D5AD0DC" w14:textId="2EF0E43E" w:rsidR="00FE0D63" w:rsidRDefault="00F84A67">
          <w:pPr>
            <w:pStyle w:val="TM2"/>
            <w:rPr>
              <w:kern w:val="2"/>
              <w:sz w:val="24"/>
              <w:szCs w:val="24"/>
              <w:lang w:eastAsia="fr-FR"/>
              <w14:ligatures w14:val="standardContextual"/>
            </w:rPr>
          </w:pPr>
          <w:hyperlink w:anchor="_Toc193378825" w:history="1">
            <w:r w:rsidR="00FE0D63" w:rsidRPr="00B42861">
              <w:rPr>
                <w:rStyle w:val="Lienhypertexte"/>
              </w:rPr>
              <w:t>3</w:t>
            </w:r>
            <w:r w:rsidR="00FE0D63">
              <w:rPr>
                <w:kern w:val="2"/>
                <w:sz w:val="24"/>
                <w:szCs w:val="24"/>
                <w:lang w:eastAsia="fr-FR"/>
                <w14:ligatures w14:val="standardContextual"/>
              </w:rPr>
              <w:tab/>
            </w:r>
            <w:r w:rsidR="00FE0D63" w:rsidRPr="00B42861">
              <w:rPr>
                <w:rStyle w:val="Lienhypertexte"/>
              </w:rPr>
              <w:t>Durée du marché</w:t>
            </w:r>
            <w:r w:rsidR="00FE0D63">
              <w:rPr>
                <w:webHidden/>
              </w:rPr>
              <w:tab/>
            </w:r>
            <w:r w:rsidR="00FE0D63">
              <w:rPr>
                <w:webHidden/>
              </w:rPr>
              <w:fldChar w:fldCharType="begin"/>
            </w:r>
            <w:r w:rsidR="00FE0D63">
              <w:rPr>
                <w:webHidden/>
              </w:rPr>
              <w:instrText xml:space="preserve"> PAGEREF _Toc193378825 \h </w:instrText>
            </w:r>
            <w:r w:rsidR="00FE0D63">
              <w:rPr>
                <w:webHidden/>
              </w:rPr>
            </w:r>
            <w:r w:rsidR="00FE0D63">
              <w:rPr>
                <w:webHidden/>
              </w:rPr>
              <w:fldChar w:fldCharType="separate"/>
            </w:r>
            <w:r>
              <w:rPr>
                <w:webHidden/>
              </w:rPr>
              <w:t>13</w:t>
            </w:r>
            <w:r w:rsidR="00FE0D63">
              <w:rPr>
                <w:webHidden/>
              </w:rPr>
              <w:fldChar w:fldCharType="end"/>
            </w:r>
          </w:hyperlink>
        </w:p>
        <w:p w14:paraId="000B60CB" w14:textId="3D83CE3A" w:rsidR="00FE0D63" w:rsidRDefault="00F84A67">
          <w:pPr>
            <w:pStyle w:val="TM2"/>
            <w:rPr>
              <w:kern w:val="2"/>
              <w:sz w:val="24"/>
              <w:szCs w:val="24"/>
              <w:lang w:eastAsia="fr-FR"/>
              <w14:ligatures w14:val="standardContextual"/>
            </w:rPr>
          </w:pPr>
          <w:hyperlink w:anchor="_Toc193378826" w:history="1">
            <w:r w:rsidR="00FE0D63" w:rsidRPr="00B42861">
              <w:rPr>
                <w:rStyle w:val="Lienhypertexte"/>
              </w:rPr>
              <w:t>4</w:t>
            </w:r>
            <w:r w:rsidR="00FE0D63">
              <w:rPr>
                <w:kern w:val="2"/>
                <w:sz w:val="24"/>
                <w:szCs w:val="24"/>
                <w:lang w:eastAsia="fr-FR"/>
                <w14:ligatures w14:val="standardContextual"/>
              </w:rPr>
              <w:tab/>
            </w:r>
            <w:r w:rsidR="00FE0D63" w:rsidRPr="00B42861">
              <w:rPr>
                <w:rStyle w:val="Lienhypertexte"/>
              </w:rPr>
              <w:t>Délais d’Exécution</w:t>
            </w:r>
            <w:r w:rsidR="00FE0D63">
              <w:rPr>
                <w:webHidden/>
              </w:rPr>
              <w:tab/>
            </w:r>
            <w:r w:rsidR="00FE0D63">
              <w:rPr>
                <w:webHidden/>
              </w:rPr>
              <w:fldChar w:fldCharType="begin"/>
            </w:r>
            <w:r w:rsidR="00FE0D63">
              <w:rPr>
                <w:webHidden/>
              </w:rPr>
              <w:instrText xml:space="preserve"> PAGEREF _Toc193378826 \h </w:instrText>
            </w:r>
            <w:r w:rsidR="00FE0D63">
              <w:rPr>
                <w:webHidden/>
              </w:rPr>
            </w:r>
            <w:r w:rsidR="00FE0D63">
              <w:rPr>
                <w:webHidden/>
              </w:rPr>
              <w:fldChar w:fldCharType="separate"/>
            </w:r>
            <w:r>
              <w:rPr>
                <w:webHidden/>
              </w:rPr>
              <w:t>13</w:t>
            </w:r>
            <w:r w:rsidR="00FE0D63">
              <w:rPr>
                <w:webHidden/>
              </w:rPr>
              <w:fldChar w:fldCharType="end"/>
            </w:r>
          </w:hyperlink>
        </w:p>
        <w:p w14:paraId="4F8CE931" w14:textId="16AED87F" w:rsidR="00FE0D63" w:rsidRDefault="00F84A67">
          <w:pPr>
            <w:pStyle w:val="TM1"/>
            <w:rPr>
              <w:caps w:val="0"/>
              <w:color w:val="auto"/>
              <w:kern w:val="2"/>
              <w:sz w:val="24"/>
              <w:szCs w:val="24"/>
              <w:lang w:eastAsia="fr-FR"/>
              <w14:ligatures w14:val="standardContextual"/>
            </w:rPr>
          </w:pPr>
          <w:hyperlink w:anchor="_Toc193378827" w:history="1">
            <w:r w:rsidR="00FE0D63" w:rsidRPr="00B42861">
              <w:rPr>
                <w:rStyle w:val="Lienhypertexte"/>
              </w:rPr>
              <w:t>E</w:t>
            </w:r>
            <w:r w:rsidR="00FE0D63">
              <w:rPr>
                <w:caps w:val="0"/>
                <w:color w:val="auto"/>
                <w:kern w:val="2"/>
                <w:sz w:val="24"/>
                <w:szCs w:val="24"/>
                <w:lang w:eastAsia="fr-FR"/>
                <w14:ligatures w14:val="standardContextual"/>
              </w:rPr>
              <w:tab/>
            </w:r>
            <w:r w:rsidR="00FE0D63" w:rsidRPr="00B42861">
              <w:rPr>
                <w:rStyle w:val="Lienhypertexte"/>
              </w:rPr>
              <w:t>Paiement</w:t>
            </w:r>
            <w:r w:rsidR="00FE0D63">
              <w:rPr>
                <w:webHidden/>
              </w:rPr>
              <w:tab/>
            </w:r>
            <w:r w:rsidR="00FE0D63">
              <w:rPr>
                <w:webHidden/>
              </w:rPr>
              <w:fldChar w:fldCharType="begin"/>
            </w:r>
            <w:r w:rsidR="00FE0D63">
              <w:rPr>
                <w:webHidden/>
              </w:rPr>
              <w:instrText xml:space="preserve"> PAGEREF _Toc193378827 \h </w:instrText>
            </w:r>
            <w:r w:rsidR="00FE0D63">
              <w:rPr>
                <w:webHidden/>
              </w:rPr>
            </w:r>
            <w:r w:rsidR="00FE0D63">
              <w:rPr>
                <w:webHidden/>
              </w:rPr>
              <w:fldChar w:fldCharType="separate"/>
            </w:r>
            <w:r>
              <w:rPr>
                <w:webHidden/>
              </w:rPr>
              <w:t>13</w:t>
            </w:r>
            <w:r w:rsidR="00FE0D63">
              <w:rPr>
                <w:webHidden/>
              </w:rPr>
              <w:fldChar w:fldCharType="end"/>
            </w:r>
          </w:hyperlink>
        </w:p>
        <w:p w14:paraId="6BDAE566" w14:textId="01420576" w:rsidR="00FE0D63" w:rsidRDefault="00F84A67">
          <w:pPr>
            <w:pStyle w:val="TM1"/>
            <w:rPr>
              <w:caps w:val="0"/>
              <w:color w:val="auto"/>
              <w:kern w:val="2"/>
              <w:sz w:val="24"/>
              <w:szCs w:val="24"/>
              <w:lang w:eastAsia="fr-FR"/>
              <w14:ligatures w14:val="standardContextual"/>
            </w:rPr>
          </w:pPr>
          <w:hyperlink w:anchor="_Toc193378828" w:history="1">
            <w:r w:rsidR="00FE0D63" w:rsidRPr="00B42861">
              <w:rPr>
                <w:rStyle w:val="Lienhypertexte"/>
              </w:rPr>
              <w:t>F</w:t>
            </w:r>
            <w:r w:rsidR="00FE0D63">
              <w:rPr>
                <w:caps w:val="0"/>
                <w:color w:val="auto"/>
                <w:kern w:val="2"/>
                <w:sz w:val="24"/>
                <w:szCs w:val="24"/>
                <w:lang w:eastAsia="fr-FR"/>
                <w14:ligatures w14:val="standardContextual"/>
              </w:rPr>
              <w:tab/>
            </w:r>
            <w:r w:rsidR="00FE0D63" w:rsidRPr="00B42861">
              <w:rPr>
                <w:rStyle w:val="Lienhypertexte"/>
              </w:rPr>
              <w:t>Sous-traitance</w:t>
            </w:r>
            <w:r w:rsidR="00FE0D63">
              <w:rPr>
                <w:webHidden/>
              </w:rPr>
              <w:tab/>
            </w:r>
            <w:r w:rsidR="00FE0D63">
              <w:rPr>
                <w:webHidden/>
              </w:rPr>
              <w:fldChar w:fldCharType="begin"/>
            </w:r>
            <w:r w:rsidR="00FE0D63">
              <w:rPr>
                <w:webHidden/>
              </w:rPr>
              <w:instrText xml:space="preserve"> PAGEREF _Toc193378828 \h </w:instrText>
            </w:r>
            <w:r w:rsidR="00FE0D63">
              <w:rPr>
                <w:webHidden/>
              </w:rPr>
            </w:r>
            <w:r w:rsidR="00FE0D63">
              <w:rPr>
                <w:webHidden/>
              </w:rPr>
              <w:fldChar w:fldCharType="separate"/>
            </w:r>
            <w:r>
              <w:rPr>
                <w:webHidden/>
              </w:rPr>
              <w:t>15</w:t>
            </w:r>
            <w:r w:rsidR="00FE0D63">
              <w:rPr>
                <w:webHidden/>
              </w:rPr>
              <w:fldChar w:fldCharType="end"/>
            </w:r>
          </w:hyperlink>
        </w:p>
        <w:p w14:paraId="479F7769" w14:textId="4301F1F0" w:rsidR="00FE0D63" w:rsidRDefault="00F84A67">
          <w:pPr>
            <w:pStyle w:val="TM1"/>
            <w:rPr>
              <w:caps w:val="0"/>
              <w:color w:val="auto"/>
              <w:kern w:val="2"/>
              <w:sz w:val="24"/>
              <w:szCs w:val="24"/>
              <w:lang w:eastAsia="fr-FR"/>
              <w14:ligatures w14:val="standardContextual"/>
            </w:rPr>
          </w:pPr>
          <w:hyperlink w:anchor="_Toc193378829" w:history="1">
            <w:r w:rsidR="00FE0D63" w:rsidRPr="00B42861">
              <w:rPr>
                <w:rStyle w:val="Lienhypertexte"/>
              </w:rPr>
              <w:t>G</w:t>
            </w:r>
            <w:r w:rsidR="00FE0D63">
              <w:rPr>
                <w:caps w:val="0"/>
                <w:color w:val="auto"/>
                <w:kern w:val="2"/>
                <w:sz w:val="24"/>
                <w:szCs w:val="24"/>
                <w:lang w:eastAsia="fr-FR"/>
                <w14:ligatures w14:val="standardContextual"/>
              </w:rPr>
              <w:tab/>
            </w:r>
            <w:r w:rsidR="00FE0D63" w:rsidRPr="00B42861">
              <w:rPr>
                <w:rStyle w:val="Lienhypertexte"/>
              </w:rPr>
              <w:t>Représentation du maître d’œuvre</w:t>
            </w:r>
            <w:r w:rsidR="00FE0D63">
              <w:rPr>
                <w:webHidden/>
              </w:rPr>
              <w:tab/>
            </w:r>
            <w:r w:rsidR="00FE0D63">
              <w:rPr>
                <w:webHidden/>
              </w:rPr>
              <w:fldChar w:fldCharType="begin"/>
            </w:r>
            <w:r w:rsidR="00FE0D63">
              <w:rPr>
                <w:webHidden/>
              </w:rPr>
              <w:instrText xml:space="preserve"> PAGEREF _Toc193378829 \h </w:instrText>
            </w:r>
            <w:r w:rsidR="00FE0D63">
              <w:rPr>
                <w:webHidden/>
              </w:rPr>
            </w:r>
            <w:r w:rsidR="00FE0D63">
              <w:rPr>
                <w:webHidden/>
              </w:rPr>
              <w:fldChar w:fldCharType="separate"/>
            </w:r>
            <w:r>
              <w:rPr>
                <w:webHidden/>
              </w:rPr>
              <w:t>15</w:t>
            </w:r>
            <w:r w:rsidR="00FE0D63">
              <w:rPr>
                <w:webHidden/>
              </w:rPr>
              <w:fldChar w:fldCharType="end"/>
            </w:r>
          </w:hyperlink>
        </w:p>
        <w:p w14:paraId="4BB4CCA3" w14:textId="6E084580" w:rsidR="00FE0D63" w:rsidRDefault="00F84A67">
          <w:pPr>
            <w:pStyle w:val="TM1"/>
            <w:rPr>
              <w:caps w:val="0"/>
              <w:color w:val="auto"/>
              <w:kern w:val="2"/>
              <w:sz w:val="24"/>
              <w:szCs w:val="24"/>
              <w:lang w:eastAsia="fr-FR"/>
              <w14:ligatures w14:val="standardContextual"/>
            </w:rPr>
          </w:pPr>
          <w:hyperlink w:anchor="_Toc193378830" w:history="1">
            <w:r w:rsidR="00FE0D63" w:rsidRPr="00B42861">
              <w:rPr>
                <w:rStyle w:val="Lienhypertexte"/>
              </w:rPr>
              <w:t>H</w:t>
            </w:r>
            <w:r w:rsidR="00FE0D63">
              <w:rPr>
                <w:caps w:val="0"/>
                <w:color w:val="auto"/>
                <w:kern w:val="2"/>
                <w:sz w:val="24"/>
                <w:szCs w:val="24"/>
                <w:lang w:eastAsia="fr-FR"/>
                <w14:ligatures w14:val="standardContextual"/>
              </w:rPr>
              <w:tab/>
            </w:r>
            <w:r w:rsidR="00FE0D63" w:rsidRPr="00B42861">
              <w:rPr>
                <w:rStyle w:val="Lienhypertexte"/>
              </w:rPr>
              <w:t>Signature du marché par le titulaire</w:t>
            </w:r>
            <w:r w:rsidR="00FE0D63">
              <w:rPr>
                <w:webHidden/>
              </w:rPr>
              <w:tab/>
            </w:r>
            <w:r w:rsidR="00FE0D63">
              <w:rPr>
                <w:webHidden/>
              </w:rPr>
              <w:fldChar w:fldCharType="begin"/>
            </w:r>
            <w:r w:rsidR="00FE0D63">
              <w:rPr>
                <w:webHidden/>
              </w:rPr>
              <w:instrText xml:space="preserve"> PAGEREF _Toc193378830 \h </w:instrText>
            </w:r>
            <w:r w:rsidR="00FE0D63">
              <w:rPr>
                <w:webHidden/>
              </w:rPr>
            </w:r>
            <w:r w:rsidR="00FE0D63">
              <w:rPr>
                <w:webHidden/>
              </w:rPr>
              <w:fldChar w:fldCharType="separate"/>
            </w:r>
            <w:r>
              <w:rPr>
                <w:webHidden/>
              </w:rPr>
              <w:t>16</w:t>
            </w:r>
            <w:r w:rsidR="00FE0D63">
              <w:rPr>
                <w:webHidden/>
              </w:rPr>
              <w:fldChar w:fldCharType="end"/>
            </w:r>
          </w:hyperlink>
        </w:p>
        <w:p w14:paraId="721B6CB8" w14:textId="20B56AC7" w:rsidR="00FE0D63" w:rsidRDefault="00F84A67">
          <w:pPr>
            <w:pStyle w:val="TM1"/>
            <w:rPr>
              <w:caps w:val="0"/>
              <w:color w:val="auto"/>
              <w:kern w:val="2"/>
              <w:sz w:val="24"/>
              <w:szCs w:val="24"/>
              <w:lang w:eastAsia="fr-FR"/>
              <w14:ligatures w14:val="standardContextual"/>
            </w:rPr>
          </w:pPr>
          <w:hyperlink w:anchor="_Toc193378831" w:history="1">
            <w:r w:rsidR="00FE0D63" w:rsidRPr="00B42861">
              <w:rPr>
                <w:rStyle w:val="Lienhypertexte"/>
              </w:rPr>
              <w:t>I</w:t>
            </w:r>
            <w:r w:rsidR="00FE0D63">
              <w:rPr>
                <w:caps w:val="0"/>
                <w:color w:val="auto"/>
                <w:kern w:val="2"/>
                <w:sz w:val="24"/>
                <w:szCs w:val="24"/>
                <w:lang w:eastAsia="fr-FR"/>
                <w14:ligatures w14:val="standardContextual"/>
              </w:rPr>
              <w:tab/>
            </w:r>
            <w:r w:rsidR="00FE0D63" w:rsidRPr="00B42861">
              <w:rPr>
                <w:rStyle w:val="Lienhypertexte"/>
              </w:rPr>
              <w:t>Signature de l’acheteur</w:t>
            </w:r>
            <w:r w:rsidR="00FE0D63">
              <w:rPr>
                <w:webHidden/>
              </w:rPr>
              <w:tab/>
            </w:r>
            <w:r w:rsidR="00FE0D63">
              <w:rPr>
                <w:webHidden/>
              </w:rPr>
              <w:fldChar w:fldCharType="begin"/>
            </w:r>
            <w:r w:rsidR="00FE0D63">
              <w:rPr>
                <w:webHidden/>
              </w:rPr>
              <w:instrText xml:space="preserve"> PAGEREF _Toc193378831 \h </w:instrText>
            </w:r>
            <w:r w:rsidR="00FE0D63">
              <w:rPr>
                <w:webHidden/>
              </w:rPr>
            </w:r>
            <w:r w:rsidR="00FE0D63">
              <w:rPr>
                <w:webHidden/>
              </w:rPr>
              <w:fldChar w:fldCharType="separate"/>
            </w:r>
            <w:r>
              <w:rPr>
                <w:webHidden/>
              </w:rPr>
              <w:t>17</w:t>
            </w:r>
            <w:r w:rsidR="00FE0D63">
              <w:rPr>
                <w:webHidden/>
              </w:rPr>
              <w:fldChar w:fldCharType="end"/>
            </w:r>
          </w:hyperlink>
        </w:p>
        <w:p w14:paraId="2126B114" w14:textId="3F295665" w:rsidR="00FE0D63" w:rsidRDefault="00F84A67">
          <w:pPr>
            <w:pStyle w:val="TM1"/>
            <w:rPr>
              <w:caps w:val="0"/>
              <w:color w:val="auto"/>
              <w:kern w:val="2"/>
              <w:sz w:val="24"/>
              <w:szCs w:val="24"/>
              <w:lang w:eastAsia="fr-FR"/>
              <w14:ligatures w14:val="standardContextual"/>
            </w:rPr>
          </w:pPr>
          <w:hyperlink w:anchor="_Toc193378832" w:history="1">
            <w:r w:rsidR="00FE0D63" w:rsidRPr="00B42861">
              <w:rPr>
                <w:rStyle w:val="Lienhypertexte"/>
              </w:rPr>
              <w:t>ANNEXE 1 : MISSIONS ET REPARTITIONS DES HONORAIRES</w:t>
            </w:r>
            <w:r w:rsidR="00FE0D63">
              <w:rPr>
                <w:webHidden/>
              </w:rPr>
              <w:tab/>
            </w:r>
            <w:r w:rsidR="00FE0D63">
              <w:rPr>
                <w:webHidden/>
              </w:rPr>
              <w:fldChar w:fldCharType="begin"/>
            </w:r>
            <w:r w:rsidR="00FE0D63">
              <w:rPr>
                <w:webHidden/>
              </w:rPr>
              <w:instrText xml:space="preserve"> PAGEREF _Toc193378832 \h </w:instrText>
            </w:r>
            <w:r w:rsidR="00FE0D63">
              <w:rPr>
                <w:webHidden/>
              </w:rPr>
            </w:r>
            <w:r w:rsidR="00FE0D63">
              <w:rPr>
                <w:webHidden/>
              </w:rPr>
              <w:fldChar w:fldCharType="separate"/>
            </w:r>
            <w:r>
              <w:rPr>
                <w:webHidden/>
              </w:rPr>
              <w:t>18</w:t>
            </w:r>
            <w:r w:rsidR="00FE0D63">
              <w:rPr>
                <w:webHidden/>
              </w:rPr>
              <w:fldChar w:fldCharType="end"/>
            </w:r>
          </w:hyperlink>
        </w:p>
        <w:p w14:paraId="646404D6" w14:textId="6C9770B4" w:rsidR="00FE0D63" w:rsidRDefault="00F84A67">
          <w:pPr>
            <w:pStyle w:val="TM1"/>
            <w:rPr>
              <w:caps w:val="0"/>
              <w:color w:val="auto"/>
              <w:kern w:val="2"/>
              <w:sz w:val="24"/>
              <w:szCs w:val="24"/>
              <w:lang w:eastAsia="fr-FR"/>
              <w14:ligatures w14:val="standardContextual"/>
            </w:rPr>
          </w:pPr>
          <w:hyperlink w:anchor="_Toc193378833" w:history="1">
            <w:r w:rsidR="00FE0D63" w:rsidRPr="00B42861">
              <w:rPr>
                <w:rStyle w:val="Lienhypertexte"/>
              </w:rPr>
              <w:t>ANNEXE 2 : MANDAT</w:t>
            </w:r>
            <w:r w:rsidR="00FE0D63">
              <w:rPr>
                <w:webHidden/>
              </w:rPr>
              <w:tab/>
            </w:r>
            <w:r w:rsidR="00FE0D63">
              <w:rPr>
                <w:webHidden/>
              </w:rPr>
              <w:fldChar w:fldCharType="begin"/>
            </w:r>
            <w:r w:rsidR="00FE0D63">
              <w:rPr>
                <w:webHidden/>
              </w:rPr>
              <w:instrText xml:space="preserve"> PAGEREF _Toc193378833 \h </w:instrText>
            </w:r>
            <w:r w:rsidR="00FE0D63">
              <w:rPr>
                <w:webHidden/>
              </w:rPr>
            </w:r>
            <w:r w:rsidR="00FE0D63">
              <w:rPr>
                <w:webHidden/>
              </w:rPr>
              <w:fldChar w:fldCharType="separate"/>
            </w:r>
            <w:r>
              <w:rPr>
                <w:webHidden/>
              </w:rPr>
              <w:t>20</w:t>
            </w:r>
            <w:r w:rsidR="00FE0D63">
              <w:rPr>
                <w:webHidden/>
              </w:rPr>
              <w:fldChar w:fldCharType="end"/>
            </w:r>
          </w:hyperlink>
        </w:p>
        <w:p w14:paraId="6C1A64E6" w14:textId="4D9FCB7B" w:rsidR="00FE0D63" w:rsidRDefault="00F84A67">
          <w:pPr>
            <w:pStyle w:val="TM1"/>
            <w:rPr>
              <w:caps w:val="0"/>
              <w:color w:val="auto"/>
              <w:kern w:val="2"/>
              <w:sz w:val="24"/>
              <w:szCs w:val="24"/>
              <w:lang w:eastAsia="fr-FR"/>
              <w14:ligatures w14:val="standardContextual"/>
            </w:rPr>
          </w:pPr>
          <w:hyperlink w:anchor="_Toc193378834" w:history="1">
            <w:r w:rsidR="00FE0D63" w:rsidRPr="00B42861">
              <w:rPr>
                <w:rStyle w:val="Lienhypertexte"/>
              </w:rPr>
              <w:t>ANNEXE 3 (si besoin) : Déclaration(s) de sous-traitance</w:t>
            </w:r>
            <w:r w:rsidR="00FE0D63">
              <w:rPr>
                <w:webHidden/>
              </w:rPr>
              <w:tab/>
            </w:r>
            <w:r w:rsidR="00FE0D63">
              <w:rPr>
                <w:webHidden/>
              </w:rPr>
              <w:fldChar w:fldCharType="begin"/>
            </w:r>
            <w:r w:rsidR="00FE0D63">
              <w:rPr>
                <w:webHidden/>
              </w:rPr>
              <w:instrText xml:space="preserve"> PAGEREF _Toc193378834 \h </w:instrText>
            </w:r>
            <w:r w:rsidR="00FE0D63">
              <w:rPr>
                <w:webHidden/>
              </w:rPr>
            </w:r>
            <w:r w:rsidR="00FE0D63">
              <w:rPr>
                <w:webHidden/>
              </w:rPr>
              <w:fldChar w:fldCharType="separate"/>
            </w:r>
            <w:r>
              <w:rPr>
                <w:webHidden/>
              </w:rPr>
              <w:t>21</w:t>
            </w:r>
            <w:r w:rsidR="00FE0D63">
              <w:rPr>
                <w:webHidden/>
              </w:rPr>
              <w:fldChar w:fldCharType="end"/>
            </w:r>
          </w:hyperlink>
        </w:p>
        <w:p w14:paraId="65680E96" w14:textId="4B9DBF9E" w:rsidR="00FE7429" w:rsidRDefault="00FE7429">
          <w:r>
            <w:rPr>
              <w:b/>
              <w:bCs/>
            </w:rPr>
            <w:fldChar w:fldCharType="end"/>
          </w:r>
        </w:p>
      </w:sdtContent>
    </w:sdt>
    <w:p w14:paraId="2019A88B" w14:textId="482C4719" w:rsidR="00370950" w:rsidRPr="00544C46" w:rsidRDefault="00FE7429" w:rsidP="00370950">
      <w:pPr>
        <w:pStyle w:val="Titre1"/>
      </w:pPr>
      <w:r>
        <w:br w:type="page"/>
      </w:r>
      <w:bookmarkStart w:id="0" w:name="_Toc193378814"/>
      <w:r w:rsidR="007E0109">
        <w:t>Objet du contrat</w:t>
      </w:r>
      <w:bookmarkEnd w:id="0"/>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068DC0D5" w14:textId="77777777" w:rsidTr="007A3DAF">
        <w:tc>
          <w:tcPr>
            <w:tcW w:w="9426" w:type="dxa"/>
            <w:tcBorders>
              <w:top w:val="double" w:sz="6" w:space="0" w:color="auto"/>
              <w:bottom w:val="single" w:sz="6" w:space="0" w:color="auto"/>
            </w:tcBorders>
            <w:shd w:val="pct20" w:color="auto" w:fill="auto"/>
          </w:tcPr>
          <w:p w14:paraId="29ED100E" w14:textId="77777777" w:rsidR="00F11272" w:rsidRPr="00A03F9E" w:rsidRDefault="00F11272" w:rsidP="007A3DAF">
            <w:pPr>
              <w:jc w:val="center"/>
              <w:rPr>
                <w:rFonts w:cstheme="minorHAnsi"/>
                <w:b/>
                <w:i/>
                <w:sz w:val="28"/>
              </w:rPr>
            </w:pPr>
            <w:r w:rsidRPr="00A03F9E">
              <w:rPr>
                <w:rFonts w:cstheme="minorHAnsi"/>
                <w:b/>
                <w:i/>
                <w:sz w:val="28"/>
              </w:rPr>
              <w:t>Objet du marché</w:t>
            </w:r>
          </w:p>
        </w:tc>
      </w:tr>
      <w:tr w:rsidR="00F11272" w:rsidRPr="00A03F9E" w14:paraId="242AFD05" w14:textId="77777777" w:rsidTr="007A3DAF">
        <w:tc>
          <w:tcPr>
            <w:tcW w:w="9426" w:type="dxa"/>
            <w:tcBorders>
              <w:top w:val="nil"/>
              <w:bottom w:val="nil"/>
            </w:tcBorders>
          </w:tcPr>
          <w:p w14:paraId="072B5365" w14:textId="77777777" w:rsidR="00F11272" w:rsidRPr="00A03F9E" w:rsidRDefault="00F11272" w:rsidP="007A3DAF">
            <w:pPr>
              <w:pStyle w:val="Reponse"/>
              <w:ind w:left="0"/>
              <w:jc w:val="left"/>
              <w:outlineLvl w:val="0"/>
              <w:rPr>
                <w:rFonts w:asciiTheme="minorHAnsi" w:hAnsiTheme="minorHAnsi" w:cstheme="minorHAnsi"/>
                <w:b/>
                <w:color w:val="auto"/>
                <w:sz w:val="6"/>
              </w:rPr>
            </w:pPr>
          </w:p>
        </w:tc>
      </w:tr>
      <w:tr w:rsidR="00FE0AC2" w:rsidRPr="00A03F9E" w14:paraId="56063EDA" w14:textId="77777777" w:rsidTr="007A3DAF">
        <w:trPr>
          <w:trHeight w:val="358"/>
        </w:trPr>
        <w:tc>
          <w:tcPr>
            <w:tcW w:w="9426" w:type="dxa"/>
            <w:tcBorders>
              <w:top w:val="nil"/>
              <w:bottom w:val="nil"/>
            </w:tcBorders>
            <w:vAlign w:val="center"/>
          </w:tcPr>
          <w:p w14:paraId="20396C8E" w14:textId="64C9990B" w:rsidR="00FE0AC2" w:rsidRPr="00F11272" w:rsidRDefault="00FE0AC2" w:rsidP="00FE0AC2">
            <w:pPr>
              <w:pStyle w:val="En-tte"/>
              <w:spacing w:after="0"/>
              <w:jc w:val="center"/>
              <w:rPr>
                <w:rFonts w:eastAsia="Times New Roman" w:cstheme="minorHAnsi"/>
                <w:color w:val="000000"/>
                <w:sz w:val="22"/>
                <w:lang w:eastAsia="fr-FR"/>
              </w:rPr>
            </w:pPr>
            <w:r>
              <w:rPr>
                <w:rFonts w:eastAsia="Times New Roman" w:cstheme="minorHAnsi"/>
                <w:color w:val="000000"/>
                <w:sz w:val="22"/>
                <w:lang w:eastAsia="fr-FR"/>
              </w:rPr>
              <w:t>Missions de</w:t>
            </w:r>
            <w:r w:rsidRPr="000F2B8B">
              <w:rPr>
                <w:rFonts w:eastAsia="Times New Roman" w:cstheme="minorHAnsi"/>
                <w:color w:val="000000"/>
                <w:sz w:val="22"/>
                <w:lang w:eastAsia="fr-FR"/>
              </w:rPr>
              <w:t xml:space="preserve"> maitrise d’œuvre pour l</w:t>
            </w:r>
            <w:r>
              <w:rPr>
                <w:rFonts w:eastAsia="Times New Roman" w:cstheme="minorHAnsi"/>
                <w:color w:val="000000"/>
                <w:sz w:val="22"/>
                <w:lang w:eastAsia="fr-FR"/>
              </w:rPr>
              <w:t xml:space="preserve">e projet </w:t>
            </w:r>
            <w:r w:rsidR="00A10D8A">
              <w:rPr>
                <w:rFonts w:eastAsia="Times New Roman" w:cstheme="minorHAnsi"/>
                <w:color w:val="000000"/>
                <w:sz w:val="22"/>
                <w:lang w:eastAsia="fr-FR"/>
              </w:rPr>
              <w:t>SEEMER</w:t>
            </w:r>
            <w:r w:rsidR="000A23E3">
              <w:rPr>
                <w:rFonts w:eastAsia="Times New Roman" w:cstheme="minorHAnsi"/>
                <w:color w:val="000000"/>
                <w:sz w:val="22"/>
                <w:lang w:eastAsia="fr-FR"/>
              </w:rPr>
              <w:t xml:space="preserve"> </w:t>
            </w:r>
          </w:p>
        </w:tc>
      </w:tr>
      <w:tr w:rsidR="00FE0AC2" w:rsidRPr="00A03F9E" w14:paraId="28E79D11" w14:textId="77777777" w:rsidTr="007A3DAF">
        <w:tc>
          <w:tcPr>
            <w:tcW w:w="9426" w:type="dxa"/>
            <w:tcBorders>
              <w:top w:val="nil"/>
              <w:bottom w:val="double" w:sz="6" w:space="0" w:color="auto"/>
            </w:tcBorders>
          </w:tcPr>
          <w:p w14:paraId="48A62509" w14:textId="77777777" w:rsidR="00FE0AC2" w:rsidRPr="00A03F9E" w:rsidRDefault="00FE0AC2" w:rsidP="00FE0AC2">
            <w:pPr>
              <w:pStyle w:val="Reponse"/>
              <w:outlineLvl w:val="0"/>
              <w:rPr>
                <w:rFonts w:asciiTheme="minorHAnsi" w:hAnsiTheme="minorHAnsi" w:cstheme="minorHAnsi"/>
                <w:color w:val="auto"/>
                <w:sz w:val="6"/>
              </w:rPr>
            </w:pPr>
          </w:p>
        </w:tc>
      </w:tr>
    </w:tbl>
    <w:p w14:paraId="58816400" w14:textId="77777777" w:rsidR="00F11272" w:rsidRPr="00046AC8" w:rsidRDefault="00F11272" w:rsidP="00F11272">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77F7DD15" w14:textId="77777777" w:rsidTr="007A3DAF">
        <w:tc>
          <w:tcPr>
            <w:tcW w:w="9426" w:type="dxa"/>
            <w:tcBorders>
              <w:top w:val="double" w:sz="6" w:space="0" w:color="auto"/>
              <w:bottom w:val="single" w:sz="6" w:space="0" w:color="auto"/>
            </w:tcBorders>
            <w:shd w:val="pct20" w:color="auto" w:fill="auto"/>
          </w:tcPr>
          <w:p w14:paraId="76E63122" w14:textId="3F544BC6" w:rsidR="00F11272" w:rsidRPr="00A03F9E" w:rsidRDefault="00F11272" w:rsidP="007A3DAF">
            <w:pPr>
              <w:jc w:val="center"/>
              <w:rPr>
                <w:rFonts w:cstheme="minorHAnsi"/>
                <w:b/>
                <w:i/>
                <w:sz w:val="28"/>
              </w:rPr>
            </w:pPr>
            <w:r w:rsidRPr="00A03F9E">
              <w:rPr>
                <w:rFonts w:cstheme="minorHAnsi"/>
                <w:b/>
                <w:i/>
                <w:sz w:val="28"/>
              </w:rPr>
              <w:t>Maître de l’ouvrage</w:t>
            </w:r>
            <w:r w:rsidR="003C339A">
              <w:rPr>
                <w:rFonts w:cstheme="minorHAnsi"/>
                <w:b/>
                <w:i/>
                <w:sz w:val="28"/>
              </w:rPr>
              <w:t xml:space="preserve"> / représentant du pouvoir adjudicateur</w:t>
            </w:r>
          </w:p>
        </w:tc>
      </w:tr>
      <w:tr w:rsidR="00F11272" w:rsidRPr="00A03F9E" w14:paraId="69D4A189" w14:textId="77777777" w:rsidTr="007A3DAF">
        <w:tc>
          <w:tcPr>
            <w:tcW w:w="9426" w:type="dxa"/>
            <w:tcBorders>
              <w:top w:val="nil"/>
              <w:bottom w:val="nil"/>
            </w:tcBorders>
          </w:tcPr>
          <w:p w14:paraId="7AE97905" w14:textId="77777777" w:rsidR="00F11272" w:rsidRPr="00A03F9E" w:rsidRDefault="00F11272" w:rsidP="007A3DAF">
            <w:pPr>
              <w:pStyle w:val="Reponse"/>
              <w:ind w:left="0"/>
              <w:jc w:val="left"/>
              <w:outlineLvl w:val="0"/>
              <w:rPr>
                <w:rFonts w:asciiTheme="minorHAnsi" w:hAnsiTheme="minorHAnsi" w:cstheme="minorHAnsi"/>
                <w:b/>
                <w:color w:val="auto"/>
                <w:sz w:val="6"/>
              </w:rPr>
            </w:pPr>
          </w:p>
        </w:tc>
      </w:tr>
      <w:tr w:rsidR="00F11272" w:rsidRPr="00A03F9E" w14:paraId="59621A54" w14:textId="77777777" w:rsidTr="00F11272">
        <w:trPr>
          <w:trHeight w:val="1097"/>
        </w:trPr>
        <w:tc>
          <w:tcPr>
            <w:tcW w:w="9426" w:type="dxa"/>
            <w:tcBorders>
              <w:top w:val="nil"/>
              <w:bottom w:val="nil"/>
            </w:tcBorders>
            <w:shd w:val="clear" w:color="auto" w:fill="auto"/>
            <w:vAlign w:val="center"/>
          </w:tcPr>
          <w:p w14:paraId="1C8569DE" w14:textId="77777777" w:rsidR="00004D23" w:rsidRDefault="00004D23" w:rsidP="00004D23">
            <w:pPr>
              <w:shd w:val="clear" w:color="auto" w:fill="D9D9D9" w:themeFill="background1" w:themeFillShade="D9"/>
              <w:spacing w:before="60" w:after="0"/>
              <w:jc w:val="center"/>
              <w:rPr>
                <w:rFonts w:ascii="Calibri" w:eastAsia="Times New Roman" w:hAnsi="Calibri" w:cs="Times New Roman"/>
                <w:b/>
                <w:caps/>
                <w:color w:val="008795" w:themeColor="text2"/>
                <w:sz w:val="22"/>
                <w:lang w:eastAsia="fr-FR"/>
              </w:rPr>
            </w:pPr>
            <w:r>
              <w:rPr>
                <w:rFonts w:ascii="Calibri" w:eastAsia="Times New Roman" w:hAnsi="Calibri" w:cs="Times New Roman"/>
                <w:b/>
                <w:caps/>
                <w:color w:val="008795" w:themeColor="text2"/>
                <w:sz w:val="22"/>
                <w:lang w:eastAsia="fr-FR"/>
              </w:rPr>
              <w:t xml:space="preserve">IFREMER </w:t>
            </w:r>
          </w:p>
          <w:p w14:paraId="635B6C5E" w14:textId="4684019B" w:rsidR="00BC4555" w:rsidRPr="00D0197C" w:rsidRDefault="001B3BF1" w:rsidP="00BC4555">
            <w:pPr>
              <w:shd w:val="clear" w:color="auto" w:fill="D9D9D9" w:themeFill="background1" w:themeFillShade="D9"/>
              <w:spacing w:before="60" w:after="0"/>
              <w:jc w:val="center"/>
              <w:rPr>
                <w:rFonts w:ascii="Calibri" w:eastAsia="Times New Roman" w:hAnsi="Calibri" w:cs="Times New Roman"/>
                <w:bCs/>
                <w:caps/>
                <w:sz w:val="22"/>
                <w:lang w:eastAsia="fr-FR"/>
              </w:rPr>
            </w:pPr>
            <w:r>
              <w:t xml:space="preserve">ZI de la Pointe du Diable - CS 10070 - 29280 Plouzané </w:t>
            </w:r>
          </w:p>
          <w:p w14:paraId="7EE2AF0A" w14:textId="57A8A3F9" w:rsidR="00F11272" w:rsidRPr="00C73FF3" w:rsidRDefault="00BC4555" w:rsidP="00BC4555">
            <w:pPr>
              <w:pStyle w:val="Textebrut"/>
              <w:jc w:val="center"/>
              <w:rPr>
                <w:rFonts w:asciiTheme="majorHAnsi" w:hAnsiTheme="majorHAnsi"/>
                <w:sz w:val="20"/>
                <w:szCs w:val="20"/>
              </w:rPr>
            </w:pPr>
            <w:r w:rsidRPr="00CC5EC2">
              <w:rPr>
                <w:rFonts w:ascii="Calibri" w:hAnsi="Calibri"/>
              </w:rPr>
              <w:t>La personne représentant le Pouvoir Adjudicateur est</w:t>
            </w:r>
            <w:r w:rsidR="001B3BF1" w:rsidRPr="00CC5EC2">
              <w:rPr>
                <w:rFonts w:ascii="Calibri" w:hAnsi="Calibri"/>
                <w:i/>
                <w:iCs/>
              </w:rPr>
              <w:t> </w:t>
            </w:r>
            <w:r w:rsidR="001B3BF1">
              <w:rPr>
                <w:rFonts w:ascii="Calibri" w:hAnsi="Calibri"/>
              </w:rPr>
              <w:t>le Directeur général délégué aux ressources de l’Ifremer.</w:t>
            </w:r>
          </w:p>
        </w:tc>
      </w:tr>
      <w:tr w:rsidR="00F11272" w:rsidRPr="00A03F9E" w14:paraId="3AEB91D6" w14:textId="77777777" w:rsidTr="007A3DAF">
        <w:trPr>
          <w:trHeight w:val="74"/>
        </w:trPr>
        <w:tc>
          <w:tcPr>
            <w:tcW w:w="9426" w:type="dxa"/>
            <w:tcBorders>
              <w:top w:val="nil"/>
              <w:bottom w:val="double" w:sz="6" w:space="0" w:color="auto"/>
            </w:tcBorders>
            <w:vAlign w:val="center"/>
          </w:tcPr>
          <w:p w14:paraId="2398E08F" w14:textId="77777777" w:rsidR="00F11272" w:rsidRPr="00A03F9E" w:rsidRDefault="00F11272" w:rsidP="007A3DAF">
            <w:pPr>
              <w:pStyle w:val="Reponse"/>
              <w:ind w:right="0" w:hanging="567"/>
              <w:jc w:val="center"/>
              <w:outlineLvl w:val="0"/>
              <w:rPr>
                <w:rFonts w:asciiTheme="minorHAnsi" w:hAnsiTheme="minorHAnsi" w:cstheme="minorHAnsi"/>
                <w:color w:val="auto"/>
                <w:sz w:val="6"/>
                <w:szCs w:val="6"/>
              </w:rPr>
            </w:pPr>
          </w:p>
        </w:tc>
      </w:tr>
    </w:tbl>
    <w:p w14:paraId="7A4687F2" w14:textId="77777777" w:rsidR="00F11272" w:rsidRPr="00046AC8" w:rsidRDefault="00F11272" w:rsidP="00F11272">
      <w:pPr>
        <w:rPr>
          <w:rFonts w:cstheme="minorHAnsi"/>
          <w:sz w:val="14"/>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5E1C0C3F" w14:textId="77777777" w:rsidTr="007A3DAF">
        <w:tc>
          <w:tcPr>
            <w:tcW w:w="9426" w:type="dxa"/>
            <w:tcBorders>
              <w:top w:val="nil"/>
              <w:bottom w:val="double" w:sz="6" w:space="0" w:color="auto"/>
            </w:tcBorders>
          </w:tcPr>
          <w:p w14:paraId="1218D7D0" w14:textId="77777777" w:rsidR="00F11272" w:rsidRPr="00A03F9E" w:rsidRDefault="00F11272" w:rsidP="007A3DAF">
            <w:pPr>
              <w:pStyle w:val="Reponse"/>
              <w:rPr>
                <w:rFonts w:asciiTheme="minorHAnsi" w:hAnsiTheme="minorHAnsi" w:cstheme="minorHAnsi"/>
                <w:color w:val="000000"/>
                <w:sz w:val="6"/>
              </w:rPr>
            </w:pPr>
          </w:p>
        </w:tc>
      </w:tr>
    </w:tbl>
    <w:p w14:paraId="750EA3E0" w14:textId="77777777" w:rsidR="00F11272" w:rsidRDefault="00F11272" w:rsidP="00F11272">
      <w:pPr>
        <w:rPr>
          <w:rFonts w:cstheme="minorHAnsi"/>
          <w:color w:val="000000"/>
          <w:sz w:val="4"/>
          <w:szCs w:val="16"/>
        </w:rPr>
      </w:pPr>
    </w:p>
    <w:p w14:paraId="4DB1C428" w14:textId="77777777" w:rsidR="00F11272" w:rsidRPr="00046AC8" w:rsidRDefault="00F11272" w:rsidP="00F11272">
      <w:pPr>
        <w:rPr>
          <w:rFonts w:cstheme="minorHAnsi"/>
          <w:color w:val="000000"/>
          <w:sz w:val="4"/>
          <w:szCs w:val="16"/>
        </w:rPr>
      </w:pPr>
    </w:p>
    <w:tbl>
      <w:tblPr>
        <w:tblW w:w="0" w:type="auto"/>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37B1E587" w14:textId="77777777" w:rsidTr="007A3DAF">
        <w:tc>
          <w:tcPr>
            <w:tcW w:w="9426" w:type="dxa"/>
            <w:tcBorders>
              <w:top w:val="double" w:sz="6" w:space="0" w:color="auto"/>
              <w:bottom w:val="single" w:sz="6" w:space="0" w:color="auto"/>
            </w:tcBorders>
            <w:shd w:val="pct20" w:color="auto" w:fill="auto"/>
          </w:tcPr>
          <w:p w14:paraId="37BF0F12" w14:textId="77777777" w:rsidR="00F11272" w:rsidRPr="00A03F9E" w:rsidRDefault="00F11272" w:rsidP="007A3DAF">
            <w:pPr>
              <w:jc w:val="center"/>
              <w:rPr>
                <w:rFonts w:cstheme="minorHAnsi"/>
                <w:b/>
                <w:i/>
                <w:color w:val="000000"/>
                <w:sz w:val="28"/>
              </w:rPr>
            </w:pPr>
            <w:r w:rsidRPr="00F4327C">
              <w:rPr>
                <w:rFonts w:cstheme="minorHAnsi"/>
                <w:b/>
                <w:i/>
                <w:sz w:val="28"/>
              </w:rPr>
              <w:t>Assistant Maître d’ouvrage</w:t>
            </w:r>
          </w:p>
        </w:tc>
      </w:tr>
      <w:tr w:rsidR="00F11272" w:rsidRPr="00A03F9E" w14:paraId="4B9AF8C1" w14:textId="77777777" w:rsidTr="007A3DAF">
        <w:tc>
          <w:tcPr>
            <w:tcW w:w="9426" w:type="dxa"/>
            <w:tcBorders>
              <w:top w:val="nil"/>
              <w:bottom w:val="nil"/>
            </w:tcBorders>
          </w:tcPr>
          <w:p w14:paraId="3EBF4A87" w14:textId="77777777" w:rsidR="00F11272" w:rsidRPr="00A03F9E" w:rsidRDefault="00F11272" w:rsidP="007A3DAF">
            <w:pPr>
              <w:pStyle w:val="Reponse"/>
              <w:rPr>
                <w:rFonts w:asciiTheme="minorHAnsi" w:hAnsiTheme="minorHAnsi" w:cstheme="minorHAnsi"/>
                <w:color w:val="000000"/>
                <w:sz w:val="6"/>
              </w:rPr>
            </w:pPr>
          </w:p>
        </w:tc>
      </w:tr>
      <w:tr w:rsidR="00F11272" w:rsidRPr="00A03F9E" w14:paraId="6ABBE4C3" w14:textId="77777777" w:rsidTr="00F11272">
        <w:trPr>
          <w:trHeight w:val="1059"/>
        </w:trPr>
        <w:tc>
          <w:tcPr>
            <w:tcW w:w="9426" w:type="dxa"/>
            <w:tcBorders>
              <w:top w:val="nil"/>
              <w:bottom w:val="double" w:sz="6" w:space="0" w:color="auto"/>
            </w:tcBorders>
            <w:shd w:val="clear" w:color="auto" w:fill="auto"/>
          </w:tcPr>
          <w:p w14:paraId="1345EA8B" w14:textId="4E831676" w:rsidR="00F11272" w:rsidRPr="00F11272" w:rsidRDefault="00F11272" w:rsidP="007A3DAF">
            <w:pPr>
              <w:spacing w:after="60"/>
              <w:jc w:val="center"/>
              <w:rPr>
                <w:b/>
                <w:bCs/>
                <w:iCs/>
              </w:rPr>
            </w:pPr>
            <w:r w:rsidRPr="00F11272">
              <w:rPr>
                <w:b/>
              </w:rPr>
              <w:t>A2MO – Agence NANTES</w:t>
            </w:r>
          </w:p>
          <w:p w14:paraId="7C439595" w14:textId="23C8E73A" w:rsidR="00F11272" w:rsidRPr="00F11272" w:rsidRDefault="00F11272" w:rsidP="007A3DAF">
            <w:pPr>
              <w:spacing w:after="60"/>
              <w:jc w:val="center"/>
              <w:rPr>
                <w:bCs/>
                <w:iCs/>
              </w:rPr>
            </w:pPr>
            <w:r w:rsidRPr="00F11272">
              <w:rPr>
                <w:bCs/>
                <w:iCs/>
              </w:rPr>
              <w:t xml:space="preserve">   17 Boulevard de Berlin</w:t>
            </w:r>
          </w:p>
          <w:p w14:paraId="47CE7315" w14:textId="4C586F34" w:rsidR="00F11272" w:rsidRPr="00F11272" w:rsidRDefault="00F11272" w:rsidP="00F11272">
            <w:pPr>
              <w:spacing w:after="60"/>
              <w:jc w:val="center"/>
              <w:rPr>
                <w:bCs/>
                <w:iCs/>
              </w:rPr>
            </w:pPr>
            <w:r w:rsidRPr="00F11272">
              <w:rPr>
                <w:bCs/>
                <w:iCs/>
              </w:rPr>
              <w:t>44000 NANTES</w:t>
            </w:r>
          </w:p>
          <w:p w14:paraId="396AC041" w14:textId="77777777" w:rsidR="00F11272" w:rsidRDefault="00F11272" w:rsidP="007A3DAF">
            <w:pPr>
              <w:pStyle w:val="Reponse"/>
              <w:ind w:left="0"/>
              <w:jc w:val="center"/>
              <w:rPr>
                <w:rFonts w:asciiTheme="minorHAnsi" w:eastAsiaTheme="minorEastAsia" w:hAnsiTheme="minorHAnsi" w:cstheme="minorBidi"/>
                <w:bCs/>
                <w:iCs/>
                <w:color w:val="auto"/>
                <w:sz w:val="20"/>
                <w:szCs w:val="22"/>
                <w:lang w:eastAsia="en-US"/>
              </w:rPr>
            </w:pPr>
            <w:r w:rsidRPr="00F11272">
              <w:rPr>
                <w:rFonts w:asciiTheme="minorHAnsi" w:eastAsiaTheme="minorEastAsia" w:hAnsiTheme="minorHAnsi" w:cstheme="minorBidi"/>
                <w:bCs/>
                <w:iCs/>
                <w:color w:val="auto"/>
                <w:sz w:val="20"/>
                <w:szCs w:val="22"/>
                <w:lang w:eastAsia="en-US"/>
              </w:rPr>
              <w:t xml:space="preserve">                  Représenté par </w:t>
            </w:r>
            <w:r w:rsidR="00BC4555">
              <w:rPr>
                <w:rFonts w:asciiTheme="minorHAnsi" w:eastAsiaTheme="minorEastAsia" w:hAnsiTheme="minorHAnsi" w:cstheme="minorBidi"/>
                <w:bCs/>
                <w:iCs/>
                <w:color w:val="auto"/>
                <w:sz w:val="20"/>
                <w:szCs w:val="22"/>
                <w:lang w:eastAsia="en-US"/>
              </w:rPr>
              <w:t>Madeleine DENIS</w:t>
            </w:r>
            <w:r w:rsidRPr="00F11272">
              <w:rPr>
                <w:rFonts w:asciiTheme="minorHAnsi" w:eastAsiaTheme="minorEastAsia" w:hAnsiTheme="minorHAnsi" w:cstheme="minorBidi"/>
                <w:bCs/>
                <w:iCs/>
                <w:color w:val="auto"/>
                <w:sz w:val="20"/>
                <w:szCs w:val="22"/>
                <w:lang w:eastAsia="en-US"/>
              </w:rPr>
              <w:t>, Programmiste</w:t>
            </w:r>
          </w:p>
          <w:p w14:paraId="5621D381" w14:textId="6E71A3F7" w:rsidR="003C339A" w:rsidRPr="003C339A" w:rsidRDefault="003C339A" w:rsidP="007A3DAF">
            <w:pPr>
              <w:pStyle w:val="Reponse"/>
              <w:ind w:left="0"/>
              <w:jc w:val="center"/>
              <w:rPr>
                <w:rFonts w:asciiTheme="minorHAnsi" w:hAnsiTheme="minorHAnsi" w:cstheme="minorHAnsi"/>
                <w:color w:val="000000"/>
                <w:sz w:val="8"/>
                <w:szCs w:val="8"/>
              </w:rPr>
            </w:pPr>
          </w:p>
        </w:tc>
      </w:tr>
    </w:tbl>
    <w:p w14:paraId="4543F211" w14:textId="77777777" w:rsidR="00F11272" w:rsidRDefault="00F11272" w:rsidP="00F11272">
      <w:pPr>
        <w:ind w:left="-284"/>
        <w:rPr>
          <w:rFonts w:cstheme="minorHAnsi"/>
          <w:color w:val="000000"/>
          <w:sz w:val="6"/>
        </w:rPr>
      </w:pPr>
    </w:p>
    <w:p w14:paraId="5AAA5F39" w14:textId="77777777" w:rsidR="00F11272" w:rsidRPr="00544C46" w:rsidRDefault="00F11272" w:rsidP="00F11272">
      <w:r w:rsidRPr="00544C46">
        <w:t>L'offre a été établie sur la base :</w:t>
      </w:r>
    </w:p>
    <w:p w14:paraId="551400DF" w14:textId="43082036" w:rsidR="00F11272" w:rsidRPr="00544C46" w:rsidRDefault="00F11272" w:rsidP="00F11272">
      <w:pPr>
        <w:pStyle w:val="Paragraphedeliste"/>
        <w:ind w:left="1004" w:hanging="360"/>
      </w:pPr>
      <w:r w:rsidRPr="00544C46">
        <w:t>Des conditions économiques en vigueur au mois</w:t>
      </w:r>
      <w:r w:rsidR="008C30F9">
        <w:t xml:space="preserve"> </w:t>
      </w:r>
      <w:r w:rsidR="008C30F9" w:rsidRPr="001B3BF1">
        <w:t>de</w:t>
      </w:r>
      <w:r w:rsidRPr="001B3BF1">
        <w:t xml:space="preserve"> </w:t>
      </w:r>
      <w:r w:rsidR="008C30F9" w:rsidRPr="001B3BF1">
        <w:rPr>
          <w:b/>
        </w:rPr>
        <w:t>Juin 2025</w:t>
      </w:r>
      <w:r w:rsidRPr="001B3BF1">
        <w:rPr>
          <w:b/>
        </w:rPr>
        <w:t xml:space="preserve"> </w:t>
      </w:r>
      <w:r w:rsidRPr="001B3BF1">
        <w:t>(M0</w:t>
      </w:r>
      <w:r>
        <w:t>-MOE : Mois zéro du marché de Maîtrise d’Œuvre</w:t>
      </w:r>
      <w:r w:rsidRPr="00544C46">
        <w:t>).</w:t>
      </w:r>
    </w:p>
    <w:p w14:paraId="7B724BD1" w14:textId="77777777" w:rsidR="00F11272" w:rsidRDefault="00F11272" w:rsidP="00F11272"/>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22820826" w14:textId="77777777" w:rsidTr="007A3DAF">
        <w:tc>
          <w:tcPr>
            <w:tcW w:w="9426" w:type="dxa"/>
            <w:tcBorders>
              <w:top w:val="double" w:sz="6" w:space="0" w:color="auto"/>
              <w:bottom w:val="single" w:sz="6" w:space="0" w:color="auto"/>
            </w:tcBorders>
            <w:shd w:val="pct20" w:color="auto" w:fill="auto"/>
          </w:tcPr>
          <w:p w14:paraId="794F2159" w14:textId="77777777" w:rsidR="00F11272" w:rsidRPr="00A03F9E" w:rsidRDefault="00F11272" w:rsidP="007A3DAF">
            <w:pPr>
              <w:jc w:val="center"/>
              <w:rPr>
                <w:rFonts w:cstheme="minorHAnsi"/>
                <w:b/>
                <w:i/>
                <w:color w:val="000000"/>
                <w:sz w:val="28"/>
              </w:rPr>
            </w:pPr>
            <w:r w:rsidRPr="00A03F9E">
              <w:rPr>
                <w:rFonts w:cstheme="minorHAnsi"/>
                <w:b/>
                <w:i/>
                <w:color w:val="000000"/>
                <w:sz w:val="28"/>
              </w:rPr>
              <w:t>Personnes habilitées à donner les renseignements</w:t>
            </w:r>
          </w:p>
          <w:p w14:paraId="6BBF3C87" w14:textId="77777777" w:rsidR="00F11272" w:rsidRPr="00A03F9E" w:rsidRDefault="00F11272" w:rsidP="007A3DAF">
            <w:pPr>
              <w:jc w:val="center"/>
              <w:rPr>
                <w:rFonts w:cstheme="minorHAnsi"/>
                <w:color w:val="000000"/>
              </w:rPr>
            </w:pPr>
            <w:r w:rsidRPr="00A47B1C">
              <w:rPr>
                <w:rFonts w:cstheme="minorHAnsi"/>
              </w:rPr>
              <w:t xml:space="preserve">Prévus </w:t>
            </w:r>
            <w:r w:rsidRPr="00BE0FFF">
              <w:rPr>
                <w:rFonts w:cstheme="minorHAnsi"/>
              </w:rPr>
              <w:t>à l’article R. 2191-59 du code de la commande publique, auquel renvoie l’article R. 2391-28 du même code (nantissements ou cessions de créances)</w:t>
            </w:r>
          </w:p>
        </w:tc>
      </w:tr>
      <w:tr w:rsidR="00F11272" w:rsidRPr="00A03F9E" w14:paraId="3B9696E6" w14:textId="77777777" w:rsidTr="007A3DAF">
        <w:trPr>
          <w:trHeight w:val="149"/>
        </w:trPr>
        <w:tc>
          <w:tcPr>
            <w:tcW w:w="9426" w:type="dxa"/>
            <w:tcBorders>
              <w:top w:val="nil"/>
              <w:bottom w:val="nil"/>
            </w:tcBorders>
          </w:tcPr>
          <w:p w14:paraId="717F4C14" w14:textId="77777777" w:rsidR="00F11272" w:rsidRPr="00A03F9E" w:rsidRDefault="00F11272" w:rsidP="007A3DAF">
            <w:pPr>
              <w:pStyle w:val="Reponse"/>
              <w:rPr>
                <w:rFonts w:asciiTheme="minorHAnsi" w:hAnsiTheme="minorHAnsi" w:cstheme="minorHAnsi"/>
                <w:color w:val="000000"/>
                <w:sz w:val="6"/>
              </w:rPr>
            </w:pPr>
          </w:p>
        </w:tc>
      </w:tr>
      <w:tr w:rsidR="00F11272" w:rsidRPr="001B3BF1" w14:paraId="00D9BC5C" w14:textId="77777777" w:rsidTr="007A3DAF">
        <w:trPr>
          <w:trHeight w:val="106"/>
        </w:trPr>
        <w:tc>
          <w:tcPr>
            <w:tcW w:w="9426" w:type="dxa"/>
            <w:tcBorders>
              <w:top w:val="nil"/>
              <w:bottom w:val="nil"/>
            </w:tcBorders>
          </w:tcPr>
          <w:p w14:paraId="38596EFF" w14:textId="77777777" w:rsidR="001B3BF1" w:rsidRPr="001B3BF1" w:rsidRDefault="00F11272" w:rsidP="00F11272">
            <w:pPr>
              <w:spacing w:after="0"/>
              <w:jc w:val="center"/>
              <w:rPr>
                <w:rFonts w:cstheme="minorHAnsi"/>
                <w:noProof/>
                <w:sz w:val="22"/>
              </w:rPr>
            </w:pPr>
            <w:r w:rsidRPr="001B3BF1">
              <w:rPr>
                <w:rFonts w:cstheme="minorHAnsi"/>
                <w:noProof/>
                <w:sz w:val="22"/>
              </w:rPr>
              <w:t>Coordonnées d’un secrétariat de co</w:t>
            </w:r>
            <w:r w:rsidR="00486E8E" w:rsidRPr="001B3BF1">
              <w:rPr>
                <w:rFonts w:cstheme="minorHAnsi"/>
                <w:noProof/>
                <w:sz w:val="22"/>
              </w:rPr>
              <w:t>nsultation</w:t>
            </w:r>
            <w:r w:rsidRPr="001B3BF1">
              <w:rPr>
                <w:rFonts w:cstheme="minorHAnsi"/>
                <w:noProof/>
                <w:sz w:val="22"/>
              </w:rPr>
              <w:t xml:space="preserve"> interne </w:t>
            </w:r>
          </w:p>
          <w:p w14:paraId="0B207C5A" w14:textId="77777777" w:rsidR="001B3BF1" w:rsidRPr="001B3BF1" w:rsidRDefault="001B3BF1" w:rsidP="001B3BF1">
            <w:pPr>
              <w:spacing w:after="0"/>
              <w:jc w:val="center"/>
              <w:rPr>
                <w:rFonts w:cstheme="minorHAnsi"/>
                <w:noProof/>
                <w:sz w:val="22"/>
              </w:rPr>
            </w:pPr>
            <w:r w:rsidRPr="001B3BF1">
              <w:rPr>
                <w:rFonts w:cstheme="minorHAnsi"/>
                <w:noProof/>
                <w:sz w:val="22"/>
              </w:rPr>
              <w:t>Cellule marchés de l’Ifremer</w:t>
            </w:r>
          </w:p>
          <w:p w14:paraId="784F514C" w14:textId="77777777" w:rsidR="001B3BF1" w:rsidRPr="001B3BF1" w:rsidRDefault="001B3BF1" w:rsidP="001B3BF1">
            <w:pPr>
              <w:spacing w:after="0"/>
              <w:jc w:val="center"/>
              <w:rPr>
                <w:rFonts w:cstheme="minorHAnsi"/>
                <w:noProof/>
                <w:sz w:val="22"/>
              </w:rPr>
            </w:pPr>
            <w:r w:rsidRPr="001B3BF1">
              <w:rPr>
                <w:rFonts w:cstheme="minorHAnsi"/>
                <w:noProof/>
                <w:sz w:val="22"/>
              </w:rPr>
              <w:t>Cellulle.marche@ifremer.fr</w:t>
            </w:r>
          </w:p>
          <w:p w14:paraId="69A0E211" w14:textId="13F8855A" w:rsidR="00F11272" w:rsidRPr="001B3BF1" w:rsidRDefault="00F11272" w:rsidP="00F11272">
            <w:pPr>
              <w:spacing w:after="0"/>
              <w:jc w:val="center"/>
              <w:rPr>
                <w:rFonts w:cstheme="minorHAnsi"/>
                <w:noProof/>
                <w:sz w:val="22"/>
              </w:rPr>
            </w:pPr>
          </w:p>
          <w:p w14:paraId="5FA2BA80" w14:textId="4C155669" w:rsidR="00F11272" w:rsidRPr="001B3BF1" w:rsidRDefault="00F11272" w:rsidP="007A0553">
            <w:pPr>
              <w:spacing w:after="0"/>
              <w:jc w:val="center"/>
              <w:rPr>
                <w:rFonts w:asciiTheme="majorHAnsi" w:hAnsiTheme="majorHAnsi"/>
              </w:rPr>
            </w:pPr>
          </w:p>
        </w:tc>
      </w:tr>
      <w:tr w:rsidR="00F11272" w:rsidRPr="001B3BF1" w14:paraId="1269C08C" w14:textId="77777777" w:rsidTr="007A3DAF">
        <w:tc>
          <w:tcPr>
            <w:tcW w:w="9426" w:type="dxa"/>
            <w:tcBorders>
              <w:top w:val="nil"/>
              <w:bottom w:val="double" w:sz="6" w:space="0" w:color="auto"/>
            </w:tcBorders>
          </w:tcPr>
          <w:p w14:paraId="3C1BD290" w14:textId="77777777" w:rsidR="00F11272" w:rsidRPr="001B3BF1" w:rsidRDefault="00F11272" w:rsidP="007A3DAF">
            <w:pPr>
              <w:pStyle w:val="Reponse"/>
              <w:rPr>
                <w:rFonts w:asciiTheme="minorHAnsi" w:hAnsiTheme="minorHAnsi" w:cstheme="minorHAnsi"/>
                <w:color w:val="000000"/>
                <w:sz w:val="6"/>
              </w:rPr>
            </w:pPr>
          </w:p>
        </w:tc>
      </w:tr>
    </w:tbl>
    <w:p w14:paraId="7E0C7ED1" w14:textId="77777777" w:rsidR="00F11272" w:rsidRPr="001B3BF1" w:rsidRDefault="00F11272" w:rsidP="00F11272">
      <w:pPr>
        <w:rPr>
          <w:rFonts w:cstheme="minorHAnsi"/>
          <w:color w:val="000000"/>
          <w:sz w:val="8"/>
          <w:szCs w:val="16"/>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1B3BF1" w14:paraId="3FB9AC7E" w14:textId="77777777" w:rsidTr="007A3DAF">
        <w:tc>
          <w:tcPr>
            <w:tcW w:w="9426" w:type="dxa"/>
            <w:tcBorders>
              <w:top w:val="double" w:sz="6" w:space="0" w:color="auto"/>
              <w:bottom w:val="single" w:sz="6" w:space="0" w:color="auto"/>
            </w:tcBorders>
            <w:shd w:val="pct20" w:color="auto" w:fill="auto"/>
          </w:tcPr>
          <w:p w14:paraId="406A0E76" w14:textId="77777777" w:rsidR="00F11272" w:rsidRPr="001B3BF1" w:rsidRDefault="00F11272" w:rsidP="007A3DAF">
            <w:pPr>
              <w:jc w:val="center"/>
              <w:rPr>
                <w:rFonts w:cstheme="minorHAnsi"/>
                <w:b/>
                <w:i/>
                <w:color w:val="000000"/>
                <w:sz w:val="28"/>
              </w:rPr>
            </w:pPr>
            <w:r w:rsidRPr="001B3BF1">
              <w:rPr>
                <w:rFonts w:cstheme="minorHAnsi"/>
                <w:b/>
                <w:i/>
                <w:color w:val="000000"/>
                <w:sz w:val="28"/>
              </w:rPr>
              <w:t>Ordonnateur</w:t>
            </w:r>
          </w:p>
        </w:tc>
      </w:tr>
      <w:tr w:rsidR="00F11272" w:rsidRPr="001B3BF1" w14:paraId="1D64E5DF" w14:textId="77777777" w:rsidTr="007A3DAF">
        <w:trPr>
          <w:trHeight w:val="74"/>
        </w:trPr>
        <w:tc>
          <w:tcPr>
            <w:tcW w:w="9426" w:type="dxa"/>
            <w:tcBorders>
              <w:top w:val="nil"/>
              <w:bottom w:val="nil"/>
            </w:tcBorders>
          </w:tcPr>
          <w:p w14:paraId="511B3FA1" w14:textId="77777777" w:rsidR="00F11272" w:rsidRPr="001B3BF1" w:rsidRDefault="00F11272" w:rsidP="007A3DAF">
            <w:pPr>
              <w:pStyle w:val="Reponse"/>
              <w:ind w:right="106" w:hanging="567"/>
              <w:jc w:val="center"/>
              <w:rPr>
                <w:rFonts w:asciiTheme="minorHAnsi" w:hAnsiTheme="minorHAnsi" w:cstheme="minorHAnsi"/>
                <w:color w:val="auto"/>
                <w:sz w:val="4"/>
                <w:szCs w:val="4"/>
              </w:rPr>
            </w:pPr>
          </w:p>
        </w:tc>
      </w:tr>
      <w:tr w:rsidR="00F11272" w:rsidRPr="00A03F9E" w14:paraId="0A46E55C" w14:textId="77777777" w:rsidTr="007A3DAF">
        <w:tc>
          <w:tcPr>
            <w:tcW w:w="9426" w:type="dxa"/>
            <w:tcBorders>
              <w:top w:val="nil"/>
              <w:bottom w:val="nil"/>
            </w:tcBorders>
          </w:tcPr>
          <w:p w14:paraId="42D36272" w14:textId="0289C8A7" w:rsidR="00F11272" w:rsidRPr="001B3BF1" w:rsidRDefault="00914C20" w:rsidP="007A3DAF">
            <w:pPr>
              <w:pStyle w:val="Reponse"/>
              <w:ind w:left="0" w:right="0" w:hanging="567"/>
              <w:jc w:val="center"/>
              <w:rPr>
                <w:rFonts w:asciiTheme="majorHAnsi" w:hAnsiTheme="majorHAnsi"/>
                <w:b/>
                <w:bCs/>
                <w:color w:val="auto"/>
                <w:sz w:val="20"/>
              </w:rPr>
            </w:pPr>
            <w:r w:rsidRPr="001B3BF1">
              <w:rPr>
                <w:rFonts w:asciiTheme="majorHAnsi" w:hAnsiTheme="majorHAnsi"/>
                <w:b/>
                <w:bCs/>
                <w:color w:val="auto"/>
                <w:sz w:val="20"/>
              </w:rPr>
              <w:t>le Directeur Général Délégué aux Ressources de l’Ifremer</w:t>
            </w:r>
          </w:p>
          <w:p w14:paraId="42747F5D" w14:textId="77AF509A" w:rsidR="00F11272" w:rsidRPr="001B3BF1" w:rsidRDefault="00F11272" w:rsidP="007A3DAF">
            <w:pPr>
              <w:pStyle w:val="Reponse"/>
              <w:ind w:left="0" w:right="0" w:hanging="567"/>
              <w:jc w:val="center"/>
              <w:rPr>
                <w:rFonts w:asciiTheme="minorHAnsi" w:hAnsiTheme="minorHAnsi" w:cstheme="minorHAnsi"/>
                <w:color w:val="auto"/>
                <w:sz w:val="20"/>
              </w:rPr>
            </w:pPr>
          </w:p>
        </w:tc>
      </w:tr>
      <w:tr w:rsidR="00F11272" w:rsidRPr="00A03F9E" w14:paraId="26E8571B" w14:textId="77777777" w:rsidTr="007A3DAF">
        <w:tc>
          <w:tcPr>
            <w:tcW w:w="9426" w:type="dxa"/>
            <w:tcBorders>
              <w:top w:val="nil"/>
              <w:bottom w:val="double" w:sz="6" w:space="0" w:color="auto"/>
            </w:tcBorders>
          </w:tcPr>
          <w:p w14:paraId="5CD9B457" w14:textId="77777777" w:rsidR="00F11272" w:rsidRPr="00D12A28" w:rsidRDefault="00F11272" w:rsidP="007A3DAF">
            <w:pPr>
              <w:pStyle w:val="Reponse"/>
              <w:rPr>
                <w:rFonts w:asciiTheme="minorHAnsi" w:hAnsiTheme="minorHAnsi" w:cstheme="minorHAnsi"/>
                <w:color w:val="000000"/>
                <w:sz w:val="6"/>
                <w:highlight w:val="yellow"/>
              </w:rPr>
            </w:pPr>
          </w:p>
        </w:tc>
      </w:tr>
    </w:tbl>
    <w:p w14:paraId="3A62770F" w14:textId="77777777" w:rsidR="00F11272" w:rsidRPr="00A03F9E" w:rsidRDefault="00F11272" w:rsidP="00F11272">
      <w:pPr>
        <w:pStyle w:val="En-tte"/>
        <w:tabs>
          <w:tab w:val="clear" w:pos="4536"/>
          <w:tab w:val="clear" w:pos="9072"/>
        </w:tabs>
        <w:rPr>
          <w:rFonts w:cstheme="minorHAnsi"/>
          <w:color w:val="000000"/>
          <w:sz w:val="16"/>
          <w:szCs w:val="16"/>
        </w:rPr>
      </w:pPr>
    </w:p>
    <w:tbl>
      <w:tblPr>
        <w:tblW w:w="9426"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9426"/>
      </w:tblGrid>
      <w:tr w:rsidR="00F11272" w:rsidRPr="00A03F9E" w14:paraId="7CCB2B34" w14:textId="77777777" w:rsidTr="007A3DAF">
        <w:tc>
          <w:tcPr>
            <w:tcW w:w="9426" w:type="dxa"/>
            <w:tcBorders>
              <w:top w:val="double" w:sz="6" w:space="0" w:color="auto"/>
              <w:bottom w:val="single" w:sz="6" w:space="0" w:color="auto"/>
            </w:tcBorders>
            <w:shd w:val="pct20" w:color="auto" w:fill="auto"/>
          </w:tcPr>
          <w:p w14:paraId="6E7E4287" w14:textId="77777777" w:rsidR="00F11272" w:rsidRPr="00A03F9E" w:rsidRDefault="00F11272" w:rsidP="007A3DAF">
            <w:pPr>
              <w:jc w:val="center"/>
              <w:rPr>
                <w:rFonts w:cstheme="minorHAnsi"/>
                <w:i/>
                <w:color w:val="000000"/>
              </w:rPr>
            </w:pPr>
            <w:bookmarkStart w:id="1" w:name="_Hlk523481044"/>
            <w:r w:rsidRPr="00A03F9E">
              <w:rPr>
                <w:rFonts w:cstheme="minorHAnsi"/>
                <w:b/>
                <w:i/>
                <w:color w:val="000000"/>
                <w:sz w:val="28"/>
              </w:rPr>
              <w:t>Comptable public assignataire des paiements</w:t>
            </w:r>
            <w:bookmarkEnd w:id="1"/>
          </w:p>
        </w:tc>
      </w:tr>
      <w:tr w:rsidR="00F11272" w:rsidRPr="00A03F9E" w14:paraId="1302CC6D" w14:textId="77777777" w:rsidTr="007A3DAF">
        <w:tc>
          <w:tcPr>
            <w:tcW w:w="9426" w:type="dxa"/>
            <w:tcBorders>
              <w:top w:val="nil"/>
              <w:bottom w:val="nil"/>
            </w:tcBorders>
          </w:tcPr>
          <w:p w14:paraId="194554F7" w14:textId="5A44C2AE" w:rsidR="00F11272" w:rsidRPr="001B3BF1" w:rsidRDefault="00914C20" w:rsidP="007A3DAF">
            <w:pPr>
              <w:pStyle w:val="Reponse"/>
              <w:ind w:left="0" w:right="0" w:hanging="567"/>
              <w:jc w:val="center"/>
              <w:rPr>
                <w:rFonts w:asciiTheme="majorHAnsi" w:hAnsiTheme="majorHAnsi"/>
                <w:b/>
                <w:bCs/>
                <w:color w:val="auto"/>
                <w:sz w:val="20"/>
              </w:rPr>
            </w:pPr>
            <w:r w:rsidRPr="001B3BF1">
              <w:rPr>
                <w:rFonts w:asciiTheme="majorHAnsi" w:hAnsiTheme="majorHAnsi"/>
                <w:b/>
                <w:bCs/>
                <w:color w:val="auto"/>
                <w:sz w:val="20"/>
              </w:rPr>
              <w:t>Le responsable de l’agence comptable de l’Ifremer</w:t>
            </w:r>
          </w:p>
          <w:p w14:paraId="13D950F0" w14:textId="7CBE9907" w:rsidR="00F11272" w:rsidRPr="00D12A28" w:rsidRDefault="00F11272" w:rsidP="007A3DAF">
            <w:pPr>
              <w:pStyle w:val="Reponse"/>
              <w:ind w:left="0" w:right="0" w:hanging="567"/>
              <w:jc w:val="center"/>
              <w:rPr>
                <w:rFonts w:asciiTheme="minorHAnsi" w:hAnsiTheme="minorHAnsi" w:cstheme="minorHAnsi"/>
                <w:color w:val="auto"/>
                <w:sz w:val="20"/>
                <w:highlight w:val="yellow"/>
              </w:rPr>
            </w:pPr>
          </w:p>
        </w:tc>
      </w:tr>
      <w:tr w:rsidR="00F11272" w:rsidRPr="00A03F9E" w14:paraId="74CEA66F" w14:textId="77777777" w:rsidTr="007A3DAF">
        <w:tc>
          <w:tcPr>
            <w:tcW w:w="9426" w:type="dxa"/>
            <w:tcBorders>
              <w:top w:val="nil"/>
              <w:bottom w:val="double" w:sz="6" w:space="0" w:color="auto"/>
            </w:tcBorders>
          </w:tcPr>
          <w:p w14:paraId="6D691EC7" w14:textId="77777777" w:rsidR="00F11272" w:rsidRPr="00D12A28" w:rsidRDefault="00F11272" w:rsidP="007A3DAF">
            <w:pPr>
              <w:pStyle w:val="Reponse"/>
              <w:rPr>
                <w:rFonts w:asciiTheme="minorHAnsi" w:hAnsiTheme="minorHAnsi" w:cstheme="minorHAnsi"/>
                <w:color w:val="000000"/>
                <w:sz w:val="6"/>
                <w:highlight w:val="yellow"/>
              </w:rPr>
            </w:pPr>
          </w:p>
        </w:tc>
      </w:tr>
    </w:tbl>
    <w:p w14:paraId="36D3F120" w14:textId="77777777" w:rsidR="00F11272" w:rsidRPr="00A03F9E" w:rsidRDefault="00F11272" w:rsidP="00F11272">
      <w:pPr>
        <w:pStyle w:val="En-tte"/>
        <w:tabs>
          <w:tab w:val="clear" w:pos="4536"/>
          <w:tab w:val="clear" w:pos="9072"/>
        </w:tabs>
        <w:rPr>
          <w:rFonts w:cstheme="minorHAnsi"/>
          <w:color w:val="000000"/>
          <w:sz w:val="16"/>
          <w:szCs w:val="16"/>
        </w:rPr>
      </w:pPr>
    </w:p>
    <w:p w14:paraId="7BD63BC0" w14:textId="77777777" w:rsidR="00F11272" w:rsidRPr="00544C46" w:rsidRDefault="00F11272" w:rsidP="00F11272"/>
    <w:p w14:paraId="64BF40DD" w14:textId="77777777" w:rsidR="00F11272" w:rsidRPr="00544C46" w:rsidRDefault="00F11272" w:rsidP="00F11272">
      <w:pPr>
        <w:pBdr>
          <w:top w:val="single" w:sz="4" w:space="1" w:color="auto"/>
          <w:left w:val="single" w:sz="4" w:space="4" w:color="auto"/>
          <w:bottom w:val="single" w:sz="4" w:space="1" w:color="auto"/>
          <w:right w:val="single" w:sz="4" w:space="4" w:color="auto"/>
        </w:pBdr>
      </w:pPr>
      <w:r w:rsidRPr="00544C46">
        <w:t>Cadre réservé à la mention NANTISSEMENT</w:t>
      </w:r>
      <w:r>
        <w:t xml:space="preserve"> </w:t>
      </w:r>
      <w:r w:rsidRPr="00544C46">
        <w:t>:</w:t>
      </w:r>
    </w:p>
    <w:p w14:paraId="182851E7"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5DDAC8CF"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2D568863" w14:textId="77777777" w:rsidR="00F11272" w:rsidRPr="00544C46" w:rsidRDefault="00F11272" w:rsidP="00F11272">
      <w:pPr>
        <w:pBdr>
          <w:top w:val="single" w:sz="4" w:space="1" w:color="auto"/>
          <w:left w:val="single" w:sz="4" w:space="4" w:color="auto"/>
          <w:bottom w:val="single" w:sz="4" w:space="1" w:color="auto"/>
          <w:right w:val="single" w:sz="4" w:space="4" w:color="auto"/>
        </w:pBdr>
      </w:pPr>
    </w:p>
    <w:p w14:paraId="66FD9940" w14:textId="77777777" w:rsidR="00F11272" w:rsidRDefault="00F11272" w:rsidP="00370950"/>
    <w:p w14:paraId="7DA94A8F" w14:textId="77777777" w:rsidR="00C418A6" w:rsidRDefault="00C418A6">
      <w:pPr>
        <w:spacing w:after="0"/>
        <w:jc w:val="left"/>
        <w:rPr>
          <w:rFonts w:asciiTheme="majorHAnsi" w:eastAsiaTheme="majorEastAsia" w:hAnsiTheme="majorHAnsi" w:cstheme="majorBidi"/>
          <w:b/>
          <w:caps/>
          <w:color w:val="008795" w:themeColor="text2"/>
          <w:sz w:val="28"/>
          <w:szCs w:val="36"/>
        </w:rPr>
      </w:pPr>
      <w:bookmarkStart w:id="2" w:name="_Toc174025295"/>
      <w:bookmarkStart w:id="3" w:name="_Toc86460097"/>
      <w:bookmarkStart w:id="4" w:name="_Toc90964046"/>
      <w:bookmarkStart w:id="5" w:name="_Toc97094700"/>
      <w:bookmarkStart w:id="6" w:name="_Toc113087238"/>
      <w:r>
        <w:br w:type="page"/>
      </w:r>
    </w:p>
    <w:p w14:paraId="00E13E6A" w14:textId="70F4E2AF" w:rsidR="00F11272" w:rsidRPr="00544C46" w:rsidRDefault="00F11272" w:rsidP="00F11272">
      <w:pPr>
        <w:pStyle w:val="Titre1"/>
        <w:numPr>
          <w:ilvl w:val="0"/>
          <w:numId w:val="6"/>
        </w:numPr>
      </w:pPr>
      <w:bookmarkStart w:id="7" w:name="_Toc193378815"/>
      <w:r>
        <w:t>Engagement et identification du titulaire</w:t>
      </w:r>
      <w:bookmarkEnd w:id="2"/>
      <w:bookmarkEnd w:id="7"/>
      <w:r>
        <w:t xml:space="preserve"> </w:t>
      </w:r>
      <w:bookmarkEnd w:id="3"/>
      <w:bookmarkEnd w:id="4"/>
      <w:bookmarkEnd w:id="5"/>
      <w:bookmarkEnd w:id="6"/>
    </w:p>
    <w:p w14:paraId="5C241431" w14:textId="77777777" w:rsidR="00F11272" w:rsidRPr="009433B6" w:rsidRDefault="00F11272" w:rsidP="00F11272">
      <w:pPr>
        <w:spacing w:after="200" w:line="276" w:lineRule="auto"/>
        <w:rPr>
          <w:rFonts w:eastAsia="Calibri" w:cstheme="minorHAnsi"/>
          <w:szCs w:val="20"/>
        </w:rPr>
      </w:pPr>
      <w:r w:rsidRPr="009433B6">
        <w:rPr>
          <w:rFonts w:eastAsia="Calibri" w:cstheme="minorHAnsi"/>
          <w:szCs w:val="20"/>
        </w:rPr>
        <w:t xml:space="preserve">Après avoir pris connaissance des pièces constitutives du marché </w:t>
      </w:r>
      <w:r w:rsidRPr="00F11272">
        <w:rPr>
          <w:rFonts w:eastAsia="Calibri" w:cstheme="minorHAnsi"/>
          <w:szCs w:val="20"/>
        </w:rPr>
        <w:t>décrites à l’article 2 du CCAP</w:t>
      </w:r>
      <w:r w:rsidRPr="009433B6">
        <w:rPr>
          <w:rFonts w:eastAsia="Calibri" w:cstheme="minorHAnsi"/>
          <w:szCs w:val="20"/>
        </w:rPr>
        <w:t xml:space="preserve"> du marché,</w:t>
      </w:r>
      <w:r>
        <w:rPr>
          <w:rFonts w:eastAsia="Calibri" w:cstheme="minorHAnsi"/>
          <w:szCs w:val="20"/>
        </w:rPr>
        <w:t xml:space="preserve"> </w:t>
      </w:r>
      <w:r w:rsidRPr="009433B6">
        <w:rPr>
          <w:rFonts w:eastAsia="Calibri" w:cstheme="minorHAnsi"/>
          <w:szCs w:val="20"/>
        </w:rPr>
        <w:t>et conformément à leurs clauses,</w:t>
      </w:r>
    </w:p>
    <w:p w14:paraId="6F2771AB" w14:textId="77777777" w:rsidR="00F11272" w:rsidRPr="009433B6" w:rsidRDefault="00F11272" w:rsidP="00F11272">
      <w:pPr>
        <w:spacing w:after="200" w:line="276" w:lineRule="auto"/>
        <w:ind w:left="567"/>
        <w:rPr>
          <w:rFonts w:eastAsia="Calibri" w:cstheme="minorHAnsi"/>
          <w:szCs w:val="20"/>
        </w:rPr>
      </w:pPr>
      <w:r w:rsidRPr="009433B6">
        <w:rPr>
          <w:rFonts w:eastAsia="Calibri" w:cstheme="minorHAnsi"/>
          <w:szCs w:val="20"/>
        </w:rPr>
        <w:sym w:font="Wingdings" w:char="F071"/>
      </w:r>
      <w:r w:rsidRPr="009433B6">
        <w:rPr>
          <w:rFonts w:eastAsia="Calibri" w:cstheme="minorHAnsi"/>
          <w:szCs w:val="20"/>
        </w:rPr>
        <w:t xml:space="preserve"> Le signataire</w:t>
      </w:r>
    </w:p>
    <w:p w14:paraId="57409891" w14:textId="77777777" w:rsidR="00F11272" w:rsidRPr="009433B6" w:rsidRDefault="00F11272" w:rsidP="00F11272">
      <w:pPr>
        <w:spacing w:after="200" w:line="276" w:lineRule="auto"/>
        <w:ind w:left="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s’engage, sur la base de son offre et pour son propre compte ;</w:t>
      </w:r>
    </w:p>
    <w:p w14:paraId="6429DECC" w14:textId="77777777" w:rsidR="00F11272" w:rsidRPr="009433B6" w:rsidRDefault="00F11272" w:rsidP="00F11272">
      <w:pPr>
        <w:spacing w:after="200" w:line="276" w:lineRule="auto"/>
        <w:rPr>
          <w:rFonts w:eastAsia="Calibri" w:cstheme="minorHAns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p w14:paraId="35551612" w14:textId="77777777" w:rsidR="00F11272" w:rsidRPr="009433B6" w:rsidRDefault="00F11272" w:rsidP="00F11272">
      <w:pPr>
        <w:spacing w:after="200" w:line="276" w:lineRule="auto"/>
        <w:ind w:firstLine="1418"/>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engage la société ……………………… sur la base de son offre ;</w:t>
      </w:r>
    </w:p>
    <w:p w14:paraId="1C3C81D7" w14:textId="77777777" w:rsidR="00F11272" w:rsidRDefault="00F11272" w:rsidP="00F11272">
      <w:pPr>
        <w:spacing w:after="200" w:line="276" w:lineRule="auto"/>
        <w:rPr>
          <w:rFonts w:eastAsia="Calibri" w:cstheme="minorHAnsi"/>
          <w:i/>
          <w:szCs w:val="20"/>
        </w:rPr>
      </w:pPr>
      <w:r w:rsidRPr="009433B6">
        <w:rPr>
          <w:rFonts w:eastAsia="Calibri" w:cstheme="minorHAnsi"/>
          <w:i/>
          <w:szCs w:val="20"/>
        </w:rPr>
        <w:t>[Indiquer le nom commercial et la dénomination sociale du candidat, les adresses de son établissement et de son siège social (si elle est différente de celle de l’établissement), son adresse électronique, ses numéros de téléphone et de télécopie et son numéro SIRET.]</w:t>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F11272" w:rsidRPr="00765BFB" w14:paraId="516F0061" w14:textId="77777777" w:rsidTr="007A3DAF">
        <w:tc>
          <w:tcPr>
            <w:tcW w:w="284" w:type="dxa"/>
            <w:shd w:val="clear" w:color="auto" w:fill="F2F2F2" w:themeFill="background1" w:themeFillShade="F2"/>
          </w:tcPr>
          <w:p w14:paraId="584DCBA7"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3B8AA880" w14:textId="77777777" w:rsidR="00F11272" w:rsidRPr="00765BFB" w:rsidRDefault="00F11272" w:rsidP="007A3DAF">
            <w:pPr>
              <w:rPr>
                <w:b/>
              </w:rPr>
            </w:pPr>
            <w:r>
              <w:rPr>
                <w:b/>
              </w:rPr>
              <w:t>Signataire</w:t>
            </w:r>
            <w:r w:rsidRPr="00765BFB">
              <w:rPr>
                <w:b/>
              </w:rPr>
              <w:t xml:space="preserve">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26207522" w14:textId="77777777" w:rsidTr="007A3DAF">
        <w:tc>
          <w:tcPr>
            <w:tcW w:w="284" w:type="dxa"/>
            <w:tcBorders>
              <w:right w:val="single" w:sz="4" w:space="0" w:color="auto"/>
            </w:tcBorders>
            <w:shd w:val="clear" w:color="auto" w:fill="F2F2F2" w:themeFill="background1" w:themeFillShade="F2"/>
          </w:tcPr>
          <w:p w14:paraId="2A6E66D3"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86B8178"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7F52CA1B" w14:textId="77777777" w:rsidR="00F11272" w:rsidRPr="00765BFB" w:rsidRDefault="00F11272" w:rsidP="007A3DAF"/>
        </w:tc>
      </w:tr>
      <w:tr w:rsidR="00F11272" w14:paraId="076F0B07" w14:textId="77777777" w:rsidTr="007A3DAF">
        <w:tc>
          <w:tcPr>
            <w:tcW w:w="284" w:type="dxa"/>
            <w:tcBorders>
              <w:right w:val="single" w:sz="4" w:space="0" w:color="auto"/>
            </w:tcBorders>
            <w:shd w:val="clear" w:color="auto" w:fill="F2F2F2" w:themeFill="background1" w:themeFillShade="F2"/>
          </w:tcPr>
          <w:p w14:paraId="463A4EA0"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5E72F95"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511950B4"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339E09B"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6E6A84A1" w14:textId="77777777" w:rsidR="00F11272" w:rsidRDefault="00F11272" w:rsidP="007A3DAF"/>
        </w:tc>
      </w:tr>
      <w:tr w:rsidR="00F11272" w14:paraId="19838403" w14:textId="77777777" w:rsidTr="007A3DAF">
        <w:tc>
          <w:tcPr>
            <w:tcW w:w="284" w:type="dxa"/>
            <w:tcBorders>
              <w:right w:val="single" w:sz="4" w:space="0" w:color="auto"/>
            </w:tcBorders>
            <w:shd w:val="clear" w:color="auto" w:fill="F2F2F2" w:themeFill="background1" w:themeFillShade="F2"/>
          </w:tcPr>
          <w:p w14:paraId="4A06CCCE"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EBDCB2"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507E54AE" w14:textId="77777777" w:rsidR="00F11272" w:rsidRDefault="00F11272" w:rsidP="007A3DAF"/>
        </w:tc>
      </w:tr>
      <w:tr w:rsidR="00F11272" w14:paraId="05209216" w14:textId="77777777" w:rsidTr="007A3DAF">
        <w:tc>
          <w:tcPr>
            <w:tcW w:w="284" w:type="dxa"/>
            <w:tcBorders>
              <w:right w:val="single" w:sz="4" w:space="0" w:color="auto"/>
            </w:tcBorders>
            <w:shd w:val="clear" w:color="auto" w:fill="F2F2F2" w:themeFill="background1" w:themeFillShade="F2"/>
          </w:tcPr>
          <w:p w14:paraId="656C27AD"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13B07B8"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50A3D896"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38B8DBEB"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26D99B1E" w14:textId="77777777" w:rsidR="00F11272" w:rsidRDefault="00F11272" w:rsidP="007A3DAF"/>
        </w:tc>
      </w:tr>
      <w:tr w:rsidR="00F11272" w14:paraId="0607295D" w14:textId="77777777" w:rsidTr="007A3DAF">
        <w:tc>
          <w:tcPr>
            <w:tcW w:w="284" w:type="dxa"/>
          </w:tcPr>
          <w:p w14:paraId="4D9114B5" w14:textId="77777777" w:rsidR="00F11272" w:rsidRDefault="00F11272" w:rsidP="007A3DAF"/>
        </w:tc>
        <w:tc>
          <w:tcPr>
            <w:tcW w:w="2126" w:type="dxa"/>
            <w:tcBorders>
              <w:top w:val="single" w:sz="4" w:space="0" w:color="auto"/>
              <w:bottom w:val="single" w:sz="4" w:space="0" w:color="auto"/>
            </w:tcBorders>
            <w:vAlign w:val="bottom"/>
          </w:tcPr>
          <w:p w14:paraId="51D43EDE" w14:textId="77777777" w:rsidR="00F11272" w:rsidRDefault="00F11272" w:rsidP="007A3DAF"/>
        </w:tc>
        <w:tc>
          <w:tcPr>
            <w:tcW w:w="6485" w:type="dxa"/>
            <w:gridSpan w:val="5"/>
            <w:tcBorders>
              <w:top w:val="single" w:sz="4" w:space="0" w:color="auto"/>
              <w:bottom w:val="single" w:sz="4" w:space="0" w:color="auto"/>
            </w:tcBorders>
          </w:tcPr>
          <w:p w14:paraId="567C9FB1" w14:textId="77777777" w:rsidR="00F11272" w:rsidRDefault="00F11272" w:rsidP="007A3DAF"/>
        </w:tc>
      </w:tr>
      <w:tr w:rsidR="00F11272" w14:paraId="67F14EB7" w14:textId="77777777" w:rsidTr="007A3DAF">
        <w:tc>
          <w:tcPr>
            <w:tcW w:w="284" w:type="dxa"/>
            <w:tcBorders>
              <w:right w:val="single" w:sz="4" w:space="0" w:color="auto"/>
            </w:tcBorders>
          </w:tcPr>
          <w:p w14:paraId="5BCA8304"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03110D12"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402F0C22" w14:textId="77777777" w:rsidR="00F11272" w:rsidRDefault="00F11272" w:rsidP="007A3DAF"/>
        </w:tc>
      </w:tr>
      <w:tr w:rsidR="00F11272" w14:paraId="2C54EDAF" w14:textId="77777777" w:rsidTr="007A3DAF">
        <w:tc>
          <w:tcPr>
            <w:tcW w:w="284" w:type="dxa"/>
            <w:tcBorders>
              <w:right w:val="single" w:sz="4" w:space="0" w:color="auto"/>
            </w:tcBorders>
          </w:tcPr>
          <w:p w14:paraId="2F65B592"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6BF37BE0"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76E43868" w14:textId="77777777" w:rsidR="00F11272" w:rsidRDefault="00F11272" w:rsidP="007A3DAF"/>
        </w:tc>
      </w:tr>
      <w:tr w:rsidR="00F11272" w14:paraId="43B3F029" w14:textId="77777777" w:rsidTr="007A3DAF">
        <w:tc>
          <w:tcPr>
            <w:tcW w:w="284" w:type="dxa"/>
            <w:tcBorders>
              <w:right w:val="single" w:sz="4" w:space="0" w:color="auto"/>
            </w:tcBorders>
          </w:tcPr>
          <w:p w14:paraId="512F2ECF"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A23AC0B"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658BEA9A"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227925A5" w14:textId="77777777" w:rsidTr="007A3DAF">
        <w:tc>
          <w:tcPr>
            <w:tcW w:w="284" w:type="dxa"/>
            <w:tcBorders>
              <w:right w:val="single" w:sz="4" w:space="0" w:color="auto"/>
            </w:tcBorders>
          </w:tcPr>
          <w:p w14:paraId="6911230B"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517A4825"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5B2E838A" w14:textId="77777777" w:rsidR="00F11272" w:rsidRPr="00866902" w:rsidRDefault="00F11272" w:rsidP="007A3DAF">
            <w:pPr>
              <w:rPr>
                <w:rFonts w:ascii="Calibri" w:eastAsia="Times New Roman" w:hAnsi="Calibri" w:cs="Calibri"/>
                <w:color w:val="000000"/>
                <w:sz w:val="22"/>
                <w:lang w:eastAsia="fr-FR"/>
              </w:rPr>
            </w:pPr>
          </w:p>
        </w:tc>
      </w:tr>
      <w:tr w:rsidR="00F11272" w14:paraId="0237A6D4" w14:textId="77777777" w:rsidTr="007A3DAF">
        <w:tc>
          <w:tcPr>
            <w:tcW w:w="284" w:type="dxa"/>
          </w:tcPr>
          <w:p w14:paraId="1CA5DC9F"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220D83A6"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7B804082" w14:textId="77777777" w:rsidR="00F11272" w:rsidRDefault="00F11272" w:rsidP="007A3DAF">
            <w:r w:rsidRPr="00765BFB">
              <w:rPr>
                <w:rFonts w:ascii="Calibri" w:eastAsia="Times New Roman" w:hAnsi="Calibri" w:cs="Calibri"/>
                <w:color w:val="000000"/>
                <w:sz w:val="22"/>
                <w:lang w:eastAsia="fr-FR"/>
              </w:rPr>
              <w:t>(Responsable du marché)</w:t>
            </w:r>
          </w:p>
        </w:tc>
      </w:tr>
      <w:tr w:rsidR="00F11272" w14:paraId="35A8B354" w14:textId="77777777" w:rsidTr="007A3DAF">
        <w:tc>
          <w:tcPr>
            <w:tcW w:w="284" w:type="dxa"/>
            <w:tcBorders>
              <w:right w:val="single" w:sz="4" w:space="0" w:color="auto"/>
            </w:tcBorders>
          </w:tcPr>
          <w:p w14:paraId="2C07C033"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652C50"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0461C3FF" w14:textId="77777777" w:rsidR="00F11272" w:rsidRDefault="00F11272" w:rsidP="007A3DAF"/>
        </w:tc>
      </w:tr>
      <w:tr w:rsidR="00F11272" w14:paraId="7B51D67A" w14:textId="77777777" w:rsidTr="007A3DAF">
        <w:tc>
          <w:tcPr>
            <w:tcW w:w="284" w:type="dxa"/>
            <w:tcBorders>
              <w:right w:val="single" w:sz="4" w:space="0" w:color="auto"/>
            </w:tcBorders>
          </w:tcPr>
          <w:p w14:paraId="23F45F01"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0ED79C2"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616503DB" w14:textId="77777777" w:rsidR="00F11272" w:rsidRDefault="00F11272" w:rsidP="007A3DAF"/>
        </w:tc>
      </w:tr>
      <w:tr w:rsidR="00F11272" w14:paraId="0FF958CC" w14:textId="77777777" w:rsidTr="007A3DAF">
        <w:tc>
          <w:tcPr>
            <w:tcW w:w="284" w:type="dxa"/>
            <w:tcBorders>
              <w:right w:val="single" w:sz="4" w:space="0" w:color="auto"/>
            </w:tcBorders>
          </w:tcPr>
          <w:p w14:paraId="0D9DF212"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F5C57CE"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14A16DAE" w14:textId="77777777" w:rsidR="00F11272" w:rsidRDefault="00F11272" w:rsidP="007A3DAF"/>
        </w:tc>
      </w:tr>
      <w:tr w:rsidR="00F11272" w14:paraId="6CA0B74E" w14:textId="77777777" w:rsidTr="007A3DAF">
        <w:tc>
          <w:tcPr>
            <w:tcW w:w="284" w:type="dxa"/>
            <w:tcBorders>
              <w:right w:val="single" w:sz="4" w:space="0" w:color="auto"/>
            </w:tcBorders>
          </w:tcPr>
          <w:p w14:paraId="6BD04081"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F47901F"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6770C775" w14:textId="77777777" w:rsidR="00F11272" w:rsidRDefault="00F11272" w:rsidP="007A3DAF"/>
        </w:tc>
      </w:tr>
    </w:tbl>
    <w:p w14:paraId="6CA52970" w14:textId="77777777" w:rsidR="00F11272" w:rsidRPr="009433B6" w:rsidRDefault="00F11272" w:rsidP="00F11272">
      <w:pPr>
        <w:spacing w:after="200" w:line="276" w:lineRule="auto"/>
        <w:rPr>
          <w:rFonts w:eastAsia="Calibri" w:cstheme="minorHAnsi"/>
          <w:i/>
          <w:szCs w:val="20"/>
        </w:rPr>
      </w:pPr>
    </w:p>
    <w:p w14:paraId="1733A281" w14:textId="77777777" w:rsidR="00F11272" w:rsidRPr="009433B6" w:rsidRDefault="00F11272" w:rsidP="00F11272">
      <w:pPr>
        <w:spacing w:line="276" w:lineRule="auto"/>
        <w:rPr>
          <w:rFonts w:eastAsia="Calibri" w:cstheme="minorHAnsi"/>
          <w:i/>
          <w:szCs w:val="20"/>
        </w:rPr>
      </w:pPr>
      <w:r w:rsidRPr="009433B6">
        <w:rPr>
          <w:rFonts w:eastAsia="Calibri" w:cstheme="minorHAnsi"/>
          <w:szCs w:val="20"/>
        </w:rPr>
        <w:sym w:font="Wingdings" w:char="F071"/>
      </w:r>
      <w:r w:rsidRPr="009433B6">
        <w:rPr>
          <w:rFonts w:eastAsia="Calibri" w:cstheme="minorHAnsi"/>
          <w:szCs w:val="20"/>
        </w:rPr>
        <w:t xml:space="preserve"> L’ensemble des membres du groupement s’engagent, sur la base de l’offre du groupement ;</w:t>
      </w:r>
      <w:r>
        <w:rPr>
          <w:rFonts w:eastAsia="Calibri" w:cstheme="minorHAnsi"/>
          <w:szCs w:val="20"/>
        </w:rPr>
        <w:t xml:space="preserve"> </w:t>
      </w:r>
      <w:r w:rsidRPr="00CF4538">
        <w:rPr>
          <w:rFonts w:eastAsia="Calibri" w:cstheme="minorHAnsi"/>
          <w:szCs w:val="20"/>
        </w:rPr>
        <w:t>dont la composition est précisée ci-dessous :</w:t>
      </w:r>
      <w:r>
        <w:rPr>
          <w:rFonts w:eastAsia="Calibri" w:cstheme="minorHAnsi"/>
          <w:szCs w:val="20"/>
        </w:rPr>
        <w:t xml:space="preserve"> </w:t>
      </w:r>
    </w:p>
    <w:p w14:paraId="32EDE93C" w14:textId="77777777" w:rsidR="00F11272" w:rsidRDefault="00F11272" w:rsidP="00F11272">
      <w:pPr>
        <w:spacing w:after="200" w:line="276" w:lineRule="auto"/>
        <w:rPr>
          <w:rFonts w:eastAsia="Calibri" w:cstheme="minorHAnsi"/>
          <w:i/>
          <w:iCs/>
          <w:szCs w:val="20"/>
        </w:rPr>
      </w:pPr>
      <w:r w:rsidRPr="009433B6">
        <w:rPr>
          <w:rFonts w:eastAsia="Calibri" w:cstheme="minorHAnsi"/>
          <w:i/>
          <w:szCs w:val="20"/>
        </w:rPr>
        <w:t>[Indiquer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Pr="009433B6">
        <w:rPr>
          <w:rFonts w:eastAsia="Calibri" w:cstheme="minorHAnsi"/>
          <w:i/>
          <w:iCs/>
          <w:szCs w:val="20"/>
        </w:rPr>
        <w:t>]</w:t>
      </w:r>
    </w:p>
    <w:p w14:paraId="6C196961" w14:textId="77777777" w:rsidR="00F11272" w:rsidRPr="009433B6" w:rsidRDefault="00F11272" w:rsidP="00F11272">
      <w:pPr>
        <w:spacing w:after="200" w:line="276" w:lineRule="auto"/>
        <w:rPr>
          <w:rFonts w:eastAsia="Calibri" w:cstheme="minorHAnsi"/>
          <w:szCs w:val="20"/>
        </w:rPr>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
        <w:gridCol w:w="2092"/>
        <w:gridCol w:w="1513"/>
        <w:gridCol w:w="958"/>
        <w:gridCol w:w="560"/>
        <w:gridCol w:w="1180"/>
        <w:gridCol w:w="2094"/>
      </w:tblGrid>
      <w:tr w:rsidR="00F11272" w:rsidRPr="00765BFB" w14:paraId="16F6D8D5" w14:textId="77777777" w:rsidTr="007A3DAF">
        <w:tc>
          <w:tcPr>
            <w:tcW w:w="282" w:type="dxa"/>
            <w:shd w:val="clear" w:color="auto" w:fill="F2F2F2" w:themeFill="background1" w:themeFillShade="F2"/>
          </w:tcPr>
          <w:p w14:paraId="25EC8C20" w14:textId="77777777" w:rsidR="00F11272" w:rsidRPr="00765BFB" w:rsidRDefault="00F11272" w:rsidP="007A3DAF">
            <w:pPr>
              <w:rPr>
                <w:b/>
              </w:rPr>
            </w:pPr>
          </w:p>
        </w:tc>
        <w:tc>
          <w:tcPr>
            <w:tcW w:w="8397" w:type="dxa"/>
            <w:gridSpan w:val="6"/>
            <w:tcBorders>
              <w:bottom w:val="single" w:sz="4" w:space="0" w:color="auto"/>
            </w:tcBorders>
            <w:shd w:val="clear" w:color="auto" w:fill="F2F2F2" w:themeFill="background1" w:themeFillShade="F2"/>
            <w:vAlign w:val="bottom"/>
          </w:tcPr>
          <w:p w14:paraId="7EC87206" w14:textId="77777777" w:rsidR="00F11272" w:rsidRDefault="00F11272" w:rsidP="007A3DAF">
            <w:pPr>
              <w:rPr>
                <w:b/>
              </w:rPr>
            </w:pPr>
            <w:r>
              <w:rPr>
                <w:b/>
              </w:rPr>
              <w:t>1</w:t>
            </w:r>
            <w:r w:rsidRPr="00866902">
              <w:rPr>
                <w:b/>
                <w:vertAlign w:val="superscript"/>
              </w:rPr>
              <w:t>er</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p w14:paraId="6ACB5E8B" w14:textId="77777777" w:rsidR="00F11272" w:rsidRPr="00765BFB" w:rsidRDefault="00F11272" w:rsidP="007A3DAF">
            <w:pPr>
              <w:rPr>
                <w:b/>
              </w:rPr>
            </w:pPr>
            <w:r>
              <w:rPr>
                <w:b/>
              </w:rPr>
              <w:t>Mandataire du groupement</w:t>
            </w:r>
          </w:p>
        </w:tc>
      </w:tr>
      <w:tr w:rsidR="00F11272" w:rsidRPr="00765BFB" w14:paraId="06050D41" w14:textId="77777777" w:rsidTr="007A3DAF">
        <w:tc>
          <w:tcPr>
            <w:tcW w:w="282" w:type="dxa"/>
            <w:tcBorders>
              <w:right w:val="single" w:sz="4" w:space="0" w:color="auto"/>
            </w:tcBorders>
            <w:shd w:val="clear" w:color="auto" w:fill="F2F2F2" w:themeFill="background1" w:themeFillShade="F2"/>
          </w:tcPr>
          <w:p w14:paraId="16E9313B"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B1273B6" w14:textId="77777777" w:rsidR="00F11272" w:rsidRPr="00765BFB" w:rsidRDefault="00F11272" w:rsidP="007A3DAF">
            <w:r w:rsidRPr="00765BFB">
              <w:rPr>
                <w:rFonts w:ascii="Calibri" w:eastAsia="Times New Roman" w:hAnsi="Calibri" w:cs="Calibri"/>
                <w:bCs/>
                <w:sz w:val="22"/>
                <w:lang w:eastAsia="fr-FR"/>
              </w:rPr>
              <w:t>Raison sociale</w:t>
            </w:r>
          </w:p>
        </w:tc>
        <w:tc>
          <w:tcPr>
            <w:tcW w:w="6305" w:type="dxa"/>
            <w:gridSpan w:val="5"/>
            <w:tcBorders>
              <w:top w:val="single" w:sz="4" w:space="0" w:color="auto"/>
              <w:left w:val="single" w:sz="4" w:space="0" w:color="auto"/>
              <w:bottom w:val="single" w:sz="4" w:space="0" w:color="auto"/>
              <w:right w:val="single" w:sz="4" w:space="0" w:color="auto"/>
            </w:tcBorders>
          </w:tcPr>
          <w:p w14:paraId="5DEDC756" w14:textId="77777777" w:rsidR="00F11272" w:rsidRPr="00765BFB" w:rsidRDefault="00F11272" w:rsidP="007A3DAF"/>
        </w:tc>
      </w:tr>
      <w:tr w:rsidR="00F11272" w14:paraId="62ABF6B7" w14:textId="77777777" w:rsidTr="007A3DAF">
        <w:tc>
          <w:tcPr>
            <w:tcW w:w="282" w:type="dxa"/>
            <w:tcBorders>
              <w:right w:val="single" w:sz="4" w:space="0" w:color="auto"/>
            </w:tcBorders>
            <w:shd w:val="clear" w:color="auto" w:fill="F2F2F2" w:themeFill="background1" w:themeFillShade="F2"/>
          </w:tcPr>
          <w:p w14:paraId="0ADA3661"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064F0D1"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6B776A00"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F2A6760" w14:textId="77777777" w:rsidR="00F11272" w:rsidRDefault="00F11272" w:rsidP="007A3DAF">
            <w:pPr>
              <w:jc w:val="right"/>
            </w:pPr>
            <w:r w:rsidRPr="00765BFB">
              <w:rPr>
                <w:rFonts w:ascii="Calibri" w:eastAsia="Times New Roman" w:hAnsi="Calibri" w:cs="Calibri"/>
                <w:sz w:val="22"/>
                <w:lang w:eastAsia="fr-FR"/>
              </w:rPr>
              <w:t>Capital en euros</w:t>
            </w:r>
          </w:p>
        </w:tc>
        <w:tc>
          <w:tcPr>
            <w:tcW w:w="2094" w:type="dxa"/>
            <w:tcBorders>
              <w:top w:val="single" w:sz="4" w:space="0" w:color="auto"/>
              <w:left w:val="single" w:sz="4" w:space="0" w:color="auto"/>
              <w:bottom w:val="single" w:sz="4" w:space="0" w:color="auto"/>
              <w:right w:val="single" w:sz="4" w:space="0" w:color="auto"/>
            </w:tcBorders>
          </w:tcPr>
          <w:p w14:paraId="78CCC4EF" w14:textId="77777777" w:rsidR="00F11272" w:rsidRDefault="00F11272" w:rsidP="007A3DAF"/>
        </w:tc>
      </w:tr>
      <w:tr w:rsidR="00F11272" w14:paraId="3F2F4AC0" w14:textId="77777777" w:rsidTr="007A3DAF">
        <w:tc>
          <w:tcPr>
            <w:tcW w:w="282" w:type="dxa"/>
            <w:tcBorders>
              <w:right w:val="single" w:sz="4" w:space="0" w:color="auto"/>
            </w:tcBorders>
            <w:shd w:val="clear" w:color="auto" w:fill="F2F2F2" w:themeFill="background1" w:themeFillShade="F2"/>
          </w:tcPr>
          <w:p w14:paraId="7A24A7EA"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4AA940"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5" w:type="dxa"/>
            <w:gridSpan w:val="5"/>
            <w:tcBorders>
              <w:top w:val="single" w:sz="4" w:space="0" w:color="auto"/>
              <w:left w:val="single" w:sz="4" w:space="0" w:color="auto"/>
              <w:bottom w:val="single" w:sz="4" w:space="0" w:color="auto"/>
              <w:right w:val="single" w:sz="4" w:space="0" w:color="auto"/>
            </w:tcBorders>
          </w:tcPr>
          <w:p w14:paraId="2A4BF629" w14:textId="77777777" w:rsidR="00F11272" w:rsidRDefault="00F11272" w:rsidP="007A3DAF"/>
        </w:tc>
      </w:tr>
      <w:tr w:rsidR="00F11272" w14:paraId="6D03B188" w14:textId="77777777" w:rsidTr="007A3DAF">
        <w:tc>
          <w:tcPr>
            <w:tcW w:w="282" w:type="dxa"/>
            <w:tcBorders>
              <w:right w:val="single" w:sz="4" w:space="0" w:color="auto"/>
            </w:tcBorders>
            <w:shd w:val="clear" w:color="auto" w:fill="F2F2F2" w:themeFill="background1" w:themeFillShade="F2"/>
          </w:tcPr>
          <w:p w14:paraId="14538903"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3BBE2B9"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39F5BA9C"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2304BFA0" w14:textId="77777777" w:rsidR="00F11272" w:rsidRDefault="00F11272" w:rsidP="007A3DAF"/>
        </w:tc>
        <w:tc>
          <w:tcPr>
            <w:tcW w:w="3274" w:type="dxa"/>
            <w:gridSpan w:val="2"/>
            <w:tcBorders>
              <w:top w:val="single" w:sz="4" w:space="0" w:color="auto"/>
              <w:left w:val="single" w:sz="4" w:space="0" w:color="auto"/>
              <w:bottom w:val="single" w:sz="4" w:space="0" w:color="auto"/>
              <w:right w:val="single" w:sz="4" w:space="0" w:color="auto"/>
            </w:tcBorders>
          </w:tcPr>
          <w:p w14:paraId="08382582" w14:textId="77777777" w:rsidR="00F11272" w:rsidRDefault="00F11272" w:rsidP="007A3DAF"/>
        </w:tc>
      </w:tr>
      <w:tr w:rsidR="00F11272" w14:paraId="6F935678" w14:textId="77777777" w:rsidTr="007A3DAF">
        <w:tc>
          <w:tcPr>
            <w:tcW w:w="282" w:type="dxa"/>
          </w:tcPr>
          <w:p w14:paraId="41BEAF48" w14:textId="77777777" w:rsidR="00F11272" w:rsidRDefault="00F11272" w:rsidP="007A3DAF"/>
        </w:tc>
        <w:tc>
          <w:tcPr>
            <w:tcW w:w="2092" w:type="dxa"/>
            <w:tcBorders>
              <w:top w:val="single" w:sz="4" w:space="0" w:color="auto"/>
              <w:bottom w:val="single" w:sz="4" w:space="0" w:color="auto"/>
            </w:tcBorders>
            <w:vAlign w:val="bottom"/>
          </w:tcPr>
          <w:p w14:paraId="4B57472E" w14:textId="77777777" w:rsidR="00F11272" w:rsidRDefault="00F11272" w:rsidP="007A3DAF"/>
        </w:tc>
        <w:tc>
          <w:tcPr>
            <w:tcW w:w="6305" w:type="dxa"/>
            <w:gridSpan w:val="5"/>
            <w:tcBorders>
              <w:top w:val="single" w:sz="4" w:space="0" w:color="auto"/>
              <w:bottom w:val="single" w:sz="4" w:space="0" w:color="auto"/>
            </w:tcBorders>
          </w:tcPr>
          <w:p w14:paraId="6E528A5F" w14:textId="77777777" w:rsidR="00F11272" w:rsidRDefault="00F11272" w:rsidP="007A3DAF"/>
        </w:tc>
      </w:tr>
      <w:tr w:rsidR="00F11272" w14:paraId="7596899B" w14:textId="77777777" w:rsidTr="007A3DAF">
        <w:tc>
          <w:tcPr>
            <w:tcW w:w="282" w:type="dxa"/>
            <w:tcBorders>
              <w:right w:val="single" w:sz="4" w:space="0" w:color="auto"/>
            </w:tcBorders>
          </w:tcPr>
          <w:p w14:paraId="02693275"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8C16588" w14:textId="77777777" w:rsidR="00F11272" w:rsidRDefault="00F11272" w:rsidP="007A3DAF">
            <w:r w:rsidRPr="00765BFB">
              <w:rPr>
                <w:rFonts w:ascii="Calibri" w:eastAsia="Times New Roman" w:hAnsi="Calibri" w:cs="Calibri"/>
                <w:b/>
                <w:bCs/>
                <w:sz w:val="22"/>
                <w:lang w:eastAsia="fr-FR"/>
              </w:rPr>
              <w:t xml:space="preserve">Adresse </w:t>
            </w:r>
          </w:p>
        </w:tc>
        <w:tc>
          <w:tcPr>
            <w:tcW w:w="6305" w:type="dxa"/>
            <w:gridSpan w:val="5"/>
            <w:tcBorders>
              <w:top w:val="single" w:sz="4" w:space="0" w:color="auto"/>
              <w:left w:val="single" w:sz="4" w:space="0" w:color="auto"/>
              <w:bottom w:val="single" w:sz="4" w:space="0" w:color="auto"/>
              <w:right w:val="single" w:sz="4" w:space="0" w:color="auto"/>
            </w:tcBorders>
          </w:tcPr>
          <w:p w14:paraId="4E60E0A2" w14:textId="77777777" w:rsidR="00F11272" w:rsidRDefault="00F11272" w:rsidP="007A3DAF"/>
        </w:tc>
      </w:tr>
      <w:tr w:rsidR="00F11272" w14:paraId="37A51D02" w14:textId="77777777" w:rsidTr="007A3DAF">
        <w:tc>
          <w:tcPr>
            <w:tcW w:w="282" w:type="dxa"/>
            <w:tcBorders>
              <w:right w:val="single" w:sz="4" w:space="0" w:color="auto"/>
            </w:tcBorders>
          </w:tcPr>
          <w:p w14:paraId="2B29E896"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01CC7DEA" w14:textId="77777777" w:rsidR="00F11272" w:rsidRDefault="00F11272" w:rsidP="007A3DAF"/>
        </w:tc>
        <w:tc>
          <w:tcPr>
            <w:tcW w:w="6305" w:type="dxa"/>
            <w:gridSpan w:val="5"/>
            <w:tcBorders>
              <w:top w:val="single" w:sz="4" w:space="0" w:color="auto"/>
              <w:left w:val="single" w:sz="4" w:space="0" w:color="auto"/>
              <w:bottom w:val="single" w:sz="4" w:space="0" w:color="auto"/>
              <w:right w:val="single" w:sz="4" w:space="0" w:color="auto"/>
            </w:tcBorders>
          </w:tcPr>
          <w:p w14:paraId="1D072F0F" w14:textId="77777777" w:rsidR="00F11272" w:rsidRDefault="00F11272" w:rsidP="007A3DAF"/>
        </w:tc>
      </w:tr>
      <w:tr w:rsidR="00F11272" w14:paraId="4D97CC16" w14:textId="77777777" w:rsidTr="007A3DAF">
        <w:tc>
          <w:tcPr>
            <w:tcW w:w="282" w:type="dxa"/>
            <w:tcBorders>
              <w:right w:val="single" w:sz="4" w:space="0" w:color="auto"/>
            </w:tcBorders>
          </w:tcPr>
          <w:p w14:paraId="545695F0"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18C30B94" w14:textId="77777777" w:rsidR="00F11272" w:rsidRPr="00866902" w:rsidRDefault="00F11272" w:rsidP="007A3DAF">
            <w:pPr>
              <w:rPr>
                <w:rFonts w:ascii="Calibri" w:eastAsia="Times New Roman" w:hAnsi="Calibri" w:cs="Calibri"/>
                <w:bCs/>
                <w:color w:val="000000"/>
                <w:sz w:val="22"/>
                <w:lang w:eastAsia="fr-FR"/>
              </w:rPr>
            </w:pPr>
          </w:p>
        </w:tc>
        <w:tc>
          <w:tcPr>
            <w:tcW w:w="6305" w:type="dxa"/>
            <w:gridSpan w:val="5"/>
            <w:tcBorders>
              <w:top w:val="single" w:sz="4" w:space="0" w:color="auto"/>
              <w:left w:val="single" w:sz="4" w:space="0" w:color="auto"/>
            </w:tcBorders>
            <w:vAlign w:val="bottom"/>
          </w:tcPr>
          <w:p w14:paraId="0D9FFC1E"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FC94F99" w14:textId="77777777" w:rsidTr="007A3DAF">
        <w:tc>
          <w:tcPr>
            <w:tcW w:w="282" w:type="dxa"/>
            <w:tcBorders>
              <w:right w:val="single" w:sz="4" w:space="0" w:color="auto"/>
            </w:tcBorders>
          </w:tcPr>
          <w:p w14:paraId="537D42E1"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77B983E"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5" w:type="dxa"/>
            <w:gridSpan w:val="5"/>
            <w:tcBorders>
              <w:top w:val="single" w:sz="4" w:space="0" w:color="auto"/>
              <w:left w:val="single" w:sz="4" w:space="0" w:color="auto"/>
            </w:tcBorders>
            <w:vAlign w:val="bottom"/>
          </w:tcPr>
          <w:p w14:paraId="2B8C4895" w14:textId="77777777" w:rsidR="00F11272" w:rsidRPr="00866902" w:rsidRDefault="00F11272" w:rsidP="007A3DAF">
            <w:pPr>
              <w:rPr>
                <w:rFonts w:ascii="Calibri" w:eastAsia="Times New Roman" w:hAnsi="Calibri" w:cs="Calibri"/>
                <w:color w:val="000000"/>
                <w:sz w:val="22"/>
                <w:lang w:eastAsia="fr-FR"/>
              </w:rPr>
            </w:pPr>
          </w:p>
        </w:tc>
      </w:tr>
      <w:tr w:rsidR="00F11272" w14:paraId="7CE2C3E0" w14:textId="77777777" w:rsidTr="007A3DAF">
        <w:tc>
          <w:tcPr>
            <w:tcW w:w="282" w:type="dxa"/>
          </w:tcPr>
          <w:p w14:paraId="28FF87C3"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6E07FBE2"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5" w:type="dxa"/>
            <w:gridSpan w:val="5"/>
            <w:tcBorders>
              <w:top w:val="single" w:sz="4" w:space="0" w:color="auto"/>
              <w:bottom w:val="single" w:sz="4" w:space="0" w:color="auto"/>
            </w:tcBorders>
            <w:vAlign w:val="bottom"/>
          </w:tcPr>
          <w:p w14:paraId="43570835" w14:textId="77777777" w:rsidR="00F11272" w:rsidRDefault="00F11272" w:rsidP="007A3DAF">
            <w:r w:rsidRPr="00765BFB">
              <w:rPr>
                <w:rFonts w:ascii="Calibri" w:eastAsia="Times New Roman" w:hAnsi="Calibri" w:cs="Calibri"/>
                <w:color w:val="000000"/>
                <w:sz w:val="22"/>
                <w:lang w:eastAsia="fr-FR"/>
              </w:rPr>
              <w:t>(Responsable du marché)</w:t>
            </w:r>
          </w:p>
        </w:tc>
      </w:tr>
      <w:tr w:rsidR="00F11272" w14:paraId="23C073BB" w14:textId="77777777" w:rsidTr="007A3DAF">
        <w:tc>
          <w:tcPr>
            <w:tcW w:w="282" w:type="dxa"/>
            <w:tcBorders>
              <w:right w:val="single" w:sz="4" w:space="0" w:color="auto"/>
            </w:tcBorders>
          </w:tcPr>
          <w:p w14:paraId="2281546C"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6908A60" w14:textId="77777777" w:rsidR="00F11272" w:rsidRDefault="00F11272" w:rsidP="007A3DAF">
            <w:pPr>
              <w:jc w:val="right"/>
            </w:pPr>
            <w:r w:rsidRPr="00765BFB">
              <w:rPr>
                <w:rFonts w:ascii="Calibri" w:eastAsia="Times New Roman" w:hAnsi="Calibri" w:cs="Calibri"/>
                <w:sz w:val="22"/>
                <w:lang w:eastAsia="fr-FR"/>
              </w:rPr>
              <w:t>NOM</w:t>
            </w:r>
          </w:p>
        </w:tc>
        <w:tc>
          <w:tcPr>
            <w:tcW w:w="6305" w:type="dxa"/>
            <w:gridSpan w:val="5"/>
            <w:tcBorders>
              <w:top w:val="single" w:sz="4" w:space="0" w:color="auto"/>
              <w:left w:val="single" w:sz="4" w:space="0" w:color="auto"/>
              <w:bottom w:val="single" w:sz="4" w:space="0" w:color="auto"/>
              <w:right w:val="single" w:sz="4" w:space="0" w:color="auto"/>
            </w:tcBorders>
          </w:tcPr>
          <w:p w14:paraId="0219683C" w14:textId="77777777" w:rsidR="00F11272" w:rsidRDefault="00F11272" w:rsidP="007A3DAF"/>
        </w:tc>
      </w:tr>
      <w:tr w:rsidR="00F11272" w14:paraId="70F5360C" w14:textId="77777777" w:rsidTr="007A3DAF">
        <w:tc>
          <w:tcPr>
            <w:tcW w:w="282" w:type="dxa"/>
            <w:tcBorders>
              <w:right w:val="single" w:sz="4" w:space="0" w:color="auto"/>
            </w:tcBorders>
          </w:tcPr>
          <w:p w14:paraId="29248DAD"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A5BEDED" w14:textId="77777777" w:rsidR="00F11272" w:rsidRDefault="00F11272" w:rsidP="007A3DAF">
            <w:pPr>
              <w:jc w:val="right"/>
            </w:pPr>
            <w:r w:rsidRPr="00765BFB">
              <w:rPr>
                <w:rFonts w:ascii="Calibri" w:eastAsia="Times New Roman" w:hAnsi="Calibri" w:cs="Calibri"/>
                <w:sz w:val="22"/>
                <w:lang w:eastAsia="fr-FR"/>
              </w:rPr>
              <w:t>Prénom</w:t>
            </w:r>
          </w:p>
        </w:tc>
        <w:tc>
          <w:tcPr>
            <w:tcW w:w="6305" w:type="dxa"/>
            <w:gridSpan w:val="5"/>
            <w:tcBorders>
              <w:top w:val="single" w:sz="4" w:space="0" w:color="auto"/>
              <w:left w:val="single" w:sz="4" w:space="0" w:color="auto"/>
              <w:bottom w:val="single" w:sz="4" w:space="0" w:color="auto"/>
              <w:right w:val="single" w:sz="4" w:space="0" w:color="auto"/>
            </w:tcBorders>
          </w:tcPr>
          <w:p w14:paraId="33C39343" w14:textId="77777777" w:rsidR="00F11272" w:rsidRDefault="00F11272" w:rsidP="007A3DAF"/>
        </w:tc>
      </w:tr>
      <w:tr w:rsidR="00F11272" w14:paraId="0968F333" w14:textId="77777777" w:rsidTr="007A3DAF">
        <w:tc>
          <w:tcPr>
            <w:tcW w:w="282" w:type="dxa"/>
            <w:tcBorders>
              <w:right w:val="single" w:sz="4" w:space="0" w:color="auto"/>
            </w:tcBorders>
          </w:tcPr>
          <w:p w14:paraId="0A2759D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2AEE4D3" w14:textId="77777777" w:rsidR="00F11272" w:rsidRDefault="00F11272" w:rsidP="007A3DAF">
            <w:pPr>
              <w:jc w:val="right"/>
            </w:pPr>
            <w:r w:rsidRPr="00765BFB">
              <w:rPr>
                <w:rFonts w:ascii="Calibri" w:eastAsia="Times New Roman" w:hAnsi="Calibri" w:cs="Calibri"/>
                <w:sz w:val="22"/>
                <w:lang w:eastAsia="fr-FR"/>
              </w:rPr>
              <w:t>Qualité</w:t>
            </w:r>
          </w:p>
        </w:tc>
        <w:tc>
          <w:tcPr>
            <w:tcW w:w="6305" w:type="dxa"/>
            <w:gridSpan w:val="5"/>
            <w:tcBorders>
              <w:top w:val="single" w:sz="4" w:space="0" w:color="auto"/>
              <w:left w:val="single" w:sz="4" w:space="0" w:color="auto"/>
              <w:bottom w:val="single" w:sz="4" w:space="0" w:color="auto"/>
              <w:right w:val="single" w:sz="4" w:space="0" w:color="auto"/>
            </w:tcBorders>
          </w:tcPr>
          <w:p w14:paraId="2A8D4A52" w14:textId="77777777" w:rsidR="00F11272" w:rsidRDefault="00F11272" w:rsidP="007A3DAF"/>
        </w:tc>
      </w:tr>
      <w:tr w:rsidR="00F11272" w14:paraId="4E66B95E" w14:textId="77777777" w:rsidTr="007A3DAF">
        <w:tc>
          <w:tcPr>
            <w:tcW w:w="282" w:type="dxa"/>
            <w:tcBorders>
              <w:right w:val="single" w:sz="4" w:space="0" w:color="auto"/>
            </w:tcBorders>
          </w:tcPr>
          <w:p w14:paraId="1A46A2FA"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2E7142F" w14:textId="77777777" w:rsidR="00F11272" w:rsidRDefault="00F11272" w:rsidP="007A3DAF">
            <w:pPr>
              <w:jc w:val="right"/>
            </w:pPr>
            <w:r w:rsidRPr="00765BFB">
              <w:rPr>
                <w:rFonts w:ascii="Calibri" w:eastAsia="Times New Roman" w:hAnsi="Calibri" w:cs="Calibri"/>
                <w:sz w:val="22"/>
                <w:lang w:eastAsia="fr-FR"/>
              </w:rPr>
              <w:t>Adresse mail</w:t>
            </w:r>
          </w:p>
        </w:tc>
        <w:tc>
          <w:tcPr>
            <w:tcW w:w="6305" w:type="dxa"/>
            <w:gridSpan w:val="5"/>
            <w:tcBorders>
              <w:top w:val="single" w:sz="4" w:space="0" w:color="auto"/>
              <w:left w:val="single" w:sz="4" w:space="0" w:color="auto"/>
              <w:bottom w:val="single" w:sz="4" w:space="0" w:color="auto"/>
              <w:right w:val="single" w:sz="4" w:space="0" w:color="auto"/>
            </w:tcBorders>
          </w:tcPr>
          <w:p w14:paraId="15FE0DDE" w14:textId="77777777" w:rsidR="00F11272" w:rsidRDefault="00F11272" w:rsidP="007A3DAF"/>
        </w:tc>
      </w:tr>
    </w:tbl>
    <w:p w14:paraId="55E21C12" w14:textId="77777777" w:rsidR="00F11272" w:rsidRDefault="00F11272" w:rsidP="00F11272">
      <w:pPr>
        <w:spacing w:after="0"/>
        <w:jc w:val="left"/>
      </w:pP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008B546B" w14:textId="77777777" w:rsidTr="00C418A6">
        <w:tc>
          <w:tcPr>
            <w:tcW w:w="281" w:type="dxa"/>
            <w:shd w:val="clear" w:color="auto" w:fill="F2F2F2" w:themeFill="background1" w:themeFillShade="F2"/>
          </w:tcPr>
          <w:p w14:paraId="5E5BBEF8" w14:textId="77777777"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00BA2789" w14:textId="77777777" w:rsidR="00F11272" w:rsidRPr="00765BFB" w:rsidRDefault="00F11272" w:rsidP="007A3DAF">
            <w:pPr>
              <w:rPr>
                <w:b/>
              </w:rPr>
            </w:pPr>
            <w:r>
              <w:rPr>
                <w:b/>
              </w:rPr>
              <w:t>2</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69E55D2A" w14:textId="77777777" w:rsidTr="00C418A6">
        <w:tc>
          <w:tcPr>
            <w:tcW w:w="281" w:type="dxa"/>
            <w:tcBorders>
              <w:right w:val="single" w:sz="4" w:space="0" w:color="auto"/>
            </w:tcBorders>
            <w:shd w:val="clear" w:color="auto" w:fill="F2F2F2" w:themeFill="background1" w:themeFillShade="F2"/>
          </w:tcPr>
          <w:p w14:paraId="7C322F56"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C4EF0DD"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6B7B07C1" w14:textId="77777777" w:rsidR="00F11272" w:rsidRPr="00765BFB" w:rsidRDefault="00F11272" w:rsidP="007A3DAF"/>
        </w:tc>
      </w:tr>
      <w:tr w:rsidR="00F11272" w14:paraId="42C50F10" w14:textId="77777777" w:rsidTr="00C418A6">
        <w:tc>
          <w:tcPr>
            <w:tcW w:w="281" w:type="dxa"/>
            <w:tcBorders>
              <w:right w:val="single" w:sz="4" w:space="0" w:color="auto"/>
            </w:tcBorders>
            <w:shd w:val="clear" w:color="auto" w:fill="F2F2F2" w:themeFill="background1" w:themeFillShade="F2"/>
          </w:tcPr>
          <w:p w14:paraId="1F33FD62"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88C6C60"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E265533"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F9F5375"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6E515F61" w14:textId="77777777" w:rsidR="00F11272" w:rsidRDefault="00F11272" w:rsidP="007A3DAF"/>
        </w:tc>
      </w:tr>
      <w:tr w:rsidR="00F11272" w14:paraId="386B0046" w14:textId="77777777" w:rsidTr="00C418A6">
        <w:tc>
          <w:tcPr>
            <w:tcW w:w="281" w:type="dxa"/>
            <w:tcBorders>
              <w:right w:val="single" w:sz="4" w:space="0" w:color="auto"/>
            </w:tcBorders>
            <w:shd w:val="clear" w:color="auto" w:fill="F2F2F2" w:themeFill="background1" w:themeFillShade="F2"/>
          </w:tcPr>
          <w:p w14:paraId="1CDFB859"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DAFF883"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72DD8CAF" w14:textId="77777777" w:rsidR="00F11272" w:rsidRDefault="00F11272" w:rsidP="007A3DAF"/>
        </w:tc>
      </w:tr>
      <w:tr w:rsidR="00F11272" w14:paraId="1EB20CC2" w14:textId="77777777" w:rsidTr="00C418A6">
        <w:tc>
          <w:tcPr>
            <w:tcW w:w="281" w:type="dxa"/>
            <w:tcBorders>
              <w:right w:val="single" w:sz="4" w:space="0" w:color="auto"/>
            </w:tcBorders>
            <w:shd w:val="clear" w:color="auto" w:fill="F2F2F2" w:themeFill="background1" w:themeFillShade="F2"/>
          </w:tcPr>
          <w:p w14:paraId="7BF64A14"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284DA80"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2DBF3672"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1B987401"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42A713DE" w14:textId="77777777" w:rsidR="00F11272" w:rsidRDefault="00F11272" w:rsidP="007A3DAF"/>
        </w:tc>
      </w:tr>
      <w:tr w:rsidR="00F11272" w14:paraId="78F1AF8A" w14:textId="77777777" w:rsidTr="00C418A6">
        <w:tc>
          <w:tcPr>
            <w:tcW w:w="281" w:type="dxa"/>
          </w:tcPr>
          <w:p w14:paraId="2FA0318A" w14:textId="77777777" w:rsidR="00F11272" w:rsidRDefault="00F11272" w:rsidP="007A3DAF"/>
        </w:tc>
        <w:tc>
          <w:tcPr>
            <w:tcW w:w="2092" w:type="dxa"/>
            <w:tcBorders>
              <w:top w:val="single" w:sz="4" w:space="0" w:color="auto"/>
              <w:bottom w:val="single" w:sz="4" w:space="0" w:color="auto"/>
            </w:tcBorders>
            <w:vAlign w:val="bottom"/>
          </w:tcPr>
          <w:p w14:paraId="2F99446A" w14:textId="77777777" w:rsidR="00F11272" w:rsidRDefault="00F11272" w:rsidP="007A3DAF"/>
        </w:tc>
        <w:tc>
          <w:tcPr>
            <w:tcW w:w="6306" w:type="dxa"/>
            <w:gridSpan w:val="5"/>
            <w:tcBorders>
              <w:top w:val="single" w:sz="4" w:space="0" w:color="auto"/>
              <w:bottom w:val="single" w:sz="4" w:space="0" w:color="auto"/>
            </w:tcBorders>
          </w:tcPr>
          <w:p w14:paraId="25E262B6" w14:textId="77777777" w:rsidR="00F11272" w:rsidRDefault="00F11272" w:rsidP="007A3DAF"/>
        </w:tc>
      </w:tr>
      <w:tr w:rsidR="00F11272" w14:paraId="25930C31" w14:textId="77777777" w:rsidTr="00C418A6">
        <w:tc>
          <w:tcPr>
            <w:tcW w:w="281" w:type="dxa"/>
            <w:tcBorders>
              <w:right w:val="single" w:sz="4" w:space="0" w:color="auto"/>
            </w:tcBorders>
          </w:tcPr>
          <w:p w14:paraId="6AE82FA6"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6878F082"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02AF9927" w14:textId="77777777" w:rsidR="00F11272" w:rsidRDefault="00F11272" w:rsidP="007A3DAF"/>
        </w:tc>
      </w:tr>
      <w:tr w:rsidR="00F11272" w14:paraId="0B9FA942" w14:textId="77777777" w:rsidTr="00C418A6">
        <w:tc>
          <w:tcPr>
            <w:tcW w:w="281" w:type="dxa"/>
            <w:tcBorders>
              <w:right w:val="single" w:sz="4" w:space="0" w:color="auto"/>
            </w:tcBorders>
          </w:tcPr>
          <w:p w14:paraId="15476EED"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70772A46"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269DB7C4" w14:textId="77777777" w:rsidR="00F11272" w:rsidRDefault="00F11272" w:rsidP="007A3DAF"/>
        </w:tc>
      </w:tr>
      <w:tr w:rsidR="00F11272" w14:paraId="338D938B" w14:textId="77777777" w:rsidTr="00C418A6">
        <w:tc>
          <w:tcPr>
            <w:tcW w:w="281" w:type="dxa"/>
            <w:tcBorders>
              <w:right w:val="single" w:sz="4" w:space="0" w:color="auto"/>
            </w:tcBorders>
          </w:tcPr>
          <w:p w14:paraId="072CEE4B"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1BE7841"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63183A9D"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5F60475" w14:textId="77777777" w:rsidTr="00C418A6">
        <w:tc>
          <w:tcPr>
            <w:tcW w:w="281" w:type="dxa"/>
            <w:tcBorders>
              <w:right w:val="single" w:sz="4" w:space="0" w:color="auto"/>
            </w:tcBorders>
          </w:tcPr>
          <w:p w14:paraId="596214A9"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2BF7714"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26481262" w14:textId="77777777" w:rsidR="00F11272" w:rsidRPr="00866902" w:rsidRDefault="00F11272" w:rsidP="007A3DAF">
            <w:pPr>
              <w:rPr>
                <w:rFonts w:ascii="Calibri" w:eastAsia="Times New Roman" w:hAnsi="Calibri" w:cs="Calibri"/>
                <w:color w:val="000000"/>
                <w:sz w:val="22"/>
                <w:lang w:eastAsia="fr-FR"/>
              </w:rPr>
            </w:pPr>
          </w:p>
        </w:tc>
      </w:tr>
      <w:tr w:rsidR="00F11272" w14:paraId="41046327" w14:textId="77777777" w:rsidTr="00C418A6">
        <w:tc>
          <w:tcPr>
            <w:tcW w:w="281" w:type="dxa"/>
          </w:tcPr>
          <w:p w14:paraId="3A15C197"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6FB08376"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61B03C41" w14:textId="77777777" w:rsidR="00F11272" w:rsidRDefault="00F11272" w:rsidP="007A3DAF"/>
        </w:tc>
      </w:tr>
      <w:tr w:rsidR="00F11272" w14:paraId="66E9CEEC" w14:textId="77777777" w:rsidTr="00C418A6">
        <w:tc>
          <w:tcPr>
            <w:tcW w:w="281" w:type="dxa"/>
            <w:tcBorders>
              <w:right w:val="single" w:sz="4" w:space="0" w:color="auto"/>
            </w:tcBorders>
          </w:tcPr>
          <w:p w14:paraId="605CAB54"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E259F63"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64608C0E" w14:textId="77777777" w:rsidR="00F11272" w:rsidRDefault="00F11272" w:rsidP="007A3DAF"/>
        </w:tc>
      </w:tr>
      <w:tr w:rsidR="00F11272" w14:paraId="43979930" w14:textId="77777777" w:rsidTr="00C418A6">
        <w:tc>
          <w:tcPr>
            <w:tcW w:w="281" w:type="dxa"/>
            <w:tcBorders>
              <w:right w:val="single" w:sz="4" w:space="0" w:color="auto"/>
            </w:tcBorders>
          </w:tcPr>
          <w:p w14:paraId="32B42BC5"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4FFFDF5"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2BBE6E3B" w14:textId="77777777" w:rsidR="00F11272" w:rsidRDefault="00F11272" w:rsidP="007A3DAF"/>
        </w:tc>
      </w:tr>
      <w:tr w:rsidR="00F11272" w14:paraId="1112DF7A" w14:textId="77777777" w:rsidTr="00C418A6">
        <w:tc>
          <w:tcPr>
            <w:tcW w:w="281" w:type="dxa"/>
            <w:tcBorders>
              <w:right w:val="single" w:sz="4" w:space="0" w:color="auto"/>
            </w:tcBorders>
          </w:tcPr>
          <w:p w14:paraId="29DC926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E9CD65"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5D7949D9" w14:textId="77777777" w:rsidR="00F11272" w:rsidRDefault="00F11272" w:rsidP="007A3DAF"/>
        </w:tc>
      </w:tr>
      <w:tr w:rsidR="00F11272" w14:paraId="22AB4575" w14:textId="77777777" w:rsidTr="00C418A6">
        <w:tc>
          <w:tcPr>
            <w:tcW w:w="281" w:type="dxa"/>
            <w:tcBorders>
              <w:right w:val="single" w:sz="4" w:space="0" w:color="auto"/>
            </w:tcBorders>
          </w:tcPr>
          <w:p w14:paraId="1C141667"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9AC210B"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6B7C829A" w14:textId="77777777" w:rsidR="00F11272" w:rsidRDefault="00F11272" w:rsidP="007A3DAF"/>
        </w:tc>
      </w:tr>
    </w:tbl>
    <w:p w14:paraId="6B455EA4" w14:textId="77777777" w:rsidR="00C418A6" w:rsidRDefault="00C418A6">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799784B5" w14:textId="77777777" w:rsidTr="00C418A6">
        <w:tc>
          <w:tcPr>
            <w:tcW w:w="281" w:type="dxa"/>
            <w:shd w:val="clear" w:color="auto" w:fill="F2F2F2" w:themeFill="background1" w:themeFillShade="F2"/>
          </w:tcPr>
          <w:p w14:paraId="1F94688E" w14:textId="629E3ADF"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1B7BDB44" w14:textId="77777777" w:rsidR="00F11272" w:rsidRPr="00765BFB" w:rsidRDefault="00F11272" w:rsidP="007A3DAF">
            <w:pPr>
              <w:rPr>
                <w:b/>
              </w:rPr>
            </w:pPr>
            <w:r>
              <w:rPr>
                <w:b/>
              </w:rPr>
              <w:t>3</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3015B599" w14:textId="77777777" w:rsidTr="00C418A6">
        <w:tc>
          <w:tcPr>
            <w:tcW w:w="281" w:type="dxa"/>
            <w:tcBorders>
              <w:right w:val="single" w:sz="4" w:space="0" w:color="auto"/>
            </w:tcBorders>
            <w:shd w:val="clear" w:color="auto" w:fill="F2F2F2" w:themeFill="background1" w:themeFillShade="F2"/>
          </w:tcPr>
          <w:p w14:paraId="44CB1F1F"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F75BC68"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22C9BAF3" w14:textId="77777777" w:rsidR="00F11272" w:rsidRPr="00765BFB" w:rsidRDefault="00F11272" w:rsidP="007A3DAF"/>
        </w:tc>
      </w:tr>
      <w:tr w:rsidR="00F11272" w14:paraId="18558E25" w14:textId="77777777" w:rsidTr="00C418A6">
        <w:tc>
          <w:tcPr>
            <w:tcW w:w="281" w:type="dxa"/>
            <w:tcBorders>
              <w:right w:val="single" w:sz="4" w:space="0" w:color="auto"/>
            </w:tcBorders>
            <w:shd w:val="clear" w:color="auto" w:fill="F2F2F2" w:themeFill="background1" w:themeFillShade="F2"/>
          </w:tcPr>
          <w:p w14:paraId="4BE486B3"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9104BE2"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13BE230"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161110D"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53D7C962" w14:textId="77777777" w:rsidR="00F11272" w:rsidRDefault="00F11272" w:rsidP="007A3DAF"/>
        </w:tc>
      </w:tr>
      <w:tr w:rsidR="00F11272" w14:paraId="6E99B279" w14:textId="77777777" w:rsidTr="00C418A6">
        <w:tc>
          <w:tcPr>
            <w:tcW w:w="281" w:type="dxa"/>
            <w:tcBorders>
              <w:right w:val="single" w:sz="4" w:space="0" w:color="auto"/>
            </w:tcBorders>
            <w:shd w:val="clear" w:color="auto" w:fill="F2F2F2" w:themeFill="background1" w:themeFillShade="F2"/>
          </w:tcPr>
          <w:p w14:paraId="253AD73E"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D602908"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4D130AFF" w14:textId="77777777" w:rsidR="00F11272" w:rsidRDefault="00F11272" w:rsidP="007A3DAF"/>
        </w:tc>
      </w:tr>
      <w:tr w:rsidR="00F11272" w14:paraId="587C44E5" w14:textId="77777777" w:rsidTr="00C418A6">
        <w:tc>
          <w:tcPr>
            <w:tcW w:w="281" w:type="dxa"/>
            <w:tcBorders>
              <w:right w:val="single" w:sz="4" w:space="0" w:color="auto"/>
            </w:tcBorders>
            <w:shd w:val="clear" w:color="auto" w:fill="F2F2F2" w:themeFill="background1" w:themeFillShade="F2"/>
          </w:tcPr>
          <w:p w14:paraId="1960C3FF"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04BC0D0"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6530C7B9"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1B6AEE15"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703C685A" w14:textId="77777777" w:rsidR="00F11272" w:rsidRDefault="00F11272" w:rsidP="007A3DAF"/>
        </w:tc>
      </w:tr>
      <w:tr w:rsidR="00F11272" w14:paraId="008D68C1" w14:textId="77777777" w:rsidTr="00C418A6">
        <w:tc>
          <w:tcPr>
            <w:tcW w:w="281" w:type="dxa"/>
          </w:tcPr>
          <w:p w14:paraId="326BFD4D" w14:textId="77777777" w:rsidR="00F11272" w:rsidRDefault="00F11272" w:rsidP="007A3DAF"/>
        </w:tc>
        <w:tc>
          <w:tcPr>
            <w:tcW w:w="2092" w:type="dxa"/>
            <w:tcBorders>
              <w:top w:val="single" w:sz="4" w:space="0" w:color="auto"/>
              <w:bottom w:val="single" w:sz="4" w:space="0" w:color="auto"/>
            </w:tcBorders>
            <w:vAlign w:val="bottom"/>
          </w:tcPr>
          <w:p w14:paraId="73E15354" w14:textId="77777777" w:rsidR="00F11272" w:rsidRDefault="00F11272" w:rsidP="007A3DAF"/>
        </w:tc>
        <w:tc>
          <w:tcPr>
            <w:tcW w:w="6306" w:type="dxa"/>
            <w:gridSpan w:val="5"/>
            <w:tcBorders>
              <w:top w:val="single" w:sz="4" w:space="0" w:color="auto"/>
              <w:bottom w:val="single" w:sz="4" w:space="0" w:color="auto"/>
            </w:tcBorders>
          </w:tcPr>
          <w:p w14:paraId="2646ADFC" w14:textId="77777777" w:rsidR="00F11272" w:rsidRDefault="00F11272" w:rsidP="007A3DAF"/>
        </w:tc>
      </w:tr>
      <w:tr w:rsidR="00F11272" w14:paraId="0FB27995" w14:textId="77777777" w:rsidTr="00C418A6">
        <w:tc>
          <w:tcPr>
            <w:tcW w:w="281" w:type="dxa"/>
            <w:tcBorders>
              <w:right w:val="single" w:sz="4" w:space="0" w:color="auto"/>
            </w:tcBorders>
          </w:tcPr>
          <w:p w14:paraId="4BF85D2C"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121B4F82"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3CC5EA18" w14:textId="77777777" w:rsidR="00F11272" w:rsidRDefault="00F11272" w:rsidP="007A3DAF"/>
        </w:tc>
      </w:tr>
      <w:tr w:rsidR="00F11272" w14:paraId="3B635E2B" w14:textId="77777777" w:rsidTr="00C418A6">
        <w:tc>
          <w:tcPr>
            <w:tcW w:w="281" w:type="dxa"/>
            <w:tcBorders>
              <w:right w:val="single" w:sz="4" w:space="0" w:color="auto"/>
            </w:tcBorders>
          </w:tcPr>
          <w:p w14:paraId="4CEEFAF5"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071E5AD4"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328F37FB" w14:textId="77777777" w:rsidR="00F11272" w:rsidRDefault="00F11272" w:rsidP="007A3DAF"/>
        </w:tc>
      </w:tr>
      <w:tr w:rsidR="00F11272" w14:paraId="16A5DEE4" w14:textId="77777777" w:rsidTr="00C418A6">
        <w:tc>
          <w:tcPr>
            <w:tcW w:w="281" w:type="dxa"/>
            <w:tcBorders>
              <w:right w:val="single" w:sz="4" w:space="0" w:color="auto"/>
            </w:tcBorders>
          </w:tcPr>
          <w:p w14:paraId="6E20641F"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6BADE48F"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09261FFD"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5C5A6103" w14:textId="77777777" w:rsidTr="00C418A6">
        <w:tc>
          <w:tcPr>
            <w:tcW w:w="281" w:type="dxa"/>
            <w:tcBorders>
              <w:right w:val="single" w:sz="4" w:space="0" w:color="auto"/>
            </w:tcBorders>
          </w:tcPr>
          <w:p w14:paraId="74648A38"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50178BCA"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25AB18E" w14:textId="77777777" w:rsidR="00F11272" w:rsidRPr="00866902" w:rsidRDefault="00F11272" w:rsidP="007A3DAF">
            <w:pPr>
              <w:rPr>
                <w:rFonts w:ascii="Calibri" w:eastAsia="Times New Roman" w:hAnsi="Calibri" w:cs="Calibri"/>
                <w:color w:val="000000"/>
                <w:sz w:val="22"/>
                <w:lang w:eastAsia="fr-FR"/>
              </w:rPr>
            </w:pPr>
          </w:p>
        </w:tc>
      </w:tr>
      <w:tr w:rsidR="00F11272" w14:paraId="023FB9A4" w14:textId="77777777" w:rsidTr="00C418A6">
        <w:tc>
          <w:tcPr>
            <w:tcW w:w="281" w:type="dxa"/>
          </w:tcPr>
          <w:p w14:paraId="1248946C"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0572AF08"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1BB17770" w14:textId="77777777" w:rsidR="00F11272" w:rsidRDefault="00F11272" w:rsidP="007A3DAF"/>
        </w:tc>
      </w:tr>
      <w:tr w:rsidR="00F11272" w14:paraId="6178F975" w14:textId="77777777" w:rsidTr="00C418A6">
        <w:tc>
          <w:tcPr>
            <w:tcW w:w="281" w:type="dxa"/>
            <w:tcBorders>
              <w:right w:val="single" w:sz="4" w:space="0" w:color="auto"/>
            </w:tcBorders>
          </w:tcPr>
          <w:p w14:paraId="61C173A9"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57F053E"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04F90D1E" w14:textId="77777777" w:rsidR="00F11272" w:rsidRDefault="00F11272" w:rsidP="007A3DAF"/>
        </w:tc>
      </w:tr>
      <w:tr w:rsidR="00F11272" w14:paraId="54E12150" w14:textId="77777777" w:rsidTr="00C418A6">
        <w:tc>
          <w:tcPr>
            <w:tcW w:w="281" w:type="dxa"/>
            <w:tcBorders>
              <w:right w:val="single" w:sz="4" w:space="0" w:color="auto"/>
            </w:tcBorders>
          </w:tcPr>
          <w:p w14:paraId="7906FB3B"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BE0FEB2"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2197BAAC" w14:textId="77777777" w:rsidR="00F11272" w:rsidRDefault="00F11272" w:rsidP="007A3DAF"/>
        </w:tc>
      </w:tr>
      <w:tr w:rsidR="00F11272" w14:paraId="62AED0B2" w14:textId="77777777" w:rsidTr="00C418A6">
        <w:tc>
          <w:tcPr>
            <w:tcW w:w="281" w:type="dxa"/>
            <w:tcBorders>
              <w:right w:val="single" w:sz="4" w:space="0" w:color="auto"/>
            </w:tcBorders>
          </w:tcPr>
          <w:p w14:paraId="5BC7E92E"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F4971DD"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5FA1F131" w14:textId="77777777" w:rsidR="00F11272" w:rsidRDefault="00F11272" w:rsidP="007A3DAF"/>
        </w:tc>
      </w:tr>
      <w:tr w:rsidR="00F11272" w14:paraId="439CAE84" w14:textId="77777777" w:rsidTr="00C418A6">
        <w:tc>
          <w:tcPr>
            <w:tcW w:w="281" w:type="dxa"/>
            <w:tcBorders>
              <w:right w:val="single" w:sz="4" w:space="0" w:color="auto"/>
            </w:tcBorders>
          </w:tcPr>
          <w:p w14:paraId="67892C15"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46CFF4B"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348A95AC" w14:textId="77777777" w:rsidR="00F11272" w:rsidRDefault="00F11272" w:rsidP="007A3DAF"/>
        </w:tc>
      </w:tr>
    </w:tbl>
    <w:p w14:paraId="6CDFDF48" w14:textId="77777777" w:rsidR="00F11272" w:rsidRDefault="00F11272" w:rsidP="00F11272"/>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01491E96" w14:textId="77777777" w:rsidTr="007A3DAF">
        <w:tc>
          <w:tcPr>
            <w:tcW w:w="284" w:type="dxa"/>
            <w:shd w:val="clear" w:color="auto" w:fill="F2F2F2" w:themeFill="background1" w:themeFillShade="F2"/>
          </w:tcPr>
          <w:p w14:paraId="6385CB7C"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1EDC377B" w14:textId="77777777" w:rsidR="00F11272" w:rsidRPr="00765BFB" w:rsidRDefault="00F11272" w:rsidP="007A3DAF">
            <w:pPr>
              <w:rPr>
                <w:b/>
              </w:rPr>
            </w:pPr>
            <w:r>
              <w:rPr>
                <w:b/>
              </w:rPr>
              <w:t>4</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290B4444" w14:textId="77777777" w:rsidTr="007A3DAF">
        <w:tc>
          <w:tcPr>
            <w:tcW w:w="284" w:type="dxa"/>
            <w:tcBorders>
              <w:right w:val="single" w:sz="4" w:space="0" w:color="auto"/>
            </w:tcBorders>
            <w:shd w:val="clear" w:color="auto" w:fill="F2F2F2" w:themeFill="background1" w:themeFillShade="F2"/>
          </w:tcPr>
          <w:p w14:paraId="6D271D1B"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09492FE"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2ED7D4CB" w14:textId="77777777" w:rsidR="00F11272" w:rsidRPr="00765BFB" w:rsidRDefault="00F11272" w:rsidP="007A3DAF"/>
        </w:tc>
      </w:tr>
      <w:tr w:rsidR="00F11272" w14:paraId="79E3CCED" w14:textId="77777777" w:rsidTr="007A3DAF">
        <w:tc>
          <w:tcPr>
            <w:tcW w:w="284" w:type="dxa"/>
            <w:tcBorders>
              <w:right w:val="single" w:sz="4" w:space="0" w:color="auto"/>
            </w:tcBorders>
            <w:shd w:val="clear" w:color="auto" w:fill="F2F2F2" w:themeFill="background1" w:themeFillShade="F2"/>
          </w:tcPr>
          <w:p w14:paraId="3046BA59"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467B36A"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395A9D22"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44B00F5"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2C70AE84" w14:textId="77777777" w:rsidR="00F11272" w:rsidRDefault="00F11272" w:rsidP="007A3DAF"/>
        </w:tc>
      </w:tr>
      <w:tr w:rsidR="00F11272" w14:paraId="633695D0" w14:textId="77777777" w:rsidTr="007A3DAF">
        <w:tc>
          <w:tcPr>
            <w:tcW w:w="284" w:type="dxa"/>
            <w:tcBorders>
              <w:right w:val="single" w:sz="4" w:space="0" w:color="auto"/>
            </w:tcBorders>
            <w:shd w:val="clear" w:color="auto" w:fill="F2F2F2" w:themeFill="background1" w:themeFillShade="F2"/>
          </w:tcPr>
          <w:p w14:paraId="33398B2C"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19CE031"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3A517D09" w14:textId="77777777" w:rsidR="00F11272" w:rsidRDefault="00F11272" w:rsidP="007A3DAF"/>
        </w:tc>
      </w:tr>
      <w:tr w:rsidR="00F11272" w14:paraId="42BBFA01" w14:textId="77777777" w:rsidTr="007A3DAF">
        <w:tc>
          <w:tcPr>
            <w:tcW w:w="284" w:type="dxa"/>
            <w:tcBorders>
              <w:right w:val="single" w:sz="4" w:space="0" w:color="auto"/>
            </w:tcBorders>
            <w:shd w:val="clear" w:color="auto" w:fill="F2F2F2" w:themeFill="background1" w:themeFillShade="F2"/>
          </w:tcPr>
          <w:p w14:paraId="401E3AB5"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2BF0C0A"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563DD71D"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1D725A90"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470916C9" w14:textId="77777777" w:rsidR="00F11272" w:rsidRDefault="00F11272" w:rsidP="007A3DAF"/>
        </w:tc>
      </w:tr>
      <w:tr w:rsidR="00F11272" w14:paraId="3BFEB1CE" w14:textId="77777777" w:rsidTr="007A3DAF">
        <w:tc>
          <w:tcPr>
            <w:tcW w:w="284" w:type="dxa"/>
          </w:tcPr>
          <w:p w14:paraId="4072E22A" w14:textId="77777777" w:rsidR="00F11272" w:rsidRDefault="00F11272" w:rsidP="007A3DAF"/>
        </w:tc>
        <w:tc>
          <w:tcPr>
            <w:tcW w:w="2126" w:type="dxa"/>
            <w:tcBorders>
              <w:top w:val="single" w:sz="4" w:space="0" w:color="auto"/>
              <w:bottom w:val="single" w:sz="4" w:space="0" w:color="auto"/>
            </w:tcBorders>
            <w:vAlign w:val="bottom"/>
          </w:tcPr>
          <w:p w14:paraId="125B2B05" w14:textId="77777777" w:rsidR="00F11272" w:rsidRDefault="00F11272" w:rsidP="007A3DAF"/>
        </w:tc>
        <w:tc>
          <w:tcPr>
            <w:tcW w:w="6485" w:type="dxa"/>
            <w:gridSpan w:val="5"/>
            <w:tcBorders>
              <w:top w:val="single" w:sz="4" w:space="0" w:color="auto"/>
              <w:bottom w:val="single" w:sz="4" w:space="0" w:color="auto"/>
            </w:tcBorders>
          </w:tcPr>
          <w:p w14:paraId="4E8E166A" w14:textId="77777777" w:rsidR="00F11272" w:rsidRDefault="00F11272" w:rsidP="007A3DAF"/>
        </w:tc>
      </w:tr>
      <w:tr w:rsidR="00F11272" w14:paraId="7444584A" w14:textId="77777777" w:rsidTr="007A3DAF">
        <w:tc>
          <w:tcPr>
            <w:tcW w:w="284" w:type="dxa"/>
            <w:tcBorders>
              <w:right w:val="single" w:sz="4" w:space="0" w:color="auto"/>
            </w:tcBorders>
          </w:tcPr>
          <w:p w14:paraId="34F808BF"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2A746A38"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4F1BB039" w14:textId="77777777" w:rsidR="00F11272" w:rsidRDefault="00F11272" w:rsidP="007A3DAF"/>
        </w:tc>
      </w:tr>
      <w:tr w:rsidR="00F11272" w14:paraId="4D0E9964" w14:textId="77777777" w:rsidTr="007A3DAF">
        <w:tc>
          <w:tcPr>
            <w:tcW w:w="284" w:type="dxa"/>
            <w:tcBorders>
              <w:right w:val="single" w:sz="4" w:space="0" w:color="auto"/>
            </w:tcBorders>
          </w:tcPr>
          <w:p w14:paraId="7CFC0A10"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6C1AF954"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61DBEC8C" w14:textId="77777777" w:rsidR="00F11272" w:rsidRDefault="00F11272" w:rsidP="007A3DAF"/>
        </w:tc>
      </w:tr>
      <w:tr w:rsidR="00F11272" w14:paraId="1E320CA4" w14:textId="77777777" w:rsidTr="007A3DAF">
        <w:tc>
          <w:tcPr>
            <w:tcW w:w="284" w:type="dxa"/>
            <w:tcBorders>
              <w:right w:val="single" w:sz="4" w:space="0" w:color="auto"/>
            </w:tcBorders>
          </w:tcPr>
          <w:p w14:paraId="441F65B3"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038D4BBD"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5E9F3E9E"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339DF90D" w14:textId="77777777" w:rsidTr="007A3DAF">
        <w:tc>
          <w:tcPr>
            <w:tcW w:w="284" w:type="dxa"/>
            <w:tcBorders>
              <w:right w:val="single" w:sz="4" w:space="0" w:color="auto"/>
            </w:tcBorders>
          </w:tcPr>
          <w:p w14:paraId="011BAFDF"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E36ABA5"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3263A42C" w14:textId="77777777" w:rsidR="00F11272" w:rsidRPr="00866902" w:rsidRDefault="00F11272" w:rsidP="007A3DAF">
            <w:pPr>
              <w:rPr>
                <w:rFonts w:ascii="Calibri" w:eastAsia="Times New Roman" w:hAnsi="Calibri" w:cs="Calibri"/>
                <w:color w:val="000000"/>
                <w:sz w:val="22"/>
                <w:lang w:eastAsia="fr-FR"/>
              </w:rPr>
            </w:pPr>
          </w:p>
        </w:tc>
      </w:tr>
      <w:tr w:rsidR="00F11272" w14:paraId="5A70F47B" w14:textId="77777777" w:rsidTr="007A3DAF">
        <w:tc>
          <w:tcPr>
            <w:tcW w:w="284" w:type="dxa"/>
          </w:tcPr>
          <w:p w14:paraId="4E682760"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0CBB6030"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0B65C631" w14:textId="77777777" w:rsidR="00F11272" w:rsidRDefault="00F11272" w:rsidP="007A3DAF"/>
        </w:tc>
      </w:tr>
      <w:tr w:rsidR="00F11272" w14:paraId="37058B0C" w14:textId="77777777" w:rsidTr="007A3DAF">
        <w:tc>
          <w:tcPr>
            <w:tcW w:w="284" w:type="dxa"/>
            <w:tcBorders>
              <w:right w:val="single" w:sz="4" w:space="0" w:color="auto"/>
            </w:tcBorders>
          </w:tcPr>
          <w:p w14:paraId="3A5FF2BE"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DF0379F"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53928502" w14:textId="77777777" w:rsidR="00F11272" w:rsidRDefault="00F11272" w:rsidP="007A3DAF"/>
        </w:tc>
      </w:tr>
      <w:tr w:rsidR="00F11272" w14:paraId="4CE0FF04" w14:textId="77777777" w:rsidTr="007A3DAF">
        <w:tc>
          <w:tcPr>
            <w:tcW w:w="284" w:type="dxa"/>
            <w:tcBorders>
              <w:right w:val="single" w:sz="4" w:space="0" w:color="auto"/>
            </w:tcBorders>
          </w:tcPr>
          <w:p w14:paraId="6AB425B8"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C18064C"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60B64E26" w14:textId="77777777" w:rsidR="00F11272" w:rsidRDefault="00F11272" w:rsidP="007A3DAF"/>
        </w:tc>
      </w:tr>
      <w:tr w:rsidR="00F11272" w14:paraId="042291ED" w14:textId="77777777" w:rsidTr="007A3DAF">
        <w:tc>
          <w:tcPr>
            <w:tcW w:w="284" w:type="dxa"/>
            <w:tcBorders>
              <w:right w:val="single" w:sz="4" w:space="0" w:color="auto"/>
            </w:tcBorders>
          </w:tcPr>
          <w:p w14:paraId="6EA415EA"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7E9AD91"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4AB45B62" w14:textId="77777777" w:rsidR="00F11272" w:rsidRDefault="00F11272" w:rsidP="007A3DAF"/>
        </w:tc>
      </w:tr>
      <w:tr w:rsidR="00F11272" w14:paraId="09DF08DA" w14:textId="77777777" w:rsidTr="007A3DAF">
        <w:tc>
          <w:tcPr>
            <w:tcW w:w="284" w:type="dxa"/>
            <w:tcBorders>
              <w:right w:val="single" w:sz="4" w:space="0" w:color="auto"/>
            </w:tcBorders>
          </w:tcPr>
          <w:p w14:paraId="3D44E3F9"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6EAAE1D"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44263C2B" w14:textId="77777777" w:rsidR="00F11272" w:rsidRDefault="00F11272" w:rsidP="007A3DAF"/>
        </w:tc>
      </w:tr>
    </w:tbl>
    <w:p w14:paraId="4C6354C2" w14:textId="77777777" w:rsidR="00F11272" w:rsidRDefault="00F11272" w:rsidP="00F11272"/>
    <w:p w14:paraId="1BA5B4D2" w14:textId="77777777" w:rsidR="00C418A6" w:rsidRDefault="00C418A6">
      <w:r>
        <w:br w:type="page"/>
      </w:r>
    </w:p>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1F22E315" w14:textId="77777777" w:rsidTr="00C418A6">
        <w:tc>
          <w:tcPr>
            <w:tcW w:w="281" w:type="dxa"/>
            <w:shd w:val="clear" w:color="auto" w:fill="F2F2F2" w:themeFill="background1" w:themeFillShade="F2"/>
          </w:tcPr>
          <w:p w14:paraId="19B76DD8" w14:textId="5F4CAD6A" w:rsidR="00F11272" w:rsidRPr="00765BFB" w:rsidRDefault="00F11272" w:rsidP="007A3DAF">
            <w:pPr>
              <w:rPr>
                <w:b/>
              </w:rPr>
            </w:pPr>
          </w:p>
        </w:tc>
        <w:tc>
          <w:tcPr>
            <w:tcW w:w="8398" w:type="dxa"/>
            <w:gridSpan w:val="6"/>
            <w:tcBorders>
              <w:bottom w:val="single" w:sz="4" w:space="0" w:color="auto"/>
            </w:tcBorders>
            <w:shd w:val="clear" w:color="auto" w:fill="F2F2F2" w:themeFill="background1" w:themeFillShade="F2"/>
            <w:vAlign w:val="bottom"/>
          </w:tcPr>
          <w:p w14:paraId="2CFDC95E" w14:textId="77777777" w:rsidR="00F11272" w:rsidRPr="00765BFB" w:rsidRDefault="00F11272" w:rsidP="007A3DAF">
            <w:pPr>
              <w:rPr>
                <w:b/>
              </w:rPr>
            </w:pPr>
            <w:r>
              <w:rPr>
                <w:b/>
              </w:rPr>
              <w:t>5</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42670B0F" w14:textId="77777777" w:rsidTr="00C418A6">
        <w:tc>
          <w:tcPr>
            <w:tcW w:w="281" w:type="dxa"/>
            <w:tcBorders>
              <w:right w:val="single" w:sz="4" w:space="0" w:color="auto"/>
            </w:tcBorders>
            <w:shd w:val="clear" w:color="auto" w:fill="F2F2F2" w:themeFill="background1" w:themeFillShade="F2"/>
          </w:tcPr>
          <w:p w14:paraId="186E5E7E" w14:textId="77777777" w:rsidR="00F11272" w:rsidRPr="00765BFB" w:rsidRDefault="00F11272" w:rsidP="007A3DAF">
            <w:pPr>
              <w:rPr>
                <w:rFonts w:ascii="Calibri" w:eastAsia="Times New Roman" w:hAnsi="Calibri" w:cs="Calibri"/>
                <w:bCs/>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D2BD4A6" w14:textId="77777777" w:rsidR="00F11272" w:rsidRPr="00765BFB" w:rsidRDefault="00F11272" w:rsidP="007A3DAF">
            <w:r w:rsidRPr="00765BFB">
              <w:rPr>
                <w:rFonts w:ascii="Calibri" w:eastAsia="Times New Roman" w:hAnsi="Calibri" w:cs="Calibri"/>
                <w:bCs/>
                <w:sz w:val="22"/>
                <w:lang w:eastAsia="fr-FR"/>
              </w:rPr>
              <w:t>Raison sociale</w:t>
            </w:r>
          </w:p>
        </w:tc>
        <w:tc>
          <w:tcPr>
            <w:tcW w:w="6306" w:type="dxa"/>
            <w:gridSpan w:val="5"/>
            <w:tcBorders>
              <w:top w:val="single" w:sz="4" w:space="0" w:color="auto"/>
              <w:left w:val="single" w:sz="4" w:space="0" w:color="auto"/>
              <w:bottom w:val="single" w:sz="4" w:space="0" w:color="auto"/>
              <w:right w:val="single" w:sz="4" w:space="0" w:color="auto"/>
            </w:tcBorders>
          </w:tcPr>
          <w:p w14:paraId="7589CC14" w14:textId="77777777" w:rsidR="00F11272" w:rsidRPr="00765BFB" w:rsidRDefault="00F11272" w:rsidP="007A3DAF"/>
        </w:tc>
      </w:tr>
      <w:tr w:rsidR="00F11272" w14:paraId="08CDD524" w14:textId="77777777" w:rsidTr="00C418A6">
        <w:tc>
          <w:tcPr>
            <w:tcW w:w="281" w:type="dxa"/>
            <w:tcBorders>
              <w:right w:val="single" w:sz="4" w:space="0" w:color="auto"/>
            </w:tcBorders>
            <w:shd w:val="clear" w:color="auto" w:fill="F2F2F2" w:themeFill="background1" w:themeFillShade="F2"/>
          </w:tcPr>
          <w:p w14:paraId="06201898"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185C200A" w14:textId="77777777" w:rsidR="00F11272" w:rsidRDefault="00F11272" w:rsidP="007A3DAF">
            <w:r w:rsidRPr="00765BFB">
              <w:rPr>
                <w:rFonts w:ascii="Calibri" w:eastAsia="Times New Roman" w:hAnsi="Calibri" w:cs="Calibri"/>
                <w:sz w:val="22"/>
                <w:lang w:eastAsia="fr-FR"/>
              </w:rPr>
              <w:t>Forme juridique</w:t>
            </w:r>
          </w:p>
        </w:tc>
        <w:tc>
          <w:tcPr>
            <w:tcW w:w="2471" w:type="dxa"/>
            <w:gridSpan w:val="2"/>
            <w:tcBorders>
              <w:top w:val="single" w:sz="4" w:space="0" w:color="auto"/>
              <w:left w:val="single" w:sz="4" w:space="0" w:color="auto"/>
              <w:bottom w:val="single" w:sz="4" w:space="0" w:color="auto"/>
              <w:right w:val="single" w:sz="4" w:space="0" w:color="auto"/>
            </w:tcBorders>
          </w:tcPr>
          <w:p w14:paraId="2145E88A" w14:textId="77777777" w:rsidR="00F11272" w:rsidRDefault="00F11272" w:rsidP="007A3DAF"/>
        </w:tc>
        <w:tc>
          <w:tcPr>
            <w:tcW w:w="1740"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1F6C5DC" w14:textId="77777777" w:rsidR="00F11272" w:rsidRDefault="00F11272" w:rsidP="007A3DAF">
            <w:pPr>
              <w:jc w:val="right"/>
            </w:pPr>
            <w:r w:rsidRPr="00765BFB">
              <w:rPr>
                <w:rFonts w:ascii="Calibri" w:eastAsia="Times New Roman" w:hAnsi="Calibri" w:cs="Calibri"/>
                <w:sz w:val="22"/>
                <w:lang w:eastAsia="fr-FR"/>
              </w:rPr>
              <w:t>Capital en euros</w:t>
            </w:r>
          </w:p>
        </w:tc>
        <w:tc>
          <w:tcPr>
            <w:tcW w:w="2095" w:type="dxa"/>
            <w:tcBorders>
              <w:top w:val="single" w:sz="4" w:space="0" w:color="auto"/>
              <w:left w:val="single" w:sz="4" w:space="0" w:color="auto"/>
              <w:bottom w:val="single" w:sz="4" w:space="0" w:color="auto"/>
              <w:right w:val="single" w:sz="4" w:space="0" w:color="auto"/>
            </w:tcBorders>
          </w:tcPr>
          <w:p w14:paraId="43114697" w14:textId="77777777" w:rsidR="00F11272" w:rsidRDefault="00F11272" w:rsidP="007A3DAF"/>
        </w:tc>
      </w:tr>
      <w:tr w:rsidR="00F11272" w14:paraId="065352CA" w14:textId="77777777" w:rsidTr="00C418A6">
        <w:tc>
          <w:tcPr>
            <w:tcW w:w="281" w:type="dxa"/>
            <w:tcBorders>
              <w:right w:val="single" w:sz="4" w:space="0" w:color="auto"/>
            </w:tcBorders>
            <w:shd w:val="clear" w:color="auto" w:fill="F2F2F2" w:themeFill="background1" w:themeFillShade="F2"/>
          </w:tcPr>
          <w:p w14:paraId="5B768817"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D4FB52B"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306" w:type="dxa"/>
            <w:gridSpan w:val="5"/>
            <w:tcBorders>
              <w:top w:val="single" w:sz="4" w:space="0" w:color="auto"/>
              <w:left w:val="single" w:sz="4" w:space="0" w:color="auto"/>
              <w:bottom w:val="single" w:sz="4" w:space="0" w:color="auto"/>
              <w:right w:val="single" w:sz="4" w:space="0" w:color="auto"/>
            </w:tcBorders>
          </w:tcPr>
          <w:p w14:paraId="25E61228" w14:textId="77777777" w:rsidR="00F11272" w:rsidRDefault="00F11272" w:rsidP="007A3DAF"/>
        </w:tc>
      </w:tr>
      <w:tr w:rsidR="00F11272" w14:paraId="58669344" w14:textId="77777777" w:rsidTr="00C418A6">
        <w:tc>
          <w:tcPr>
            <w:tcW w:w="281" w:type="dxa"/>
            <w:tcBorders>
              <w:right w:val="single" w:sz="4" w:space="0" w:color="auto"/>
            </w:tcBorders>
            <w:shd w:val="clear" w:color="auto" w:fill="F2F2F2" w:themeFill="background1" w:themeFillShade="F2"/>
          </w:tcPr>
          <w:p w14:paraId="459BC315" w14:textId="77777777" w:rsidR="00F11272" w:rsidRPr="00765BFB" w:rsidRDefault="00F11272" w:rsidP="007A3DAF">
            <w:pPr>
              <w:rPr>
                <w:rFonts w:ascii="Calibri" w:eastAsia="Times New Roman" w:hAnsi="Calibri" w:cs="Calibri"/>
                <w:sz w:val="22"/>
                <w:lang w:eastAsia="fr-FR"/>
              </w:rPr>
            </w:pPr>
          </w:p>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397E336" w14:textId="77777777" w:rsidR="00F11272" w:rsidRDefault="00F11272" w:rsidP="007A3DAF">
            <w:r w:rsidRPr="00765BFB">
              <w:rPr>
                <w:rFonts w:ascii="Calibri" w:eastAsia="Times New Roman" w:hAnsi="Calibri" w:cs="Calibri"/>
                <w:sz w:val="22"/>
                <w:lang w:eastAsia="fr-FR"/>
              </w:rPr>
              <w:t>Siret</w:t>
            </w:r>
          </w:p>
        </w:tc>
        <w:tc>
          <w:tcPr>
            <w:tcW w:w="1513" w:type="dxa"/>
            <w:tcBorders>
              <w:top w:val="single" w:sz="4" w:space="0" w:color="auto"/>
              <w:left w:val="single" w:sz="4" w:space="0" w:color="auto"/>
              <w:bottom w:val="single" w:sz="4" w:space="0" w:color="auto"/>
              <w:right w:val="single" w:sz="4" w:space="0" w:color="auto"/>
            </w:tcBorders>
          </w:tcPr>
          <w:p w14:paraId="74F43547" w14:textId="77777777" w:rsidR="00F11272" w:rsidRDefault="00F11272" w:rsidP="007A3DAF"/>
        </w:tc>
        <w:tc>
          <w:tcPr>
            <w:tcW w:w="1518" w:type="dxa"/>
            <w:gridSpan w:val="2"/>
            <w:tcBorders>
              <w:top w:val="single" w:sz="4" w:space="0" w:color="auto"/>
              <w:left w:val="single" w:sz="4" w:space="0" w:color="auto"/>
              <w:bottom w:val="single" w:sz="4" w:space="0" w:color="auto"/>
              <w:right w:val="single" w:sz="4" w:space="0" w:color="auto"/>
            </w:tcBorders>
          </w:tcPr>
          <w:p w14:paraId="57ACDA81" w14:textId="77777777" w:rsidR="00F11272" w:rsidRDefault="00F11272" w:rsidP="007A3DAF"/>
        </w:tc>
        <w:tc>
          <w:tcPr>
            <w:tcW w:w="3275" w:type="dxa"/>
            <w:gridSpan w:val="2"/>
            <w:tcBorders>
              <w:top w:val="single" w:sz="4" w:space="0" w:color="auto"/>
              <w:left w:val="single" w:sz="4" w:space="0" w:color="auto"/>
              <w:bottom w:val="single" w:sz="4" w:space="0" w:color="auto"/>
              <w:right w:val="single" w:sz="4" w:space="0" w:color="auto"/>
            </w:tcBorders>
          </w:tcPr>
          <w:p w14:paraId="1D476E7E" w14:textId="77777777" w:rsidR="00F11272" w:rsidRDefault="00F11272" w:rsidP="007A3DAF"/>
        </w:tc>
      </w:tr>
      <w:tr w:rsidR="00F11272" w14:paraId="5B4CC26E" w14:textId="77777777" w:rsidTr="00C418A6">
        <w:tc>
          <w:tcPr>
            <w:tcW w:w="281" w:type="dxa"/>
          </w:tcPr>
          <w:p w14:paraId="722C7A15" w14:textId="77777777" w:rsidR="00F11272" w:rsidRDefault="00F11272" w:rsidP="007A3DAF"/>
        </w:tc>
        <w:tc>
          <w:tcPr>
            <w:tcW w:w="2092" w:type="dxa"/>
            <w:tcBorders>
              <w:top w:val="single" w:sz="4" w:space="0" w:color="auto"/>
              <w:bottom w:val="single" w:sz="4" w:space="0" w:color="auto"/>
            </w:tcBorders>
            <w:vAlign w:val="bottom"/>
          </w:tcPr>
          <w:p w14:paraId="2F54646D" w14:textId="77777777" w:rsidR="00F11272" w:rsidRDefault="00F11272" w:rsidP="007A3DAF"/>
        </w:tc>
        <w:tc>
          <w:tcPr>
            <w:tcW w:w="6306" w:type="dxa"/>
            <w:gridSpan w:val="5"/>
            <w:tcBorders>
              <w:top w:val="single" w:sz="4" w:space="0" w:color="auto"/>
              <w:bottom w:val="single" w:sz="4" w:space="0" w:color="auto"/>
            </w:tcBorders>
          </w:tcPr>
          <w:p w14:paraId="539D798C" w14:textId="77777777" w:rsidR="00F11272" w:rsidRDefault="00F11272" w:rsidP="007A3DAF"/>
        </w:tc>
      </w:tr>
      <w:tr w:rsidR="00F11272" w14:paraId="641A640A" w14:textId="77777777" w:rsidTr="00C418A6">
        <w:tc>
          <w:tcPr>
            <w:tcW w:w="281" w:type="dxa"/>
            <w:tcBorders>
              <w:right w:val="single" w:sz="4" w:space="0" w:color="auto"/>
            </w:tcBorders>
          </w:tcPr>
          <w:p w14:paraId="2ACBD63F" w14:textId="77777777" w:rsidR="00F11272" w:rsidRPr="00765BFB" w:rsidRDefault="00F11272" w:rsidP="007A3DAF">
            <w:pPr>
              <w:rPr>
                <w:rFonts w:ascii="Calibri" w:eastAsia="Times New Roman" w:hAnsi="Calibri" w:cs="Calibri"/>
                <w:b/>
                <w:bCs/>
                <w:sz w:val="22"/>
                <w:lang w:eastAsia="fr-FR"/>
              </w:rPr>
            </w:pPr>
          </w:p>
        </w:tc>
        <w:tc>
          <w:tcPr>
            <w:tcW w:w="2092" w:type="dxa"/>
            <w:tcBorders>
              <w:top w:val="single" w:sz="4" w:space="0" w:color="auto"/>
              <w:left w:val="single" w:sz="4" w:space="0" w:color="auto"/>
              <w:right w:val="single" w:sz="4" w:space="0" w:color="auto"/>
            </w:tcBorders>
            <w:shd w:val="clear" w:color="auto" w:fill="F2F2F2" w:themeFill="background1" w:themeFillShade="F2"/>
            <w:vAlign w:val="bottom"/>
          </w:tcPr>
          <w:p w14:paraId="68E6F205" w14:textId="77777777" w:rsidR="00F11272" w:rsidRDefault="00F11272" w:rsidP="007A3DAF">
            <w:r w:rsidRPr="00765BFB">
              <w:rPr>
                <w:rFonts w:ascii="Calibri" w:eastAsia="Times New Roman" w:hAnsi="Calibri" w:cs="Calibri"/>
                <w:b/>
                <w:bCs/>
                <w:sz w:val="22"/>
                <w:lang w:eastAsia="fr-FR"/>
              </w:rPr>
              <w:t xml:space="preserve">Adresse </w:t>
            </w:r>
          </w:p>
        </w:tc>
        <w:tc>
          <w:tcPr>
            <w:tcW w:w="6306" w:type="dxa"/>
            <w:gridSpan w:val="5"/>
            <w:tcBorders>
              <w:top w:val="single" w:sz="4" w:space="0" w:color="auto"/>
              <w:left w:val="single" w:sz="4" w:space="0" w:color="auto"/>
              <w:bottom w:val="single" w:sz="4" w:space="0" w:color="auto"/>
              <w:right w:val="single" w:sz="4" w:space="0" w:color="auto"/>
            </w:tcBorders>
          </w:tcPr>
          <w:p w14:paraId="7EDFA06D" w14:textId="77777777" w:rsidR="00F11272" w:rsidRDefault="00F11272" w:rsidP="007A3DAF"/>
        </w:tc>
      </w:tr>
      <w:tr w:rsidR="00F11272" w14:paraId="3B253404" w14:textId="77777777" w:rsidTr="00C418A6">
        <w:tc>
          <w:tcPr>
            <w:tcW w:w="281" w:type="dxa"/>
            <w:tcBorders>
              <w:right w:val="single" w:sz="4" w:space="0" w:color="auto"/>
            </w:tcBorders>
          </w:tcPr>
          <w:p w14:paraId="637CC9F1" w14:textId="77777777" w:rsidR="00F11272" w:rsidRDefault="00F11272" w:rsidP="007A3DAF"/>
        </w:tc>
        <w:tc>
          <w:tcPr>
            <w:tcW w:w="2092" w:type="dxa"/>
            <w:tcBorders>
              <w:left w:val="single" w:sz="4" w:space="0" w:color="auto"/>
              <w:right w:val="single" w:sz="4" w:space="0" w:color="auto"/>
            </w:tcBorders>
            <w:shd w:val="clear" w:color="auto" w:fill="F2F2F2" w:themeFill="background1" w:themeFillShade="F2"/>
            <w:vAlign w:val="bottom"/>
          </w:tcPr>
          <w:p w14:paraId="455C1B7C" w14:textId="77777777" w:rsidR="00F11272" w:rsidRDefault="00F11272" w:rsidP="007A3DAF"/>
        </w:tc>
        <w:tc>
          <w:tcPr>
            <w:tcW w:w="6306" w:type="dxa"/>
            <w:gridSpan w:val="5"/>
            <w:tcBorders>
              <w:top w:val="single" w:sz="4" w:space="0" w:color="auto"/>
              <w:left w:val="single" w:sz="4" w:space="0" w:color="auto"/>
              <w:bottom w:val="single" w:sz="4" w:space="0" w:color="auto"/>
              <w:right w:val="single" w:sz="4" w:space="0" w:color="auto"/>
            </w:tcBorders>
          </w:tcPr>
          <w:p w14:paraId="79974454" w14:textId="77777777" w:rsidR="00F11272" w:rsidRDefault="00F11272" w:rsidP="007A3DAF"/>
        </w:tc>
      </w:tr>
      <w:tr w:rsidR="00F11272" w14:paraId="05776E1D" w14:textId="77777777" w:rsidTr="00C418A6">
        <w:tc>
          <w:tcPr>
            <w:tcW w:w="281" w:type="dxa"/>
            <w:tcBorders>
              <w:right w:val="single" w:sz="4" w:space="0" w:color="auto"/>
            </w:tcBorders>
          </w:tcPr>
          <w:p w14:paraId="1D494DB4" w14:textId="77777777" w:rsidR="00F1127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2036BA79" w14:textId="77777777" w:rsidR="00F11272" w:rsidRPr="00866902" w:rsidRDefault="00F11272" w:rsidP="007A3DAF">
            <w:pPr>
              <w:rPr>
                <w:rFonts w:ascii="Calibri" w:eastAsia="Times New Roman" w:hAnsi="Calibri" w:cs="Calibri"/>
                <w:bCs/>
                <w:color w:val="000000"/>
                <w:sz w:val="22"/>
                <w:lang w:eastAsia="fr-FR"/>
              </w:rPr>
            </w:pPr>
          </w:p>
        </w:tc>
        <w:tc>
          <w:tcPr>
            <w:tcW w:w="6306" w:type="dxa"/>
            <w:gridSpan w:val="5"/>
            <w:tcBorders>
              <w:top w:val="single" w:sz="4" w:space="0" w:color="auto"/>
              <w:left w:val="single" w:sz="4" w:space="0" w:color="auto"/>
            </w:tcBorders>
            <w:vAlign w:val="bottom"/>
          </w:tcPr>
          <w:p w14:paraId="6E9C83C1"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038E0568" w14:textId="77777777" w:rsidTr="00C418A6">
        <w:tc>
          <w:tcPr>
            <w:tcW w:w="281" w:type="dxa"/>
            <w:tcBorders>
              <w:right w:val="single" w:sz="4" w:space="0" w:color="auto"/>
            </w:tcBorders>
          </w:tcPr>
          <w:p w14:paraId="51C810B2" w14:textId="77777777" w:rsidR="00F11272" w:rsidRPr="00866902" w:rsidRDefault="00F11272" w:rsidP="007A3DAF"/>
        </w:tc>
        <w:tc>
          <w:tcPr>
            <w:tcW w:w="2092" w:type="dxa"/>
            <w:tcBorders>
              <w:left w:val="single" w:sz="4" w:space="0" w:color="auto"/>
              <w:bottom w:val="single" w:sz="4" w:space="0" w:color="auto"/>
              <w:right w:val="single" w:sz="4" w:space="0" w:color="auto"/>
            </w:tcBorders>
            <w:shd w:val="clear" w:color="auto" w:fill="F2F2F2" w:themeFill="background1" w:themeFillShade="F2"/>
            <w:vAlign w:val="bottom"/>
          </w:tcPr>
          <w:p w14:paraId="0335656B"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306" w:type="dxa"/>
            <w:gridSpan w:val="5"/>
            <w:tcBorders>
              <w:top w:val="single" w:sz="4" w:space="0" w:color="auto"/>
              <w:left w:val="single" w:sz="4" w:space="0" w:color="auto"/>
            </w:tcBorders>
            <w:vAlign w:val="bottom"/>
          </w:tcPr>
          <w:p w14:paraId="32806ACD" w14:textId="77777777" w:rsidR="00F11272" w:rsidRPr="00866902" w:rsidRDefault="00F11272" w:rsidP="007A3DAF">
            <w:pPr>
              <w:rPr>
                <w:rFonts w:ascii="Calibri" w:eastAsia="Times New Roman" w:hAnsi="Calibri" w:cs="Calibri"/>
                <w:color w:val="000000"/>
                <w:sz w:val="22"/>
                <w:lang w:eastAsia="fr-FR"/>
              </w:rPr>
            </w:pPr>
          </w:p>
        </w:tc>
      </w:tr>
      <w:tr w:rsidR="00F11272" w14:paraId="30FEB7B4" w14:textId="77777777" w:rsidTr="00C418A6">
        <w:tc>
          <w:tcPr>
            <w:tcW w:w="281" w:type="dxa"/>
          </w:tcPr>
          <w:p w14:paraId="7A722378" w14:textId="77777777" w:rsidR="00F11272" w:rsidRDefault="00F11272" w:rsidP="007A3DAF"/>
        </w:tc>
        <w:tc>
          <w:tcPr>
            <w:tcW w:w="2092" w:type="dxa"/>
            <w:tcBorders>
              <w:top w:val="single" w:sz="4" w:space="0" w:color="auto"/>
              <w:bottom w:val="single" w:sz="4" w:space="0" w:color="auto"/>
            </w:tcBorders>
            <w:shd w:val="clear" w:color="auto" w:fill="F2F2F2" w:themeFill="background1" w:themeFillShade="F2"/>
            <w:vAlign w:val="bottom"/>
          </w:tcPr>
          <w:p w14:paraId="07C7B7BF"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306" w:type="dxa"/>
            <w:gridSpan w:val="5"/>
            <w:tcBorders>
              <w:top w:val="single" w:sz="4" w:space="0" w:color="auto"/>
              <w:bottom w:val="single" w:sz="4" w:space="0" w:color="auto"/>
            </w:tcBorders>
            <w:vAlign w:val="bottom"/>
          </w:tcPr>
          <w:p w14:paraId="13E0C553" w14:textId="77777777" w:rsidR="00F11272" w:rsidRDefault="00F11272" w:rsidP="007A3DAF"/>
        </w:tc>
      </w:tr>
      <w:tr w:rsidR="00F11272" w14:paraId="27550B58" w14:textId="77777777" w:rsidTr="00C418A6">
        <w:tc>
          <w:tcPr>
            <w:tcW w:w="281" w:type="dxa"/>
            <w:tcBorders>
              <w:right w:val="single" w:sz="4" w:space="0" w:color="auto"/>
            </w:tcBorders>
          </w:tcPr>
          <w:p w14:paraId="36DA30DC"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B9131CD" w14:textId="77777777" w:rsidR="00F11272" w:rsidRDefault="00F11272" w:rsidP="007A3DAF">
            <w:pPr>
              <w:jc w:val="right"/>
            </w:pPr>
            <w:r w:rsidRPr="00765BFB">
              <w:rPr>
                <w:rFonts w:ascii="Calibri" w:eastAsia="Times New Roman" w:hAnsi="Calibri" w:cs="Calibri"/>
                <w:sz w:val="22"/>
                <w:lang w:eastAsia="fr-FR"/>
              </w:rPr>
              <w:t>NOM</w:t>
            </w:r>
          </w:p>
        </w:tc>
        <w:tc>
          <w:tcPr>
            <w:tcW w:w="6306" w:type="dxa"/>
            <w:gridSpan w:val="5"/>
            <w:tcBorders>
              <w:top w:val="single" w:sz="4" w:space="0" w:color="auto"/>
              <w:left w:val="single" w:sz="4" w:space="0" w:color="auto"/>
              <w:bottom w:val="single" w:sz="4" w:space="0" w:color="auto"/>
              <w:right w:val="single" w:sz="4" w:space="0" w:color="auto"/>
            </w:tcBorders>
          </w:tcPr>
          <w:p w14:paraId="3C30630F" w14:textId="77777777" w:rsidR="00F11272" w:rsidRDefault="00F11272" w:rsidP="007A3DAF"/>
        </w:tc>
      </w:tr>
      <w:tr w:rsidR="00F11272" w14:paraId="5F1CDAC2" w14:textId="77777777" w:rsidTr="00C418A6">
        <w:tc>
          <w:tcPr>
            <w:tcW w:w="281" w:type="dxa"/>
            <w:tcBorders>
              <w:right w:val="single" w:sz="4" w:space="0" w:color="auto"/>
            </w:tcBorders>
          </w:tcPr>
          <w:p w14:paraId="04A10118"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2FB3AC31" w14:textId="77777777" w:rsidR="00F11272" w:rsidRDefault="00F11272" w:rsidP="007A3DAF">
            <w:pPr>
              <w:jc w:val="right"/>
            </w:pPr>
            <w:r w:rsidRPr="00765BFB">
              <w:rPr>
                <w:rFonts w:ascii="Calibri" w:eastAsia="Times New Roman" w:hAnsi="Calibri" w:cs="Calibri"/>
                <w:sz w:val="22"/>
                <w:lang w:eastAsia="fr-FR"/>
              </w:rPr>
              <w:t>Prénom</w:t>
            </w:r>
          </w:p>
        </w:tc>
        <w:tc>
          <w:tcPr>
            <w:tcW w:w="6306" w:type="dxa"/>
            <w:gridSpan w:val="5"/>
            <w:tcBorders>
              <w:top w:val="single" w:sz="4" w:space="0" w:color="auto"/>
              <w:left w:val="single" w:sz="4" w:space="0" w:color="auto"/>
              <w:bottom w:val="single" w:sz="4" w:space="0" w:color="auto"/>
              <w:right w:val="single" w:sz="4" w:space="0" w:color="auto"/>
            </w:tcBorders>
          </w:tcPr>
          <w:p w14:paraId="1AE1AFAA" w14:textId="77777777" w:rsidR="00F11272" w:rsidRDefault="00F11272" w:rsidP="007A3DAF"/>
        </w:tc>
      </w:tr>
      <w:tr w:rsidR="00F11272" w14:paraId="4812142D" w14:textId="77777777" w:rsidTr="00C418A6">
        <w:tc>
          <w:tcPr>
            <w:tcW w:w="281" w:type="dxa"/>
            <w:tcBorders>
              <w:right w:val="single" w:sz="4" w:space="0" w:color="auto"/>
            </w:tcBorders>
          </w:tcPr>
          <w:p w14:paraId="710121AF"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3763547" w14:textId="77777777" w:rsidR="00F11272" w:rsidRDefault="00F11272" w:rsidP="007A3DAF">
            <w:pPr>
              <w:jc w:val="right"/>
            </w:pPr>
            <w:r w:rsidRPr="00765BFB">
              <w:rPr>
                <w:rFonts w:ascii="Calibri" w:eastAsia="Times New Roman" w:hAnsi="Calibri" w:cs="Calibri"/>
                <w:sz w:val="22"/>
                <w:lang w:eastAsia="fr-FR"/>
              </w:rPr>
              <w:t>Qualité</w:t>
            </w:r>
          </w:p>
        </w:tc>
        <w:tc>
          <w:tcPr>
            <w:tcW w:w="6306" w:type="dxa"/>
            <w:gridSpan w:val="5"/>
            <w:tcBorders>
              <w:top w:val="single" w:sz="4" w:space="0" w:color="auto"/>
              <w:left w:val="single" w:sz="4" w:space="0" w:color="auto"/>
              <w:bottom w:val="single" w:sz="4" w:space="0" w:color="auto"/>
              <w:right w:val="single" w:sz="4" w:space="0" w:color="auto"/>
            </w:tcBorders>
          </w:tcPr>
          <w:p w14:paraId="78E6C4A0" w14:textId="77777777" w:rsidR="00F11272" w:rsidRDefault="00F11272" w:rsidP="007A3DAF"/>
        </w:tc>
      </w:tr>
      <w:tr w:rsidR="00F11272" w14:paraId="19A8B1A5" w14:textId="77777777" w:rsidTr="00C418A6">
        <w:tc>
          <w:tcPr>
            <w:tcW w:w="281" w:type="dxa"/>
            <w:tcBorders>
              <w:right w:val="single" w:sz="4" w:space="0" w:color="auto"/>
            </w:tcBorders>
          </w:tcPr>
          <w:p w14:paraId="789CEB78" w14:textId="77777777" w:rsidR="00F11272" w:rsidRDefault="00F11272" w:rsidP="007A3DAF"/>
        </w:tc>
        <w:tc>
          <w:tcPr>
            <w:tcW w:w="20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370254BA" w14:textId="77777777" w:rsidR="00F11272" w:rsidRDefault="00F11272" w:rsidP="007A3DAF">
            <w:pPr>
              <w:jc w:val="right"/>
            </w:pPr>
            <w:r w:rsidRPr="00765BFB">
              <w:rPr>
                <w:rFonts w:ascii="Calibri" w:eastAsia="Times New Roman" w:hAnsi="Calibri" w:cs="Calibri"/>
                <w:sz w:val="22"/>
                <w:lang w:eastAsia="fr-FR"/>
              </w:rPr>
              <w:t>Adresse mail</w:t>
            </w:r>
          </w:p>
        </w:tc>
        <w:tc>
          <w:tcPr>
            <w:tcW w:w="6306" w:type="dxa"/>
            <w:gridSpan w:val="5"/>
            <w:tcBorders>
              <w:top w:val="single" w:sz="4" w:space="0" w:color="auto"/>
              <w:left w:val="single" w:sz="4" w:space="0" w:color="auto"/>
              <w:bottom w:val="single" w:sz="4" w:space="0" w:color="auto"/>
              <w:right w:val="single" w:sz="4" w:space="0" w:color="auto"/>
            </w:tcBorders>
          </w:tcPr>
          <w:p w14:paraId="6F794067" w14:textId="77777777" w:rsidR="00F11272" w:rsidRDefault="00F11272" w:rsidP="007A3DAF"/>
        </w:tc>
      </w:tr>
    </w:tbl>
    <w:p w14:paraId="77B3D517" w14:textId="77777777" w:rsidR="00F11272" w:rsidRDefault="00F11272" w:rsidP="00F11272"/>
    <w:tbl>
      <w:tblPr>
        <w:tblStyle w:val="Grilledutableau"/>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1"/>
        <w:gridCol w:w="2092"/>
        <w:gridCol w:w="1513"/>
        <w:gridCol w:w="958"/>
        <w:gridCol w:w="560"/>
        <w:gridCol w:w="1180"/>
        <w:gridCol w:w="2095"/>
      </w:tblGrid>
      <w:tr w:rsidR="00F11272" w:rsidRPr="00765BFB" w14:paraId="56A9BF9D" w14:textId="77777777" w:rsidTr="007A3DAF">
        <w:tc>
          <w:tcPr>
            <w:tcW w:w="284" w:type="dxa"/>
            <w:shd w:val="clear" w:color="auto" w:fill="F2F2F2" w:themeFill="background1" w:themeFillShade="F2"/>
          </w:tcPr>
          <w:p w14:paraId="4902BE81" w14:textId="77777777" w:rsidR="00F11272" w:rsidRPr="00765BFB" w:rsidRDefault="00F11272" w:rsidP="007A3DAF">
            <w:pPr>
              <w:rPr>
                <w:b/>
              </w:rPr>
            </w:pPr>
          </w:p>
        </w:tc>
        <w:tc>
          <w:tcPr>
            <w:tcW w:w="8611" w:type="dxa"/>
            <w:gridSpan w:val="6"/>
            <w:tcBorders>
              <w:bottom w:val="single" w:sz="4" w:space="0" w:color="auto"/>
            </w:tcBorders>
            <w:shd w:val="clear" w:color="auto" w:fill="F2F2F2" w:themeFill="background1" w:themeFillShade="F2"/>
            <w:vAlign w:val="bottom"/>
          </w:tcPr>
          <w:p w14:paraId="09532B1D" w14:textId="77777777" w:rsidR="00F11272" w:rsidRPr="00765BFB" w:rsidRDefault="00F11272" w:rsidP="007A3DAF">
            <w:pPr>
              <w:rPr>
                <w:b/>
              </w:rPr>
            </w:pPr>
            <w:r>
              <w:rPr>
                <w:b/>
              </w:rPr>
              <w:t>6</w:t>
            </w:r>
            <w:r w:rsidRPr="00D20071">
              <w:rPr>
                <w:b/>
                <w:vertAlign w:val="superscript"/>
              </w:rPr>
              <w:t>ème</w:t>
            </w:r>
            <w:r>
              <w:rPr>
                <w:b/>
              </w:rPr>
              <w:t xml:space="preserve"> </w:t>
            </w:r>
            <w:r w:rsidRPr="00765BFB">
              <w:rPr>
                <w:b/>
              </w:rPr>
              <w:t xml:space="preserve">Contractant </w:t>
            </w:r>
            <w:r>
              <w:rPr>
                <w:b/>
              </w:rPr>
              <w:t xml:space="preserve">/ </w:t>
            </w:r>
            <w:r w:rsidRPr="00765BFB">
              <w:rPr>
                <w:b/>
              </w:rPr>
              <w:t xml:space="preserve">Personne </w:t>
            </w:r>
            <w:r>
              <w:rPr>
                <w:b/>
              </w:rPr>
              <w:t>p</w:t>
            </w:r>
            <w:r w:rsidRPr="00765BFB">
              <w:rPr>
                <w:b/>
              </w:rPr>
              <w:t xml:space="preserve">hysique ou </w:t>
            </w:r>
            <w:r>
              <w:rPr>
                <w:b/>
              </w:rPr>
              <w:t>m</w:t>
            </w:r>
            <w:r w:rsidRPr="00765BFB">
              <w:rPr>
                <w:b/>
              </w:rPr>
              <w:t>orale</w:t>
            </w:r>
          </w:p>
        </w:tc>
      </w:tr>
      <w:tr w:rsidR="00F11272" w:rsidRPr="00765BFB" w14:paraId="6D4E7B9E" w14:textId="77777777" w:rsidTr="007A3DAF">
        <w:tc>
          <w:tcPr>
            <w:tcW w:w="284" w:type="dxa"/>
            <w:tcBorders>
              <w:right w:val="single" w:sz="4" w:space="0" w:color="auto"/>
            </w:tcBorders>
            <w:shd w:val="clear" w:color="auto" w:fill="F2F2F2" w:themeFill="background1" w:themeFillShade="F2"/>
          </w:tcPr>
          <w:p w14:paraId="4928E032" w14:textId="77777777" w:rsidR="00F11272" w:rsidRPr="00765BFB" w:rsidRDefault="00F11272" w:rsidP="007A3DAF">
            <w:pPr>
              <w:rPr>
                <w:rFonts w:ascii="Calibri" w:eastAsia="Times New Roman" w:hAnsi="Calibri" w:cs="Calibri"/>
                <w:bCs/>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02DC929" w14:textId="77777777" w:rsidR="00F11272" w:rsidRPr="00765BFB" w:rsidRDefault="00F11272" w:rsidP="007A3DAF">
            <w:r w:rsidRPr="00765BFB">
              <w:rPr>
                <w:rFonts w:ascii="Calibri" w:eastAsia="Times New Roman" w:hAnsi="Calibri" w:cs="Calibri"/>
                <w:bCs/>
                <w:sz w:val="22"/>
                <w:lang w:eastAsia="fr-FR"/>
              </w:rPr>
              <w:t>Raison sociale</w:t>
            </w:r>
          </w:p>
        </w:tc>
        <w:tc>
          <w:tcPr>
            <w:tcW w:w="6485" w:type="dxa"/>
            <w:gridSpan w:val="5"/>
            <w:tcBorders>
              <w:top w:val="single" w:sz="4" w:space="0" w:color="auto"/>
              <w:left w:val="single" w:sz="4" w:space="0" w:color="auto"/>
              <w:bottom w:val="single" w:sz="4" w:space="0" w:color="auto"/>
              <w:right w:val="single" w:sz="4" w:space="0" w:color="auto"/>
            </w:tcBorders>
          </w:tcPr>
          <w:p w14:paraId="378B126C" w14:textId="77777777" w:rsidR="00F11272" w:rsidRPr="00765BFB" w:rsidRDefault="00F11272" w:rsidP="007A3DAF"/>
        </w:tc>
      </w:tr>
      <w:tr w:rsidR="00F11272" w14:paraId="38B55618" w14:textId="77777777" w:rsidTr="007A3DAF">
        <w:tc>
          <w:tcPr>
            <w:tcW w:w="284" w:type="dxa"/>
            <w:tcBorders>
              <w:right w:val="single" w:sz="4" w:space="0" w:color="auto"/>
            </w:tcBorders>
            <w:shd w:val="clear" w:color="auto" w:fill="F2F2F2" w:themeFill="background1" w:themeFillShade="F2"/>
          </w:tcPr>
          <w:p w14:paraId="76E95A0D"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71309616" w14:textId="77777777" w:rsidR="00F11272" w:rsidRDefault="00F11272" w:rsidP="007A3DAF">
            <w:r w:rsidRPr="00765BFB">
              <w:rPr>
                <w:rFonts w:ascii="Calibri" w:eastAsia="Times New Roman" w:hAnsi="Calibri" w:cs="Calibri"/>
                <w:sz w:val="22"/>
                <w:lang w:eastAsia="fr-FR"/>
              </w:rPr>
              <w:t>Forme juridique</w:t>
            </w:r>
          </w:p>
        </w:tc>
        <w:tc>
          <w:tcPr>
            <w:tcW w:w="2551" w:type="dxa"/>
            <w:gridSpan w:val="2"/>
            <w:tcBorders>
              <w:top w:val="single" w:sz="4" w:space="0" w:color="auto"/>
              <w:left w:val="single" w:sz="4" w:space="0" w:color="auto"/>
              <w:bottom w:val="single" w:sz="4" w:space="0" w:color="auto"/>
              <w:right w:val="single" w:sz="4" w:space="0" w:color="auto"/>
            </w:tcBorders>
          </w:tcPr>
          <w:p w14:paraId="6FFAC373" w14:textId="77777777" w:rsidR="00F11272" w:rsidRDefault="00F11272" w:rsidP="007A3DAF"/>
        </w:tc>
        <w:tc>
          <w:tcPr>
            <w:tcW w:w="1772"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228FD8E" w14:textId="77777777" w:rsidR="00F11272" w:rsidRDefault="00F11272" w:rsidP="007A3DAF">
            <w:pPr>
              <w:jc w:val="right"/>
            </w:pPr>
            <w:r w:rsidRPr="00765BFB">
              <w:rPr>
                <w:rFonts w:ascii="Calibri" w:eastAsia="Times New Roman" w:hAnsi="Calibri" w:cs="Calibri"/>
                <w:sz w:val="22"/>
                <w:lang w:eastAsia="fr-FR"/>
              </w:rPr>
              <w:t>Capital en euros</w:t>
            </w:r>
          </w:p>
        </w:tc>
        <w:tc>
          <w:tcPr>
            <w:tcW w:w="2162" w:type="dxa"/>
            <w:tcBorders>
              <w:top w:val="single" w:sz="4" w:space="0" w:color="auto"/>
              <w:left w:val="single" w:sz="4" w:space="0" w:color="auto"/>
              <w:bottom w:val="single" w:sz="4" w:space="0" w:color="auto"/>
              <w:right w:val="single" w:sz="4" w:space="0" w:color="auto"/>
            </w:tcBorders>
          </w:tcPr>
          <w:p w14:paraId="7993DDEA" w14:textId="77777777" w:rsidR="00F11272" w:rsidRDefault="00F11272" w:rsidP="007A3DAF"/>
        </w:tc>
      </w:tr>
      <w:tr w:rsidR="00F11272" w14:paraId="60B0E804" w14:textId="77777777" w:rsidTr="007A3DAF">
        <w:tc>
          <w:tcPr>
            <w:tcW w:w="284" w:type="dxa"/>
            <w:tcBorders>
              <w:right w:val="single" w:sz="4" w:space="0" w:color="auto"/>
            </w:tcBorders>
            <w:shd w:val="clear" w:color="auto" w:fill="F2F2F2" w:themeFill="background1" w:themeFillShade="F2"/>
          </w:tcPr>
          <w:p w14:paraId="1FB4997B"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E70D773" w14:textId="77777777" w:rsidR="00F11272" w:rsidRPr="00765BFB" w:rsidRDefault="00F11272" w:rsidP="007A3DAF">
            <w:pPr>
              <w:rPr>
                <w:rFonts w:ascii="Calibri" w:eastAsia="Times New Roman" w:hAnsi="Calibri" w:cs="Calibri"/>
                <w:sz w:val="22"/>
                <w:lang w:eastAsia="fr-FR"/>
              </w:rPr>
            </w:pPr>
            <w:r w:rsidRPr="00765BFB">
              <w:rPr>
                <w:rFonts w:ascii="Calibri" w:eastAsia="Times New Roman" w:hAnsi="Calibri" w:cs="Calibri"/>
                <w:sz w:val="22"/>
                <w:lang w:eastAsia="fr-FR"/>
              </w:rPr>
              <w:t>Code APE</w:t>
            </w:r>
          </w:p>
        </w:tc>
        <w:tc>
          <w:tcPr>
            <w:tcW w:w="6485" w:type="dxa"/>
            <w:gridSpan w:val="5"/>
            <w:tcBorders>
              <w:top w:val="single" w:sz="4" w:space="0" w:color="auto"/>
              <w:left w:val="single" w:sz="4" w:space="0" w:color="auto"/>
              <w:bottom w:val="single" w:sz="4" w:space="0" w:color="auto"/>
              <w:right w:val="single" w:sz="4" w:space="0" w:color="auto"/>
            </w:tcBorders>
          </w:tcPr>
          <w:p w14:paraId="7A0659D3" w14:textId="77777777" w:rsidR="00F11272" w:rsidRDefault="00F11272" w:rsidP="007A3DAF"/>
        </w:tc>
      </w:tr>
      <w:tr w:rsidR="00F11272" w14:paraId="699B7322" w14:textId="77777777" w:rsidTr="007A3DAF">
        <w:tc>
          <w:tcPr>
            <w:tcW w:w="284" w:type="dxa"/>
            <w:tcBorders>
              <w:right w:val="single" w:sz="4" w:space="0" w:color="auto"/>
            </w:tcBorders>
            <w:shd w:val="clear" w:color="auto" w:fill="F2F2F2" w:themeFill="background1" w:themeFillShade="F2"/>
          </w:tcPr>
          <w:p w14:paraId="7DC1BEBC" w14:textId="77777777" w:rsidR="00F11272" w:rsidRPr="00765BFB" w:rsidRDefault="00F11272" w:rsidP="007A3DAF">
            <w:pPr>
              <w:rPr>
                <w:rFonts w:ascii="Calibri" w:eastAsia="Times New Roman" w:hAnsi="Calibri" w:cs="Calibri"/>
                <w:sz w:val="22"/>
                <w:lang w:eastAsia="fr-FR"/>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0CBF37F9" w14:textId="77777777" w:rsidR="00F11272" w:rsidRDefault="00F11272" w:rsidP="007A3DAF">
            <w:r w:rsidRPr="00765BFB">
              <w:rPr>
                <w:rFonts w:ascii="Calibri" w:eastAsia="Times New Roman" w:hAnsi="Calibri" w:cs="Calibri"/>
                <w:sz w:val="22"/>
                <w:lang w:eastAsia="fr-FR"/>
              </w:rPr>
              <w:t>Siret</w:t>
            </w:r>
          </w:p>
        </w:tc>
        <w:tc>
          <w:tcPr>
            <w:tcW w:w="1559" w:type="dxa"/>
            <w:tcBorders>
              <w:top w:val="single" w:sz="4" w:space="0" w:color="auto"/>
              <w:left w:val="single" w:sz="4" w:space="0" w:color="auto"/>
              <w:bottom w:val="single" w:sz="4" w:space="0" w:color="auto"/>
              <w:right w:val="single" w:sz="4" w:space="0" w:color="auto"/>
            </w:tcBorders>
          </w:tcPr>
          <w:p w14:paraId="1ED300BC" w14:textId="77777777" w:rsidR="00F11272" w:rsidRDefault="00F11272" w:rsidP="007A3DAF"/>
        </w:tc>
        <w:tc>
          <w:tcPr>
            <w:tcW w:w="1559" w:type="dxa"/>
            <w:gridSpan w:val="2"/>
            <w:tcBorders>
              <w:top w:val="single" w:sz="4" w:space="0" w:color="auto"/>
              <w:left w:val="single" w:sz="4" w:space="0" w:color="auto"/>
              <w:bottom w:val="single" w:sz="4" w:space="0" w:color="auto"/>
              <w:right w:val="single" w:sz="4" w:space="0" w:color="auto"/>
            </w:tcBorders>
          </w:tcPr>
          <w:p w14:paraId="1FCFE565" w14:textId="77777777" w:rsidR="00F11272" w:rsidRDefault="00F11272" w:rsidP="007A3DAF"/>
        </w:tc>
        <w:tc>
          <w:tcPr>
            <w:tcW w:w="3367" w:type="dxa"/>
            <w:gridSpan w:val="2"/>
            <w:tcBorders>
              <w:top w:val="single" w:sz="4" w:space="0" w:color="auto"/>
              <w:left w:val="single" w:sz="4" w:space="0" w:color="auto"/>
              <w:bottom w:val="single" w:sz="4" w:space="0" w:color="auto"/>
              <w:right w:val="single" w:sz="4" w:space="0" w:color="auto"/>
            </w:tcBorders>
          </w:tcPr>
          <w:p w14:paraId="05A016E8" w14:textId="77777777" w:rsidR="00F11272" w:rsidRDefault="00F11272" w:rsidP="007A3DAF"/>
        </w:tc>
      </w:tr>
      <w:tr w:rsidR="00F11272" w14:paraId="45E30E2A" w14:textId="77777777" w:rsidTr="007A3DAF">
        <w:tc>
          <w:tcPr>
            <w:tcW w:w="284" w:type="dxa"/>
          </w:tcPr>
          <w:p w14:paraId="0B9CC9AE" w14:textId="77777777" w:rsidR="00F11272" w:rsidRDefault="00F11272" w:rsidP="007A3DAF"/>
        </w:tc>
        <w:tc>
          <w:tcPr>
            <w:tcW w:w="2126" w:type="dxa"/>
            <w:tcBorders>
              <w:top w:val="single" w:sz="4" w:space="0" w:color="auto"/>
              <w:bottom w:val="single" w:sz="4" w:space="0" w:color="auto"/>
            </w:tcBorders>
            <w:vAlign w:val="bottom"/>
          </w:tcPr>
          <w:p w14:paraId="18F1C206" w14:textId="77777777" w:rsidR="00F11272" w:rsidRDefault="00F11272" w:rsidP="007A3DAF"/>
        </w:tc>
        <w:tc>
          <w:tcPr>
            <w:tcW w:w="6485" w:type="dxa"/>
            <w:gridSpan w:val="5"/>
            <w:tcBorders>
              <w:top w:val="single" w:sz="4" w:space="0" w:color="auto"/>
              <w:bottom w:val="single" w:sz="4" w:space="0" w:color="auto"/>
            </w:tcBorders>
          </w:tcPr>
          <w:p w14:paraId="0DAD214C" w14:textId="77777777" w:rsidR="00F11272" w:rsidRDefault="00F11272" w:rsidP="007A3DAF"/>
        </w:tc>
      </w:tr>
      <w:tr w:rsidR="00F11272" w14:paraId="1DEA1883" w14:textId="77777777" w:rsidTr="007A3DAF">
        <w:tc>
          <w:tcPr>
            <w:tcW w:w="284" w:type="dxa"/>
            <w:tcBorders>
              <w:right w:val="single" w:sz="4" w:space="0" w:color="auto"/>
            </w:tcBorders>
          </w:tcPr>
          <w:p w14:paraId="32A34BE2" w14:textId="77777777" w:rsidR="00F11272" w:rsidRPr="00765BFB" w:rsidRDefault="00F11272" w:rsidP="007A3DAF">
            <w:pPr>
              <w:rPr>
                <w:rFonts w:ascii="Calibri" w:eastAsia="Times New Roman" w:hAnsi="Calibri" w:cs="Calibri"/>
                <w:b/>
                <w:bCs/>
                <w:sz w:val="22"/>
                <w:lang w:eastAsia="fr-FR"/>
              </w:rPr>
            </w:pPr>
          </w:p>
        </w:tc>
        <w:tc>
          <w:tcPr>
            <w:tcW w:w="2126" w:type="dxa"/>
            <w:tcBorders>
              <w:top w:val="single" w:sz="4" w:space="0" w:color="auto"/>
              <w:left w:val="single" w:sz="4" w:space="0" w:color="auto"/>
              <w:right w:val="single" w:sz="4" w:space="0" w:color="auto"/>
            </w:tcBorders>
            <w:shd w:val="clear" w:color="auto" w:fill="F2F2F2" w:themeFill="background1" w:themeFillShade="F2"/>
            <w:vAlign w:val="bottom"/>
          </w:tcPr>
          <w:p w14:paraId="3DA2E2C9" w14:textId="77777777" w:rsidR="00F11272" w:rsidRDefault="00F11272" w:rsidP="007A3DAF">
            <w:r w:rsidRPr="00765BFB">
              <w:rPr>
                <w:rFonts w:ascii="Calibri" w:eastAsia="Times New Roman" w:hAnsi="Calibri" w:cs="Calibri"/>
                <w:b/>
                <w:bCs/>
                <w:sz w:val="22"/>
                <w:lang w:eastAsia="fr-FR"/>
              </w:rPr>
              <w:t xml:space="preserve">Adresse </w:t>
            </w:r>
          </w:p>
        </w:tc>
        <w:tc>
          <w:tcPr>
            <w:tcW w:w="6485" w:type="dxa"/>
            <w:gridSpan w:val="5"/>
            <w:tcBorders>
              <w:top w:val="single" w:sz="4" w:space="0" w:color="auto"/>
              <w:left w:val="single" w:sz="4" w:space="0" w:color="auto"/>
              <w:bottom w:val="single" w:sz="4" w:space="0" w:color="auto"/>
              <w:right w:val="single" w:sz="4" w:space="0" w:color="auto"/>
            </w:tcBorders>
          </w:tcPr>
          <w:p w14:paraId="2CE31003" w14:textId="77777777" w:rsidR="00F11272" w:rsidRDefault="00F11272" w:rsidP="007A3DAF"/>
        </w:tc>
      </w:tr>
      <w:tr w:rsidR="00F11272" w14:paraId="1BC80C4F" w14:textId="77777777" w:rsidTr="007A3DAF">
        <w:tc>
          <w:tcPr>
            <w:tcW w:w="284" w:type="dxa"/>
            <w:tcBorders>
              <w:right w:val="single" w:sz="4" w:space="0" w:color="auto"/>
            </w:tcBorders>
          </w:tcPr>
          <w:p w14:paraId="38BB0FC4" w14:textId="77777777" w:rsidR="00F11272" w:rsidRDefault="00F11272" w:rsidP="007A3DAF"/>
        </w:tc>
        <w:tc>
          <w:tcPr>
            <w:tcW w:w="2126" w:type="dxa"/>
            <w:tcBorders>
              <w:left w:val="single" w:sz="4" w:space="0" w:color="auto"/>
              <w:right w:val="single" w:sz="4" w:space="0" w:color="auto"/>
            </w:tcBorders>
            <w:shd w:val="clear" w:color="auto" w:fill="F2F2F2" w:themeFill="background1" w:themeFillShade="F2"/>
            <w:vAlign w:val="bottom"/>
          </w:tcPr>
          <w:p w14:paraId="7B589230" w14:textId="77777777" w:rsidR="00F11272" w:rsidRDefault="00F11272" w:rsidP="007A3DAF"/>
        </w:tc>
        <w:tc>
          <w:tcPr>
            <w:tcW w:w="6485" w:type="dxa"/>
            <w:gridSpan w:val="5"/>
            <w:tcBorders>
              <w:top w:val="single" w:sz="4" w:space="0" w:color="auto"/>
              <w:left w:val="single" w:sz="4" w:space="0" w:color="auto"/>
              <w:bottom w:val="single" w:sz="4" w:space="0" w:color="auto"/>
              <w:right w:val="single" w:sz="4" w:space="0" w:color="auto"/>
            </w:tcBorders>
          </w:tcPr>
          <w:p w14:paraId="0FED404A" w14:textId="77777777" w:rsidR="00F11272" w:rsidRDefault="00F11272" w:rsidP="007A3DAF"/>
        </w:tc>
      </w:tr>
      <w:tr w:rsidR="00F11272" w14:paraId="10A5A767" w14:textId="77777777" w:rsidTr="007A3DAF">
        <w:tc>
          <w:tcPr>
            <w:tcW w:w="284" w:type="dxa"/>
            <w:tcBorders>
              <w:right w:val="single" w:sz="4" w:space="0" w:color="auto"/>
            </w:tcBorders>
          </w:tcPr>
          <w:p w14:paraId="648CF9BB" w14:textId="77777777" w:rsidR="00F1127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0F555C45" w14:textId="77777777" w:rsidR="00F11272" w:rsidRPr="00866902" w:rsidRDefault="00F11272" w:rsidP="007A3DAF">
            <w:pPr>
              <w:rPr>
                <w:rFonts w:ascii="Calibri" w:eastAsia="Times New Roman" w:hAnsi="Calibri" w:cs="Calibri"/>
                <w:bCs/>
                <w:color w:val="000000"/>
                <w:sz w:val="22"/>
                <w:lang w:eastAsia="fr-FR"/>
              </w:rPr>
            </w:pPr>
          </w:p>
        </w:tc>
        <w:tc>
          <w:tcPr>
            <w:tcW w:w="6485" w:type="dxa"/>
            <w:gridSpan w:val="5"/>
            <w:tcBorders>
              <w:top w:val="single" w:sz="4" w:space="0" w:color="auto"/>
              <w:left w:val="single" w:sz="4" w:space="0" w:color="auto"/>
            </w:tcBorders>
            <w:vAlign w:val="bottom"/>
          </w:tcPr>
          <w:p w14:paraId="58C174AB" w14:textId="77777777" w:rsidR="00F11272" w:rsidRPr="00765BFB" w:rsidRDefault="00F11272" w:rsidP="007A3DAF">
            <w:pPr>
              <w:rPr>
                <w:rFonts w:ascii="Calibri" w:eastAsia="Times New Roman" w:hAnsi="Calibri" w:cs="Calibri"/>
                <w:color w:val="000000"/>
                <w:sz w:val="22"/>
                <w:lang w:eastAsia="fr-FR"/>
              </w:rPr>
            </w:pPr>
          </w:p>
        </w:tc>
      </w:tr>
      <w:tr w:rsidR="00F11272" w:rsidRPr="00866902" w14:paraId="67023F06" w14:textId="77777777" w:rsidTr="007A3DAF">
        <w:tc>
          <w:tcPr>
            <w:tcW w:w="284" w:type="dxa"/>
            <w:tcBorders>
              <w:right w:val="single" w:sz="4" w:space="0" w:color="auto"/>
            </w:tcBorders>
          </w:tcPr>
          <w:p w14:paraId="3E13E7BF" w14:textId="77777777" w:rsidR="00F11272" w:rsidRPr="00866902" w:rsidRDefault="00F11272" w:rsidP="007A3DAF"/>
        </w:tc>
        <w:tc>
          <w:tcPr>
            <w:tcW w:w="2126" w:type="dxa"/>
            <w:tcBorders>
              <w:left w:val="single" w:sz="4" w:space="0" w:color="auto"/>
              <w:bottom w:val="single" w:sz="4" w:space="0" w:color="auto"/>
              <w:right w:val="single" w:sz="4" w:space="0" w:color="auto"/>
            </w:tcBorders>
            <w:shd w:val="clear" w:color="auto" w:fill="F2F2F2" w:themeFill="background1" w:themeFillShade="F2"/>
            <w:vAlign w:val="bottom"/>
          </w:tcPr>
          <w:p w14:paraId="1CAE4F40" w14:textId="77777777" w:rsidR="00F11272" w:rsidRPr="00866902" w:rsidRDefault="00F11272" w:rsidP="007A3DAF">
            <w:pPr>
              <w:rPr>
                <w:rFonts w:ascii="Calibri" w:eastAsia="Times New Roman" w:hAnsi="Calibri" w:cs="Calibri"/>
                <w:bCs/>
                <w:color w:val="000000"/>
                <w:sz w:val="22"/>
                <w:lang w:eastAsia="fr-FR"/>
              </w:rPr>
            </w:pPr>
            <w:r w:rsidRPr="00866902">
              <w:rPr>
                <w:rFonts w:ascii="Calibri" w:eastAsia="Times New Roman" w:hAnsi="Calibri" w:cs="Calibri"/>
                <w:bCs/>
                <w:color w:val="000000"/>
                <w:sz w:val="22"/>
                <w:lang w:eastAsia="fr-FR"/>
              </w:rPr>
              <w:t>Téléphone</w:t>
            </w:r>
          </w:p>
        </w:tc>
        <w:tc>
          <w:tcPr>
            <w:tcW w:w="6485" w:type="dxa"/>
            <w:gridSpan w:val="5"/>
            <w:tcBorders>
              <w:top w:val="single" w:sz="4" w:space="0" w:color="auto"/>
              <w:left w:val="single" w:sz="4" w:space="0" w:color="auto"/>
            </w:tcBorders>
            <w:vAlign w:val="bottom"/>
          </w:tcPr>
          <w:p w14:paraId="6622FAF4" w14:textId="77777777" w:rsidR="00F11272" w:rsidRPr="00866902" w:rsidRDefault="00F11272" w:rsidP="007A3DAF">
            <w:pPr>
              <w:rPr>
                <w:rFonts w:ascii="Calibri" w:eastAsia="Times New Roman" w:hAnsi="Calibri" w:cs="Calibri"/>
                <w:color w:val="000000"/>
                <w:sz w:val="22"/>
                <w:lang w:eastAsia="fr-FR"/>
              </w:rPr>
            </w:pPr>
          </w:p>
        </w:tc>
      </w:tr>
      <w:tr w:rsidR="00F11272" w14:paraId="55B9C6A9" w14:textId="77777777" w:rsidTr="007A3DAF">
        <w:tc>
          <w:tcPr>
            <w:tcW w:w="284" w:type="dxa"/>
          </w:tcPr>
          <w:p w14:paraId="5C38C7F5" w14:textId="77777777" w:rsidR="00F11272" w:rsidRDefault="00F11272" w:rsidP="007A3DAF"/>
        </w:tc>
        <w:tc>
          <w:tcPr>
            <w:tcW w:w="2126" w:type="dxa"/>
            <w:tcBorders>
              <w:top w:val="single" w:sz="4" w:space="0" w:color="auto"/>
              <w:bottom w:val="single" w:sz="4" w:space="0" w:color="auto"/>
            </w:tcBorders>
            <w:shd w:val="clear" w:color="auto" w:fill="F2F2F2" w:themeFill="background1" w:themeFillShade="F2"/>
            <w:vAlign w:val="bottom"/>
          </w:tcPr>
          <w:p w14:paraId="095BE8BC" w14:textId="77777777" w:rsidR="00F11272" w:rsidRDefault="00F11272" w:rsidP="007A3DAF">
            <w:r w:rsidRPr="00765BFB">
              <w:rPr>
                <w:rFonts w:ascii="Calibri" w:eastAsia="Times New Roman" w:hAnsi="Calibri" w:cs="Calibri"/>
                <w:b/>
                <w:bCs/>
                <w:color w:val="000000"/>
                <w:sz w:val="22"/>
                <w:lang w:eastAsia="fr-FR"/>
              </w:rPr>
              <w:t>Contact principal</w:t>
            </w:r>
          </w:p>
        </w:tc>
        <w:tc>
          <w:tcPr>
            <w:tcW w:w="6485" w:type="dxa"/>
            <w:gridSpan w:val="5"/>
            <w:tcBorders>
              <w:top w:val="single" w:sz="4" w:space="0" w:color="auto"/>
              <w:bottom w:val="single" w:sz="4" w:space="0" w:color="auto"/>
            </w:tcBorders>
            <w:vAlign w:val="bottom"/>
          </w:tcPr>
          <w:p w14:paraId="25FC28E6" w14:textId="77777777" w:rsidR="00F11272" w:rsidRDefault="00F11272" w:rsidP="007A3DAF"/>
        </w:tc>
      </w:tr>
      <w:tr w:rsidR="00F11272" w14:paraId="41941AE8" w14:textId="77777777" w:rsidTr="007A3DAF">
        <w:tc>
          <w:tcPr>
            <w:tcW w:w="284" w:type="dxa"/>
            <w:tcBorders>
              <w:right w:val="single" w:sz="4" w:space="0" w:color="auto"/>
            </w:tcBorders>
          </w:tcPr>
          <w:p w14:paraId="530729B2"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54D76582" w14:textId="77777777" w:rsidR="00F11272" w:rsidRDefault="00F11272" w:rsidP="007A3DAF">
            <w:pPr>
              <w:jc w:val="right"/>
            </w:pPr>
            <w:r w:rsidRPr="00765BFB">
              <w:rPr>
                <w:rFonts w:ascii="Calibri" w:eastAsia="Times New Roman" w:hAnsi="Calibri" w:cs="Calibri"/>
                <w:sz w:val="22"/>
                <w:lang w:eastAsia="fr-FR"/>
              </w:rPr>
              <w:t>NOM</w:t>
            </w:r>
          </w:p>
        </w:tc>
        <w:tc>
          <w:tcPr>
            <w:tcW w:w="6485" w:type="dxa"/>
            <w:gridSpan w:val="5"/>
            <w:tcBorders>
              <w:top w:val="single" w:sz="4" w:space="0" w:color="auto"/>
              <w:left w:val="single" w:sz="4" w:space="0" w:color="auto"/>
              <w:bottom w:val="single" w:sz="4" w:space="0" w:color="auto"/>
              <w:right w:val="single" w:sz="4" w:space="0" w:color="auto"/>
            </w:tcBorders>
          </w:tcPr>
          <w:p w14:paraId="665E0FE1" w14:textId="77777777" w:rsidR="00F11272" w:rsidRDefault="00F11272" w:rsidP="007A3DAF"/>
        </w:tc>
      </w:tr>
      <w:tr w:rsidR="00F11272" w14:paraId="2BBE4B7D" w14:textId="77777777" w:rsidTr="007A3DAF">
        <w:tc>
          <w:tcPr>
            <w:tcW w:w="284" w:type="dxa"/>
            <w:tcBorders>
              <w:right w:val="single" w:sz="4" w:space="0" w:color="auto"/>
            </w:tcBorders>
          </w:tcPr>
          <w:p w14:paraId="69D90CE5"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6D0AC7F" w14:textId="77777777" w:rsidR="00F11272" w:rsidRDefault="00F11272" w:rsidP="007A3DAF">
            <w:pPr>
              <w:jc w:val="right"/>
            </w:pPr>
            <w:r w:rsidRPr="00765BFB">
              <w:rPr>
                <w:rFonts w:ascii="Calibri" w:eastAsia="Times New Roman" w:hAnsi="Calibri" w:cs="Calibri"/>
                <w:sz w:val="22"/>
                <w:lang w:eastAsia="fr-FR"/>
              </w:rPr>
              <w:t>Prénom</w:t>
            </w:r>
          </w:p>
        </w:tc>
        <w:tc>
          <w:tcPr>
            <w:tcW w:w="6485" w:type="dxa"/>
            <w:gridSpan w:val="5"/>
            <w:tcBorders>
              <w:top w:val="single" w:sz="4" w:space="0" w:color="auto"/>
              <w:left w:val="single" w:sz="4" w:space="0" w:color="auto"/>
              <w:bottom w:val="single" w:sz="4" w:space="0" w:color="auto"/>
              <w:right w:val="single" w:sz="4" w:space="0" w:color="auto"/>
            </w:tcBorders>
          </w:tcPr>
          <w:p w14:paraId="4E764EEA" w14:textId="77777777" w:rsidR="00F11272" w:rsidRDefault="00F11272" w:rsidP="007A3DAF"/>
        </w:tc>
      </w:tr>
      <w:tr w:rsidR="00F11272" w14:paraId="6F960567" w14:textId="77777777" w:rsidTr="007A3DAF">
        <w:tc>
          <w:tcPr>
            <w:tcW w:w="284" w:type="dxa"/>
            <w:tcBorders>
              <w:right w:val="single" w:sz="4" w:space="0" w:color="auto"/>
            </w:tcBorders>
          </w:tcPr>
          <w:p w14:paraId="3E62C424"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6E0B68B9" w14:textId="77777777" w:rsidR="00F11272" w:rsidRDefault="00F11272" w:rsidP="007A3DAF">
            <w:pPr>
              <w:jc w:val="right"/>
            </w:pPr>
            <w:r w:rsidRPr="00765BFB">
              <w:rPr>
                <w:rFonts w:ascii="Calibri" w:eastAsia="Times New Roman" w:hAnsi="Calibri" w:cs="Calibri"/>
                <w:sz w:val="22"/>
                <w:lang w:eastAsia="fr-FR"/>
              </w:rPr>
              <w:t>Qualité</w:t>
            </w:r>
          </w:p>
        </w:tc>
        <w:tc>
          <w:tcPr>
            <w:tcW w:w="6485" w:type="dxa"/>
            <w:gridSpan w:val="5"/>
            <w:tcBorders>
              <w:top w:val="single" w:sz="4" w:space="0" w:color="auto"/>
              <w:left w:val="single" w:sz="4" w:space="0" w:color="auto"/>
              <w:bottom w:val="single" w:sz="4" w:space="0" w:color="auto"/>
              <w:right w:val="single" w:sz="4" w:space="0" w:color="auto"/>
            </w:tcBorders>
          </w:tcPr>
          <w:p w14:paraId="46BD84A2" w14:textId="77777777" w:rsidR="00F11272" w:rsidRDefault="00F11272" w:rsidP="007A3DAF"/>
        </w:tc>
      </w:tr>
      <w:tr w:rsidR="00F11272" w14:paraId="372F9EB5" w14:textId="77777777" w:rsidTr="007A3DAF">
        <w:tc>
          <w:tcPr>
            <w:tcW w:w="284" w:type="dxa"/>
            <w:tcBorders>
              <w:right w:val="single" w:sz="4" w:space="0" w:color="auto"/>
            </w:tcBorders>
          </w:tcPr>
          <w:p w14:paraId="695A365A" w14:textId="77777777" w:rsidR="00F11272" w:rsidRDefault="00F11272" w:rsidP="007A3DAF"/>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tcPr>
          <w:p w14:paraId="44E4174D" w14:textId="77777777" w:rsidR="00F11272" w:rsidRDefault="00F11272" w:rsidP="007A3DAF">
            <w:pPr>
              <w:jc w:val="right"/>
            </w:pPr>
            <w:r w:rsidRPr="00765BFB">
              <w:rPr>
                <w:rFonts w:ascii="Calibri" w:eastAsia="Times New Roman" w:hAnsi="Calibri" w:cs="Calibri"/>
                <w:sz w:val="22"/>
                <w:lang w:eastAsia="fr-FR"/>
              </w:rPr>
              <w:t>Adresse mail</w:t>
            </w:r>
          </w:p>
        </w:tc>
        <w:tc>
          <w:tcPr>
            <w:tcW w:w="6485" w:type="dxa"/>
            <w:gridSpan w:val="5"/>
            <w:tcBorders>
              <w:top w:val="single" w:sz="4" w:space="0" w:color="auto"/>
              <w:left w:val="single" w:sz="4" w:space="0" w:color="auto"/>
              <w:bottom w:val="single" w:sz="4" w:space="0" w:color="auto"/>
              <w:right w:val="single" w:sz="4" w:space="0" w:color="auto"/>
            </w:tcBorders>
          </w:tcPr>
          <w:p w14:paraId="7D5EC16E" w14:textId="77777777" w:rsidR="00F11272" w:rsidRDefault="00F11272" w:rsidP="007A3DAF"/>
        </w:tc>
      </w:tr>
    </w:tbl>
    <w:p w14:paraId="38E8686F" w14:textId="77777777" w:rsidR="00F11272" w:rsidRDefault="00F11272" w:rsidP="00F11272"/>
    <w:p w14:paraId="60063ED4" w14:textId="77777777" w:rsidR="00C418A6" w:rsidRDefault="00C418A6">
      <w:pPr>
        <w:spacing w:after="0"/>
        <w:jc w:val="left"/>
      </w:pPr>
      <w:r>
        <w:br w:type="page"/>
      </w:r>
    </w:p>
    <w:p w14:paraId="46FB4CA1" w14:textId="3F1692B0" w:rsidR="00F11272" w:rsidRPr="00544C46" w:rsidRDefault="00F11272" w:rsidP="00F11272">
      <w:r w:rsidRPr="00544C46">
        <w:t>Etant, pour tout ce qui concerne l’exécution du présent contrat représenté par </w:t>
      </w:r>
    </w:p>
    <w:tbl>
      <w:tblPr>
        <w:tblStyle w:val="Grilledutableau"/>
        <w:tblW w:w="0" w:type="auto"/>
        <w:tblLook w:val="04A0" w:firstRow="1" w:lastRow="0" w:firstColumn="1" w:lastColumn="0" w:noHBand="0" w:noVBand="1"/>
      </w:tblPr>
      <w:tblGrid>
        <w:gridCol w:w="2072"/>
        <w:gridCol w:w="6847"/>
      </w:tblGrid>
      <w:tr w:rsidR="00F11272" w14:paraId="21A3C756" w14:textId="77777777" w:rsidTr="007A3DAF">
        <w:tc>
          <w:tcPr>
            <w:tcW w:w="2093" w:type="dxa"/>
          </w:tcPr>
          <w:p w14:paraId="31B7A251" w14:textId="77777777" w:rsidR="00F11272" w:rsidRDefault="00F11272" w:rsidP="007A3DAF">
            <w:r>
              <w:t xml:space="preserve">Monsieur / Madame </w:t>
            </w:r>
          </w:p>
        </w:tc>
        <w:tc>
          <w:tcPr>
            <w:tcW w:w="6976" w:type="dxa"/>
          </w:tcPr>
          <w:p w14:paraId="6CDAD17E" w14:textId="77777777" w:rsidR="00F11272" w:rsidRDefault="00F11272" w:rsidP="007A3DAF"/>
        </w:tc>
      </w:tr>
    </w:tbl>
    <w:p w14:paraId="2322EBC3" w14:textId="77777777" w:rsidR="00F11272" w:rsidRDefault="00F11272" w:rsidP="00F11272">
      <w:r w:rsidRPr="00544C46">
        <w:tab/>
        <w:t>dûment mandaté</w:t>
      </w:r>
      <w:r>
        <w:t>(e)</w:t>
      </w:r>
      <w:r w:rsidRPr="00544C46">
        <w:t xml:space="preserve"> à cet effet.</w:t>
      </w:r>
    </w:p>
    <w:p w14:paraId="0DBB5030" w14:textId="77777777" w:rsidR="00F11272" w:rsidRPr="00544C46" w:rsidRDefault="00F11272" w:rsidP="00F11272"/>
    <w:p w14:paraId="66000BB0" w14:textId="77777777" w:rsidR="00F11272" w:rsidRDefault="00F11272" w:rsidP="00F11272">
      <w:bookmarkStart w:id="8" w:name="_Toc501339877"/>
      <w:bookmarkStart w:id="9" w:name="_Toc13561207"/>
      <w:bookmarkStart w:id="10" w:name="_Toc30396355"/>
      <w:bookmarkStart w:id="11" w:name="_Toc44487486"/>
      <w:bookmarkStart w:id="12" w:name="_Toc49741518"/>
      <w:bookmarkStart w:id="13" w:name="_Toc86460098"/>
      <w:bookmarkStart w:id="14" w:name="_Toc90964047"/>
      <w:bookmarkStart w:id="15" w:name="_Toc97094701"/>
      <w:bookmarkStart w:id="16" w:name="_Toc113087239"/>
      <w:r w:rsidRPr="00544C46">
        <w:t>à exécuter</w:t>
      </w:r>
      <w:r>
        <w:t xml:space="preserve"> sur la</w:t>
      </w:r>
      <w:r w:rsidRPr="00544C46">
        <w:t xml:space="preserve"> </w:t>
      </w:r>
      <w:r w:rsidRPr="00CF6E5A">
        <w:t xml:space="preserve">base de mon offre ou de l’offre du groupement </w:t>
      </w:r>
      <w:r w:rsidRPr="00810D87">
        <w:rPr>
          <w:i/>
          <w:iCs/>
        </w:rPr>
        <w:t>(rayer les mentions inutiles)</w:t>
      </w:r>
      <w:r w:rsidRPr="00CF6E5A">
        <w:t xml:space="preserve"> les prestations demandées, le cas échéant selon la répartition prévue à l’annexe n° </w:t>
      </w:r>
      <w:r>
        <w:t>1 à l’acte d’engagement</w:t>
      </w:r>
      <w:r w:rsidRPr="00CF6E5A">
        <w:t xml:space="preserve">, aux prix </w:t>
      </w:r>
      <w:r>
        <w:t xml:space="preserve">et délais fixés </w:t>
      </w:r>
      <w:r w:rsidRPr="00CF6E5A">
        <w:t xml:space="preserve">ci-dessous </w:t>
      </w:r>
      <w:r>
        <w:t>et</w:t>
      </w:r>
      <w:r w:rsidRPr="00CF6E5A">
        <w:t xml:space="preserve"> conformément aux clauses et conditions </w:t>
      </w:r>
      <w:r>
        <w:t>des pièces contractuelles déjà mentionnées</w:t>
      </w:r>
      <w:r w:rsidRPr="00CF6E5A">
        <w:t xml:space="preserve"> </w:t>
      </w:r>
      <w:r>
        <w:t xml:space="preserve">ci-avant. </w:t>
      </w:r>
    </w:p>
    <w:p w14:paraId="2ACD5F5E" w14:textId="77777777" w:rsidR="00F11272" w:rsidRDefault="00F11272" w:rsidP="00F11272">
      <w:pPr>
        <w:spacing w:after="0"/>
        <w:jc w:val="left"/>
        <w:rPr>
          <w:rFonts w:asciiTheme="majorHAnsi" w:eastAsiaTheme="majorEastAsia" w:hAnsiTheme="majorHAnsi" w:cstheme="majorBidi"/>
          <w:b/>
          <w:caps/>
          <w:color w:val="008795" w:themeColor="text2"/>
          <w:sz w:val="28"/>
          <w:szCs w:val="36"/>
        </w:rPr>
      </w:pPr>
      <w:r>
        <w:br w:type="page"/>
      </w:r>
    </w:p>
    <w:p w14:paraId="23D0595D" w14:textId="77777777" w:rsidR="00F11272" w:rsidRPr="00544C46" w:rsidRDefault="00F11272" w:rsidP="00F11272">
      <w:pPr>
        <w:pStyle w:val="Titre1"/>
        <w:numPr>
          <w:ilvl w:val="0"/>
          <w:numId w:val="6"/>
        </w:numPr>
      </w:pPr>
      <w:bookmarkStart w:id="17" w:name="_Toc174025296"/>
      <w:bookmarkStart w:id="18" w:name="_Toc193378816"/>
      <w:r w:rsidRPr="002F486B">
        <w:t>Offre</w:t>
      </w:r>
      <w:r w:rsidRPr="00544C46">
        <w:t xml:space="preserve"> de Prix</w:t>
      </w:r>
      <w:bookmarkEnd w:id="8"/>
      <w:bookmarkEnd w:id="9"/>
      <w:bookmarkEnd w:id="10"/>
      <w:bookmarkEnd w:id="11"/>
      <w:bookmarkEnd w:id="12"/>
      <w:bookmarkEnd w:id="13"/>
      <w:bookmarkEnd w:id="14"/>
      <w:bookmarkEnd w:id="15"/>
      <w:bookmarkEnd w:id="16"/>
      <w:bookmarkEnd w:id="17"/>
      <w:bookmarkEnd w:id="18"/>
    </w:p>
    <w:p w14:paraId="0B0111D1" w14:textId="77777777" w:rsidR="00F11272" w:rsidRPr="00544C46" w:rsidRDefault="00F11272" w:rsidP="00F11272">
      <w:pPr>
        <w:pStyle w:val="Titre2"/>
        <w:numPr>
          <w:ilvl w:val="1"/>
          <w:numId w:val="6"/>
        </w:numPr>
      </w:pPr>
      <w:bookmarkStart w:id="19" w:name="_Toc174025297"/>
      <w:bookmarkStart w:id="20" w:name="_Toc193378817"/>
      <w:r w:rsidRPr="00544C46">
        <w:t>Offre de Prix</w:t>
      </w:r>
      <w:bookmarkEnd w:id="19"/>
      <w:bookmarkEnd w:id="20"/>
    </w:p>
    <w:p w14:paraId="431527E9" w14:textId="77777777" w:rsidR="00F11272" w:rsidRPr="00544C46" w:rsidRDefault="00F11272" w:rsidP="00F11272">
      <w:pPr>
        <w:pStyle w:val="Titre3"/>
        <w:numPr>
          <w:ilvl w:val="2"/>
          <w:numId w:val="6"/>
        </w:numPr>
      </w:pPr>
      <w:bookmarkStart w:id="21" w:name="_Ref482200774"/>
      <w:bookmarkStart w:id="22" w:name="_Ref482200782"/>
      <w:bookmarkStart w:id="23" w:name="_Toc174025298"/>
      <w:bookmarkStart w:id="24" w:name="_Toc193378818"/>
      <w:r w:rsidRPr="00544C46">
        <w:t xml:space="preserve">Conditions </w:t>
      </w:r>
      <w:r w:rsidRPr="002F486B">
        <w:t>générales</w:t>
      </w:r>
      <w:r w:rsidRPr="00544C46">
        <w:t xml:space="preserve"> de l'offre de prix :</w:t>
      </w:r>
      <w:bookmarkEnd w:id="21"/>
      <w:bookmarkEnd w:id="22"/>
      <w:bookmarkEnd w:id="23"/>
      <w:bookmarkEnd w:id="24"/>
    </w:p>
    <w:p w14:paraId="1DA8FD33" w14:textId="0BA06528" w:rsidR="00F11272" w:rsidRPr="00544C46" w:rsidRDefault="00F11272" w:rsidP="00F11272">
      <w:pPr>
        <w:pStyle w:val="Paragraphedeliste"/>
        <w:numPr>
          <w:ilvl w:val="0"/>
          <w:numId w:val="33"/>
        </w:numPr>
      </w:pPr>
      <w:r w:rsidRPr="00544C46">
        <w:t xml:space="preserve">Est réputée établie sur la base des conditions économiques en vigueur au mois </w:t>
      </w:r>
      <w:r>
        <w:t>M0-MOE</w:t>
      </w:r>
      <w:r w:rsidRPr="00544C46">
        <w:t xml:space="preserve"> fixé </w:t>
      </w:r>
      <w:r>
        <w:t xml:space="preserve">à </w:t>
      </w:r>
      <w:r w:rsidRPr="00F11272">
        <w:t>l’article</w:t>
      </w:r>
      <w:r w:rsidR="000972E8">
        <w:t xml:space="preserve"> A </w:t>
      </w:r>
      <w:r w:rsidRPr="00F11272">
        <w:t>du présent</w:t>
      </w:r>
      <w:r w:rsidRPr="00544C46">
        <w:t xml:space="preserve"> acte</w:t>
      </w:r>
      <w:r>
        <w:t xml:space="preserve"> d’engagement</w:t>
      </w:r>
      <w:r w:rsidRPr="00544C46">
        <w:t>,</w:t>
      </w:r>
    </w:p>
    <w:p w14:paraId="7706420D" w14:textId="77777777" w:rsidR="00F11272" w:rsidRPr="00544C46" w:rsidRDefault="00F11272" w:rsidP="00F11272">
      <w:pPr>
        <w:pStyle w:val="Paragraphedeliste"/>
        <w:numPr>
          <w:ilvl w:val="0"/>
          <w:numId w:val="33"/>
        </w:numPr>
      </w:pPr>
      <w:r w:rsidRPr="00544C46">
        <w:t>Résulte de l'appréciation de la complexité de l'opération,</w:t>
      </w:r>
    </w:p>
    <w:p w14:paraId="4620D339" w14:textId="77777777" w:rsidR="00F11272" w:rsidRDefault="00F11272" w:rsidP="00F11272">
      <w:pPr>
        <w:pStyle w:val="Paragraphedeliste"/>
        <w:numPr>
          <w:ilvl w:val="0"/>
          <w:numId w:val="33"/>
        </w:numPr>
      </w:pPr>
      <w:r w:rsidRPr="00544C46">
        <w:t xml:space="preserve">Comprend les éléments de mission de </w:t>
      </w:r>
      <w:r>
        <w:t>m</w:t>
      </w:r>
      <w:r w:rsidRPr="00544C46">
        <w:t>aîtrise d'</w:t>
      </w:r>
      <w:r>
        <w:t>œu</w:t>
      </w:r>
      <w:r w:rsidRPr="00544C46">
        <w:t xml:space="preserve">vre consignés au </w:t>
      </w:r>
      <w:r>
        <w:t>CCAP et CCTP régissant le présent marché.</w:t>
      </w:r>
    </w:p>
    <w:p w14:paraId="74541E20" w14:textId="77777777" w:rsidR="00F11272" w:rsidRPr="00544C46" w:rsidRDefault="00F11272" w:rsidP="00F11272"/>
    <w:p w14:paraId="5A14AB75" w14:textId="77777777" w:rsidR="00F11272" w:rsidRPr="00544C46" w:rsidRDefault="00F11272" w:rsidP="00F11272">
      <w:pPr>
        <w:pStyle w:val="Titre3"/>
        <w:numPr>
          <w:ilvl w:val="2"/>
          <w:numId w:val="6"/>
        </w:numPr>
      </w:pPr>
      <w:bookmarkStart w:id="25" w:name="_Ref168651286"/>
      <w:bookmarkStart w:id="26" w:name="_Toc174025299"/>
      <w:bookmarkStart w:id="27" w:name="_Toc193378819"/>
      <w:r w:rsidRPr="002F486B">
        <w:t>Rémunération</w:t>
      </w:r>
      <w:r w:rsidRPr="00544C46">
        <w:t xml:space="preserve"> pour la </w:t>
      </w:r>
      <w:r>
        <w:t>m</w:t>
      </w:r>
      <w:r w:rsidRPr="00544C46">
        <w:t>ission de base</w:t>
      </w:r>
      <w:r>
        <w:t xml:space="preserve"> - forfait de rémunération</w:t>
      </w:r>
      <w:bookmarkEnd w:id="25"/>
      <w:bookmarkEnd w:id="26"/>
      <w:bookmarkEnd w:id="27"/>
    </w:p>
    <w:p w14:paraId="66028ED4" w14:textId="77777777" w:rsidR="00F11272" w:rsidRDefault="00F11272" w:rsidP="00F11272">
      <w:r>
        <w:t>Les prestations du maitre d'œuvre seront réglées par un prix global et forfaitaire (forfait de rémunération).</w:t>
      </w:r>
    </w:p>
    <w:p w14:paraId="0B2E475E" w14:textId="77777777" w:rsidR="00F11272" w:rsidRDefault="00F11272" w:rsidP="00F11272">
      <w:r>
        <w:t xml:space="preserve">Conformément à l’article R. </w:t>
      </w:r>
      <w:r w:rsidRPr="00A953E9">
        <w:t>2432-7</w:t>
      </w:r>
      <w:r>
        <w:t xml:space="preserve"> du Code de la commande publique, le forfait de rémunération du maitre d’œuvre est provisoire, et il deviendra définitif dès que le coût prévisionnel des travaux sera déterminé, dans les conditions prévues par le CCAP.</w:t>
      </w:r>
    </w:p>
    <w:p w14:paraId="0974874A" w14:textId="77777777" w:rsidR="00F11272" w:rsidRDefault="00F11272" w:rsidP="00F11272">
      <w:r>
        <w:t>Le forfait provisoire pour la réalisation de la mission de base est fixé à :</w:t>
      </w:r>
    </w:p>
    <w:tbl>
      <w:tblPr>
        <w:tblStyle w:val="Grilledutableau"/>
        <w:tblW w:w="0" w:type="auto"/>
        <w:tblLook w:val="04A0" w:firstRow="1" w:lastRow="0" w:firstColumn="1" w:lastColumn="0" w:noHBand="0" w:noVBand="1"/>
      </w:tblPr>
      <w:tblGrid>
        <w:gridCol w:w="2630"/>
        <w:gridCol w:w="6289"/>
      </w:tblGrid>
      <w:tr w:rsidR="00F11272" w:rsidRPr="00AF6685" w14:paraId="4E615EA2" w14:textId="77777777" w:rsidTr="007A3DAF">
        <w:tc>
          <w:tcPr>
            <w:tcW w:w="2630" w:type="dxa"/>
          </w:tcPr>
          <w:p w14:paraId="5676E6D1" w14:textId="77777777" w:rsidR="00F11272" w:rsidRPr="00AF6685" w:rsidRDefault="00F11272" w:rsidP="007A3DAF">
            <w:r w:rsidRPr="00AF6685">
              <w:rPr>
                <w:b/>
                <w:bCs/>
                <w:u w:val="single"/>
              </w:rPr>
              <w:t>MISSION DE BASE</w:t>
            </w:r>
          </w:p>
        </w:tc>
        <w:tc>
          <w:tcPr>
            <w:tcW w:w="6289" w:type="dxa"/>
          </w:tcPr>
          <w:p w14:paraId="2A81BDF6" w14:textId="77777777" w:rsidR="00F11272" w:rsidRPr="00AF6685" w:rsidRDefault="00F11272" w:rsidP="007A3DAF">
            <w:pPr>
              <w:jc w:val="left"/>
              <w:rPr>
                <w:u w:val="single"/>
              </w:rPr>
            </w:pPr>
            <w:r w:rsidRPr="00AF6685">
              <w:t>Forfait provisoire pour la réalisation de la mission de base</w:t>
            </w:r>
          </w:p>
        </w:tc>
      </w:tr>
      <w:tr w:rsidR="00F11272" w:rsidRPr="00AF6685" w14:paraId="73A9F060" w14:textId="77777777" w:rsidTr="007A3DAF">
        <w:tc>
          <w:tcPr>
            <w:tcW w:w="2630" w:type="dxa"/>
          </w:tcPr>
          <w:p w14:paraId="087845A5" w14:textId="77777777" w:rsidR="00F11272" w:rsidRPr="00AF6685" w:rsidRDefault="00F11272" w:rsidP="007A3DAF">
            <w:r w:rsidRPr="00AF6685">
              <w:t>Forfait de rémunération HT</w:t>
            </w:r>
          </w:p>
        </w:tc>
        <w:tc>
          <w:tcPr>
            <w:tcW w:w="6289" w:type="dxa"/>
          </w:tcPr>
          <w:p w14:paraId="091487C9" w14:textId="77777777" w:rsidR="00F11272" w:rsidRPr="00AF6685" w:rsidRDefault="00F11272" w:rsidP="007A3DAF">
            <w:pPr>
              <w:jc w:val="right"/>
            </w:pPr>
            <w:r w:rsidRPr="00AF6685">
              <w:t xml:space="preserve">€ HT </w:t>
            </w:r>
          </w:p>
        </w:tc>
      </w:tr>
      <w:tr w:rsidR="00F11272" w:rsidRPr="00F11272" w14:paraId="105B79EC" w14:textId="77777777" w:rsidTr="007A3DAF">
        <w:tc>
          <w:tcPr>
            <w:tcW w:w="2630" w:type="dxa"/>
          </w:tcPr>
          <w:p w14:paraId="59778238" w14:textId="77777777" w:rsidR="00F11272" w:rsidRPr="00F11272" w:rsidRDefault="00F11272" w:rsidP="007A3DAF">
            <w:pPr>
              <w:jc w:val="right"/>
            </w:pPr>
            <w:r w:rsidRPr="00F11272">
              <w:t>TVA 20%</w:t>
            </w:r>
          </w:p>
        </w:tc>
        <w:tc>
          <w:tcPr>
            <w:tcW w:w="6289" w:type="dxa"/>
          </w:tcPr>
          <w:p w14:paraId="58CB752F" w14:textId="77777777" w:rsidR="00F11272" w:rsidRPr="00F11272" w:rsidRDefault="00F11272" w:rsidP="007A3DAF">
            <w:pPr>
              <w:jc w:val="right"/>
            </w:pPr>
            <w:r w:rsidRPr="00F11272">
              <w:t xml:space="preserve"> € </w:t>
            </w:r>
          </w:p>
        </w:tc>
      </w:tr>
      <w:tr w:rsidR="00F11272" w:rsidRPr="00AF6685" w14:paraId="780AAF4E" w14:textId="77777777" w:rsidTr="007A3DAF">
        <w:tc>
          <w:tcPr>
            <w:tcW w:w="2630" w:type="dxa"/>
          </w:tcPr>
          <w:p w14:paraId="20611127" w14:textId="77777777" w:rsidR="00F11272" w:rsidRPr="00AF6685" w:rsidRDefault="00F11272" w:rsidP="007A3DAF">
            <w:r w:rsidRPr="00AF6685">
              <w:t>Forfait TTC</w:t>
            </w:r>
          </w:p>
        </w:tc>
        <w:tc>
          <w:tcPr>
            <w:tcW w:w="6289" w:type="dxa"/>
          </w:tcPr>
          <w:p w14:paraId="46DBC468" w14:textId="77777777" w:rsidR="00F11272" w:rsidRPr="00AF6685" w:rsidRDefault="00F11272" w:rsidP="007A3DAF">
            <w:pPr>
              <w:jc w:val="right"/>
            </w:pPr>
            <w:r w:rsidRPr="00AF6685">
              <w:t xml:space="preserve"> € TTC</w:t>
            </w:r>
          </w:p>
        </w:tc>
      </w:tr>
      <w:tr w:rsidR="00F11272" w:rsidRPr="00AF6685" w14:paraId="50CA4514" w14:textId="77777777" w:rsidTr="007A3DAF">
        <w:tc>
          <w:tcPr>
            <w:tcW w:w="2630" w:type="dxa"/>
          </w:tcPr>
          <w:p w14:paraId="4CF44842" w14:textId="77777777" w:rsidR="00F11272" w:rsidRPr="00AF6685" w:rsidRDefault="00F11272" w:rsidP="007A3DAF">
            <w:r w:rsidRPr="000F7ECF">
              <w:t xml:space="preserve">Arrêté en lettres </w:t>
            </w:r>
          </w:p>
        </w:tc>
        <w:tc>
          <w:tcPr>
            <w:tcW w:w="6289" w:type="dxa"/>
          </w:tcPr>
          <w:p w14:paraId="5284EECE" w14:textId="77777777" w:rsidR="00F11272" w:rsidRPr="00AF6685" w:rsidRDefault="00F11272" w:rsidP="007A3DAF">
            <w:pPr>
              <w:jc w:val="right"/>
            </w:pPr>
            <w:r w:rsidRPr="000F7ECF">
              <w:t>€ TTC</w:t>
            </w:r>
          </w:p>
        </w:tc>
      </w:tr>
    </w:tbl>
    <w:p w14:paraId="7AC8EDD9" w14:textId="77777777" w:rsidR="00F11272" w:rsidRDefault="00F11272" w:rsidP="00F11272"/>
    <w:p w14:paraId="09599905" w14:textId="77777777" w:rsidR="00F11272" w:rsidRDefault="00F11272" w:rsidP="00F11272">
      <w:r>
        <w:t xml:space="preserve">La répartition de ce forfait provisoire de rémunération selon les éléments de la mission de base et, le cas échéant par co-traitant, est détaillée à l’annexe 1 du présent acte d’engagement. </w:t>
      </w:r>
    </w:p>
    <w:p w14:paraId="4D4FF99B" w14:textId="77777777" w:rsidR="00F11272" w:rsidRDefault="00F11272" w:rsidP="00F11272">
      <w:r>
        <w:t>Ce forfait provisoire de rémunération est déterminé en tenant compte</w:t>
      </w:r>
      <w:r w:rsidRPr="00544C46">
        <w:t xml:space="preserve"> </w:t>
      </w:r>
      <w:r>
        <w:t>des</w:t>
      </w:r>
      <w:r w:rsidRPr="00544C46">
        <w:t xml:space="preserve"> caractéristiques de </w:t>
      </w:r>
      <w:r w:rsidRPr="00AF274F">
        <w:t xml:space="preserve">l’opération telles que définies au </w:t>
      </w:r>
      <w:r>
        <w:t>p</w:t>
      </w:r>
      <w:r w:rsidRPr="00AF274F">
        <w:t xml:space="preserve">rogramme </w:t>
      </w:r>
      <w:r>
        <w:t>a</w:t>
      </w:r>
      <w:r w:rsidRPr="00AF274F">
        <w:t xml:space="preserve">rchitectural, </w:t>
      </w:r>
      <w:r>
        <w:t>f</w:t>
      </w:r>
      <w:r w:rsidRPr="00AF274F">
        <w:t xml:space="preserve">onctionnel et </w:t>
      </w:r>
      <w:r>
        <w:t>t</w:t>
      </w:r>
      <w:r w:rsidRPr="00AF274F">
        <w:t>echnique</w:t>
      </w:r>
      <w:r>
        <w:t xml:space="preserve"> et de la complexité de la mission confiées au titulaire. </w:t>
      </w:r>
    </w:p>
    <w:p w14:paraId="10279045" w14:textId="77777777" w:rsidR="00F11272" w:rsidRPr="00E3797D" w:rsidRDefault="00F11272" w:rsidP="00F11272">
      <w:r>
        <w:t>En cas de groupement, l</w:t>
      </w:r>
      <w:r w:rsidRPr="00E3797D">
        <w:t xml:space="preserve">e mandataire </w:t>
      </w:r>
      <w:r>
        <w:t>de ce dernier est</w:t>
      </w:r>
      <w:r w:rsidRPr="00E3797D">
        <w:t xml:space="preserve"> chargé des missions de coordination de l’ensemble des prestations et de représentation des membres du groupement</w:t>
      </w:r>
      <w:r>
        <w:t>. S</w:t>
      </w:r>
      <w:r w:rsidRPr="00E3797D">
        <w:t>a rémunération à ce titre est incluse dans le forfait de rémunération</w:t>
      </w:r>
      <w:r>
        <w:t xml:space="preserve"> provisoire puis définitif du maitre d’œuvre,</w:t>
      </w:r>
      <w:r w:rsidRPr="00E3797D">
        <w:t xml:space="preserve"> et représente </w:t>
      </w:r>
      <w:r w:rsidRPr="00D07DD5">
        <w:t>…….… %</w:t>
      </w:r>
      <w:r w:rsidRPr="00E3797D">
        <w:t xml:space="preserve"> </w:t>
      </w:r>
      <w:r w:rsidRPr="009C07D8">
        <w:rPr>
          <w:i/>
          <w:iCs/>
        </w:rPr>
        <w:t>(à remplir par le candidat)</w:t>
      </w:r>
      <w:r w:rsidRPr="00E3797D">
        <w:t xml:space="preserve"> de ce forfait.</w:t>
      </w:r>
    </w:p>
    <w:p w14:paraId="58D65C30" w14:textId="2F95B12F" w:rsidR="00F11272" w:rsidRDefault="00F11272" w:rsidP="00F11272">
      <w:pPr>
        <w:rPr>
          <w:b/>
          <w:bCs/>
          <w:i/>
          <w:iCs/>
        </w:rPr>
      </w:pPr>
      <w:r>
        <w:t xml:space="preserve">La part de </w:t>
      </w:r>
      <w:r w:rsidRPr="00EE1838">
        <w:t xml:space="preserve">l'enveloppe financière prévisionnelle affectée aux travaux du maitre de l'ouvrage (PEFPT) est fixée à </w:t>
      </w:r>
      <w:r w:rsidR="00B718C9" w:rsidRPr="00F84A67">
        <w:t>9</w:t>
      </w:r>
      <w:r w:rsidR="001B3BF1" w:rsidRPr="00F84A67">
        <w:t xml:space="preserve"> </w:t>
      </w:r>
      <w:r w:rsidR="00B718C9" w:rsidRPr="00F84A67">
        <w:t>5</w:t>
      </w:r>
      <w:r w:rsidR="001B3BF1" w:rsidRPr="00F84A67">
        <w:t>00 000</w:t>
      </w:r>
      <w:r w:rsidRPr="00F84A67">
        <w:t xml:space="preserve"> € HT</w:t>
      </w:r>
      <w:r w:rsidR="00EE1838" w:rsidRPr="00F84A67">
        <w:t>.</w:t>
      </w:r>
    </w:p>
    <w:p w14:paraId="329B9553" w14:textId="77777777" w:rsidR="00F11272" w:rsidRPr="00544C46" w:rsidRDefault="00F11272" w:rsidP="00F11272">
      <w:r w:rsidRPr="00EE1838">
        <w:t>Le forfait définitif de rémunération de la mission de base sera arrêté suivant les dispositions prévues à l’article 4.2 du CCAP.</w:t>
      </w:r>
    </w:p>
    <w:p w14:paraId="15BC5C9C" w14:textId="79B171E2" w:rsidR="00F11272" w:rsidRDefault="00F11272" w:rsidP="00F11272"/>
    <w:p w14:paraId="276AEA55" w14:textId="4BAC82D7" w:rsidR="00F84A67" w:rsidRDefault="00F84A67" w:rsidP="00F11272"/>
    <w:p w14:paraId="34244248" w14:textId="7D395D2B" w:rsidR="00F84A67" w:rsidRDefault="00F84A67" w:rsidP="00F11272"/>
    <w:p w14:paraId="1CB826AC" w14:textId="1900C6F6" w:rsidR="00F84A67" w:rsidRDefault="00F84A67" w:rsidP="00F11272"/>
    <w:p w14:paraId="4DDD8C1B" w14:textId="5A64E9B5" w:rsidR="00F84A67" w:rsidRDefault="00F84A67" w:rsidP="00F11272"/>
    <w:p w14:paraId="6C66AD5A" w14:textId="77777777" w:rsidR="00F84A67" w:rsidRDefault="00F84A67" w:rsidP="00F11272"/>
    <w:p w14:paraId="1674A94D" w14:textId="4B65937B" w:rsidR="00F11272" w:rsidRPr="00F47970" w:rsidRDefault="00F11272" w:rsidP="00F11272">
      <w:pPr>
        <w:pStyle w:val="Titre3"/>
        <w:numPr>
          <w:ilvl w:val="2"/>
          <w:numId w:val="6"/>
        </w:numPr>
      </w:pPr>
      <w:bookmarkStart w:id="28" w:name="_Toc193378820"/>
      <w:bookmarkStart w:id="29" w:name="_Ref168651293"/>
      <w:bookmarkStart w:id="30" w:name="_Toc174025300"/>
      <w:r>
        <w:t>Rémunération des m</w:t>
      </w:r>
      <w:r w:rsidRPr="00544C46">
        <w:t>issions complémentaires</w:t>
      </w:r>
      <w:bookmarkEnd w:id="28"/>
      <w:r>
        <w:t xml:space="preserve">  </w:t>
      </w:r>
      <w:bookmarkEnd w:id="29"/>
      <w:bookmarkEnd w:id="30"/>
    </w:p>
    <w:p w14:paraId="3945FD98" w14:textId="77777777" w:rsidR="000D6A66" w:rsidRPr="00EE1838" w:rsidRDefault="000D6A66" w:rsidP="000D6A66"/>
    <w:tbl>
      <w:tblPr>
        <w:tblStyle w:val="Grilledutableau"/>
        <w:tblW w:w="0" w:type="auto"/>
        <w:tblLook w:val="04A0" w:firstRow="1" w:lastRow="0" w:firstColumn="1" w:lastColumn="0" w:noHBand="0" w:noVBand="1"/>
      </w:tblPr>
      <w:tblGrid>
        <w:gridCol w:w="2631"/>
        <w:gridCol w:w="6288"/>
      </w:tblGrid>
      <w:tr w:rsidR="000D6A66" w:rsidRPr="00EE1838" w14:paraId="5908DCFF" w14:textId="77777777" w:rsidTr="007A3DAF">
        <w:tc>
          <w:tcPr>
            <w:tcW w:w="2631" w:type="dxa"/>
          </w:tcPr>
          <w:p w14:paraId="4D1E7334" w14:textId="5F899AB7" w:rsidR="000D6A66" w:rsidRPr="00EE1838" w:rsidRDefault="000D6A66" w:rsidP="000D6A66">
            <w:r w:rsidRPr="00EE1838">
              <w:rPr>
                <w:b/>
                <w:bCs/>
                <w:u w:val="single"/>
              </w:rPr>
              <w:t xml:space="preserve">MC </w:t>
            </w:r>
            <w:r w:rsidR="00086591">
              <w:rPr>
                <w:b/>
                <w:bCs/>
                <w:u w:val="single"/>
              </w:rPr>
              <w:t>1</w:t>
            </w:r>
          </w:p>
        </w:tc>
        <w:tc>
          <w:tcPr>
            <w:tcW w:w="6288" w:type="dxa"/>
          </w:tcPr>
          <w:p w14:paraId="24367A91" w14:textId="0523782A" w:rsidR="000D6A66" w:rsidRPr="00EE1838" w:rsidRDefault="000D6A66" w:rsidP="000D6A66">
            <w:pPr>
              <w:jc w:val="left"/>
              <w:rPr>
                <w:u w:val="single"/>
              </w:rPr>
            </w:pPr>
            <w:r w:rsidRPr="00EE1838">
              <w:t>SYN</w:t>
            </w:r>
            <w:r>
              <w:t> : Synthèse</w:t>
            </w:r>
            <w:r w:rsidRPr="00EE1838">
              <w:t xml:space="preserve"> Tous Corps d’Etat, y compris VRD et travaux extérieurs</w:t>
            </w:r>
          </w:p>
        </w:tc>
      </w:tr>
      <w:tr w:rsidR="000D6A66" w:rsidRPr="00EE1838" w14:paraId="1361126E" w14:textId="77777777" w:rsidTr="007A3DAF">
        <w:tc>
          <w:tcPr>
            <w:tcW w:w="2631" w:type="dxa"/>
          </w:tcPr>
          <w:p w14:paraId="4413180D" w14:textId="00601C90" w:rsidR="000D6A66" w:rsidRPr="00EE1838" w:rsidRDefault="000D6A66" w:rsidP="000D6A66">
            <w:r w:rsidRPr="00EE1838">
              <w:t>Forfait de rémunération HT</w:t>
            </w:r>
          </w:p>
        </w:tc>
        <w:tc>
          <w:tcPr>
            <w:tcW w:w="6288" w:type="dxa"/>
          </w:tcPr>
          <w:p w14:paraId="2B8E7667" w14:textId="31A11A2D" w:rsidR="000D6A66" w:rsidRPr="00EE1838" w:rsidRDefault="000D6A66" w:rsidP="000D6A66">
            <w:pPr>
              <w:jc w:val="right"/>
            </w:pPr>
            <w:r w:rsidRPr="00EE1838">
              <w:t xml:space="preserve">€ HT </w:t>
            </w:r>
          </w:p>
        </w:tc>
      </w:tr>
      <w:tr w:rsidR="000D6A66" w:rsidRPr="00EE1838" w14:paraId="7C457784" w14:textId="77777777" w:rsidTr="007A3DAF">
        <w:tc>
          <w:tcPr>
            <w:tcW w:w="2631" w:type="dxa"/>
          </w:tcPr>
          <w:p w14:paraId="0E0CC49B" w14:textId="284028D2" w:rsidR="000D6A66" w:rsidRPr="00EE1838" w:rsidRDefault="000D6A66" w:rsidP="000D6A66">
            <w:pPr>
              <w:jc w:val="right"/>
            </w:pPr>
            <w:r w:rsidRPr="00EE1838">
              <w:t>TVA 20%</w:t>
            </w:r>
          </w:p>
        </w:tc>
        <w:tc>
          <w:tcPr>
            <w:tcW w:w="6288" w:type="dxa"/>
          </w:tcPr>
          <w:p w14:paraId="1ADF1C18" w14:textId="5E65C3EA" w:rsidR="000D6A66" w:rsidRPr="00EE1838" w:rsidRDefault="000D6A66" w:rsidP="000D6A66">
            <w:pPr>
              <w:jc w:val="right"/>
            </w:pPr>
            <w:r w:rsidRPr="00EE1838">
              <w:t xml:space="preserve"> € </w:t>
            </w:r>
          </w:p>
        </w:tc>
      </w:tr>
      <w:tr w:rsidR="000D6A66" w:rsidRPr="00EE1838" w14:paraId="54F9B29F" w14:textId="77777777" w:rsidTr="007A3DAF">
        <w:tc>
          <w:tcPr>
            <w:tcW w:w="2631" w:type="dxa"/>
          </w:tcPr>
          <w:p w14:paraId="10070901" w14:textId="5465110C" w:rsidR="000D6A66" w:rsidRPr="00EE1838" w:rsidRDefault="000D6A66" w:rsidP="000D6A66">
            <w:r w:rsidRPr="00EE1838">
              <w:t>Forfait TTC</w:t>
            </w:r>
          </w:p>
        </w:tc>
        <w:tc>
          <w:tcPr>
            <w:tcW w:w="6288" w:type="dxa"/>
          </w:tcPr>
          <w:p w14:paraId="78F11D30" w14:textId="2BA48C28" w:rsidR="000D6A66" w:rsidRPr="00EE1838" w:rsidRDefault="000D6A66" w:rsidP="000D6A66">
            <w:pPr>
              <w:jc w:val="right"/>
            </w:pPr>
            <w:r w:rsidRPr="00EE1838">
              <w:t xml:space="preserve"> € TTC</w:t>
            </w:r>
          </w:p>
        </w:tc>
      </w:tr>
    </w:tbl>
    <w:p w14:paraId="0A466517" w14:textId="77777777" w:rsidR="000D6A66" w:rsidRPr="00EE1838" w:rsidRDefault="000D6A66" w:rsidP="000D6A66"/>
    <w:tbl>
      <w:tblPr>
        <w:tblStyle w:val="Grilledutableau"/>
        <w:tblW w:w="0" w:type="auto"/>
        <w:tblLook w:val="04A0" w:firstRow="1" w:lastRow="0" w:firstColumn="1" w:lastColumn="0" w:noHBand="0" w:noVBand="1"/>
      </w:tblPr>
      <w:tblGrid>
        <w:gridCol w:w="2631"/>
        <w:gridCol w:w="6288"/>
      </w:tblGrid>
      <w:tr w:rsidR="00413464" w:rsidRPr="00EE1838" w14:paraId="5B83559C" w14:textId="77777777" w:rsidTr="00A86BF8">
        <w:tc>
          <w:tcPr>
            <w:tcW w:w="2631" w:type="dxa"/>
          </w:tcPr>
          <w:p w14:paraId="7C0861CB" w14:textId="5E6762F7" w:rsidR="00413464" w:rsidRPr="00EE1838" w:rsidRDefault="00413464" w:rsidP="00A86BF8">
            <w:r w:rsidRPr="00EE1838">
              <w:rPr>
                <w:b/>
                <w:bCs/>
                <w:u w:val="single"/>
              </w:rPr>
              <w:t xml:space="preserve">MC </w:t>
            </w:r>
            <w:r w:rsidR="001B3BF1">
              <w:rPr>
                <w:b/>
                <w:bCs/>
                <w:u w:val="single"/>
              </w:rPr>
              <w:t>2</w:t>
            </w:r>
          </w:p>
        </w:tc>
        <w:tc>
          <w:tcPr>
            <w:tcW w:w="6288" w:type="dxa"/>
          </w:tcPr>
          <w:p w14:paraId="689C9EC2" w14:textId="0647E0AD" w:rsidR="00413464" w:rsidRPr="00EE1838" w:rsidRDefault="00413464" w:rsidP="00A86BF8">
            <w:pPr>
              <w:jc w:val="left"/>
              <w:rPr>
                <w:u w:val="single"/>
              </w:rPr>
            </w:pPr>
            <w:r>
              <w:t>OPC</w:t>
            </w:r>
            <w:r w:rsidRPr="00EE1838">
              <w:t xml:space="preserve"> : </w:t>
            </w:r>
            <w:r>
              <w:t>Ordon</w:t>
            </w:r>
            <w:r w:rsidR="00EE79F9">
              <w:t xml:space="preserve">nancement Pilotage Coordination </w:t>
            </w:r>
          </w:p>
        </w:tc>
      </w:tr>
      <w:tr w:rsidR="00413464" w:rsidRPr="00EE1838" w14:paraId="6DEDE81A" w14:textId="77777777" w:rsidTr="00A86BF8">
        <w:tc>
          <w:tcPr>
            <w:tcW w:w="2631" w:type="dxa"/>
          </w:tcPr>
          <w:p w14:paraId="58783968" w14:textId="77777777" w:rsidR="00413464" w:rsidRPr="00EE1838" w:rsidRDefault="00413464" w:rsidP="00A86BF8">
            <w:r w:rsidRPr="00EE1838">
              <w:t>Forfait de rémunération HT</w:t>
            </w:r>
          </w:p>
        </w:tc>
        <w:tc>
          <w:tcPr>
            <w:tcW w:w="6288" w:type="dxa"/>
          </w:tcPr>
          <w:p w14:paraId="173F2EAA" w14:textId="77777777" w:rsidR="00413464" w:rsidRPr="00EE1838" w:rsidRDefault="00413464" w:rsidP="00A86BF8">
            <w:pPr>
              <w:jc w:val="right"/>
            </w:pPr>
            <w:r w:rsidRPr="00EE1838">
              <w:t xml:space="preserve">€ HT </w:t>
            </w:r>
          </w:p>
        </w:tc>
      </w:tr>
      <w:tr w:rsidR="00413464" w:rsidRPr="00EE1838" w14:paraId="4630C8D3" w14:textId="77777777" w:rsidTr="00A86BF8">
        <w:tc>
          <w:tcPr>
            <w:tcW w:w="2631" w:type="dxa"/>
          </w:tcPr>
          <w:p w14:paraId="5AEE1E10" w14:textId="77777777" w:rsidR="00413464" w:rsidRPr="00EE1838" w:rsidRDefault="00413464" w:rsidP="00A86BF8">
            <w:pPr>
              <w:jc w:val="right"/>
            </w:pPr>
            <w:r w:rsidRPr="00EE1838">
              <w:t>TVA 20%</w:t>
            </w:r>
          </w:p>
        </w:tc>
        <w:tc>
          <w:tcPr>
            <w:tcW w:w="6288" w:type="dxa"/>
          </w:tcPr>
          <w:p w14:paraId="7C0425F3" w14:textId="77777777" w:rsidR="00413464" w:rsidRPr="00EE1838" w:rsidRDefault="00413464" w:rsidP="00A86BF8">
            <w:pPr>
              <w:jc w:val="right"/>
            </w:pPr>
            <w:r w:rsidRPr="00EE1838">
              <w:t xml:space="preserve"> € </w:t>
            </w:r>
          </w:p>
        </w:tc>
      </w:tr>
      <w:tr w:rsidR="00413464" w:rsidRPr="00EE1838" w14:paraId="324D6E4C" w14:textId="77777777" w:rsidTr="00A86BF8">
        <w:tc>
          <w:tcPr>
            <w:tcW w:w="2631" w:type="dxa"/>
          </w:tcPr>
          <w:p w14:paraId="58950FB5" w14:textId="77777777" w:rsidR="00413464" w:rsidRPr="00EE1838" w:rsidRDefault="00413464" w:rsidP="00A86BF8">
            <w:r w:rsidRPr="00EE1838">
              <w:t>Forfait TTC</w:t>
            </w:r>
          </w:p>
        </w:tc>
        <w:tc>
          <w:tcPr>
            <w:tcW w:w="6288" w:type="dxa"/>
          </w:tcPr>
          <w:p w14:paraId="69887069" w14:textId="77777777" w:rsidR="00413464" w:rsidRPr="00EE1838" w:rsidRDefault="00413464" w:rsidP="00A86BF8">
            <w:pPr>
              <w:jc w:val="right"/>
            </w:pPr>
            <w:r w:rsidRPr="00EE1838">
              <w:t xml:space="preserve"> € TTC</w:t>
            </w:r>
          </w:p>
        </w:tc>
      </w:tr>
    </w:tbl>
    <w:p w14:paraId="5F8D20A4" w14:textId="77777777" w:rsidR="00413464" w:rsidRPr="00EE1838" w:rsidRDefault="00413464" w:rsidP="00413464"/>
    <w:tbl>
      <w:tblPr>
        <w:tblStyle w:val="Grilledutableau"/>
        <w:tblW w:w="0" w:type="auto"/>
        <w:tblLook w:val="04A0" w:firstRow="1" w:lastRow="0" w:firstColumn="1" w:lastColumn="0" w:noHBand="0" w:noVBand="1"/>
      </w:tblPr>
      <w:tblGrid>
        <w:gridCol w:w="2631"/>
        <w:gridCol w:w="6288"/>
      </w:tblGrid>
      <w:tr w:rsidR="00F11272" w:rsidRPr="00EE1838" w14:paraId="5DC16E39" w14:textId="77777777" w:rsidTr="007A3DAF">
        <w:tc>
          <w:tcPr>
            <w:tcW w:w="2631" w:type="dxa"/>
          </w:tcPr>
          <w:p w14:paraId="593D16AF" w14:textId="77777777" w:rsidR="00F11272" w:rsidRPr="00EE1838" w:rsidRDefault="00F11272" w:rsidP="007A3DAF">
            <w:pPr>
              <w:rPr>
                <w:b/>
                <w:bCs/>
              </w:rPr>
            </w:pPr>
            <w:r w:rsidRPr="00EE1838">
              <w:rPr>
                <w:b/>
                <w:bCs/>
                <w:u w:val="single"/>
              </w:rPr>
              <w:t>MC TOTAL</w:t>
            </w:r>
          </w:p>
        </w:tc>
        <w:tc>
          <w:tcPr>
            <w:tcW w:w="6288" w:type="dxa"/>
          </w:tcPr>
          <w:p w14:paraId="179C2EF0" w14:textId="77777777" w:rsidR="00F11272" w:rsidRPr="00EE1838" w:rsidRDefault="00F11272" w:rsidP="007A3DAF">
            <w:pPr>
              <w:jc w:val="left"/>
              <w:rPr>
                <w:b/>
                <w:bCs/>
                <w:u w:val="single"/>
              </w:rPr>
            </w:pPr>
            <w:r w:rsidRPr="00EE1838">
              <w:rPr>
                <w:b/>
                <w:bCs/>
                <w:u w:val="single"/>
              </w:rPr>
              <w:t xml:space="preserve">Total des missions complémentaires </w:t>
            </w:r>
          </w:p>
        </w:tc>
      </w:tr>
      <w:tr w:rsidR="00F11272" w:rsidRPr="00EE1838" w14:paraId="378BA39F" w14:textId="77777777" w:rsidTr="007A3DAF">
        <w:tc>
          <w:tcPr>
            <w:tcW w:w="2631" w:type="dxa"/>
          </w:tcPr>
          <w:p w14:paraId="60AE7405" w14:textId="77777777" w:rsidR="00F11272" w:rsidRPr="00EE1838" w:rsidRDefault="00F11272" w:rsidP="007A3DAF">
            <w:pPr>
              <w:rPr>
                <w:b/>
                <w:bCs/>
              </w:rPr>
            </w:pPr>
            <w:r w:rsidRPr="00EE1838">
              <w:rPr>
                <w:b/>
                <w:bCs/>
              </w:rPr>
              <w:t>Forfait de rémunération HT</w:t>
            </w:r>
          </w:p>
        </w:tc>
        <w:tc>
          <w:tcPr>
            <w:tcW w:w="6288" w:type="dxa"/>
          </w:tcPr>
          <w:p w14:paraId="1FA5D290" w14:textId="77777777" w:rsidR="00F11272" w:rsidRPr="00EE1838" w:rsidRDefault="00F11272" w:rsidP="007A3DAF">
            <w:pPr>
              <w:jc w:val="right"/>
              <w:rPr>
                <w:b/>
                <w:bCs/>
              </w:rPr>
            </w:pPr>
            <w:r w:rsidRPr="00EE1838">
              <w:rPr>
                <w:b/>
                <w:bCs/>
              </w:rPr>
              <w:t xml:space="preserve">€ HT </w:t>
            </w:r>
          </w:p>
        </w:tc>
      </w:tr>
      <w:tr w:rsidR="00F11272" w:rsidRPr="00EE1838" w14:paraId="283D74CF" w14:textId="77777777" w:rsidTr="007A3DAF">
        <w:tc>
          <w:tcPr>
            <w:tcW w:w="2631" w:type="dxa"/>
          </w:tcPr>
          <w:p w14:paraId="0310E547" w14:textId="77777777" w:rsidR="00F11272" w:rsidRPr="00EE1838" w:rsidRDefault="00F11272" w:rsidP="007A3DAF">
            <w:pPr>
              <w:jc w:val="right"/>
              <w:rPr>
                <w:b/>
                <w:bCs/>
              </w:rPr>
            </w:pPr>
            <w:r w:rsidRPr="00EE1838">
              <w:rPr>
                <w:b/>
                <w:bCs/>
              </w:rPr>
              <w:t>TVA 20%</w:t>
            </w:r>
          </w:p>
        </w:tc>
        <w:tc>
          <w:tcPr>
            <w:tcW w:w="6288" w:type="dxa"/>
          </w:tcPr>
          <w:p w14:paraId="3A389874" w14:textId="77777777" w:rsidR="00F11272" w:rsidRPr="00EE1838" w:rsidRDefault="00F11272" w:rsidP="007A3DAF">
            <w:pPr>
              <w:jc w:val="right"/>
              <w:rPr>
                <w:b/>
                <w:bCs/>
              </w:rPr>
            </w:pPr>
            <w:r w:rsidRPr="00EE1838">
              <w:rPr>
                <w:b/>
                <w:bCs/>
              </w:rPr>
              <w:t xml:space="preserve"> € </w:t>
            </w:r>
          </w:p>
        </w:tc>
      </w:tr>
      <w:tr w:rsidR="00F11272" w:rsidRPr="00EE1838" w14:paraId="6096062A" w14:textId="77777777" w:rsidTr="007A3DAF">
        <w:tc>
          <w:tcPr>
            <w:tcW w:w="2631" w:type="dxa"/>
          </w:tcPr>
          <w:p w14:paraId="58B6EB6F" w14:textId="77777777" w:rsidR="00F11272" w:rsidRPr="00EE1838" w:rsidRDefault="00F11272" w:rsidP="007A3DAF">
            <w:pPr>
              <w:rPr>
                <w:b/>
                <w:bCs/>
              </w:rPr>
            </w:pPr>
            <w:r w:rsidRPr="00EE1838">
              <w:rPr>
                <w:b/>
                <w:bCs/>
              </w:rPr>
              <w:t>Forfait TTC</w:t>
            </w:r>
          </w:p>
        </w:tc>
        <w:tc>
          <w:tcPr>
            <w:tcW w:w="6288" w:type="dxa"/>
          </w:tcPr>
          <w:p w14:paraId="7C72F10A" w14:textId="77777777" w:rsidR="00F11272" w:rsidRPr="00EE1838" w:rsidRDefault="00F11272" w:rsidP="007A3DAF">
            <w:pPr>
              <w:jc w:val="right"/>
              <w:rPr>
                <w:b/>
                <w:bCs/>
              </w:rPr>
            </w:pPr>
            <w:r w:rsidRPr="00EE1838">
              <w:rPr>
                <w:b/>
                <w:bCs/>
              </w:rPr>
              <w:t xml:space="preserve"> € TTC</w:t>
            </w:r>
          </w:p>
        </w:tc>
      </w:tr>
      <w:tr w:rsidR="00F11272" w14:paraId="46899DAA" w14:textId="77777777" w:rsidTr="007A3DAF">
        <w:trPr>
          <w:trHeight w:val="1018"/>
        </w:trPr>
        <w:tc>
          <w:tcPr>
            <w:tcW w:w="2631" w:type="dxa"/>
          </w:tcPr>
          <w:p w14:paraId="76776B12" w14:textId="77777777" w:rsidR="00F11272" w:rsidRPr="00EE1838" w:rsidRDefault="00F11272" w:rsidP="007A3DAF">
            <w:pPr>
              <w:rPr>
                <w:b/>
                <w:bCs/>
              </w:rPr>
            </w:pPr>
            <w:r w:rsidRPr="00EE1838">
              <w:rPr>
                <w:b/>
                <w:bCs/>
              </w:rPr>
              <w:t xml:space="preserve">Arrêté en lettres </w:t>
            </w:r>
          </w:p>
        </w:tc>
        <w:tc>
          <w:tcPr>
            <w:tcW w:w="6288" w:type="dxa"/>
          </w:tcPr>
          <w:p w14:paraId="5E538E5E" w14:textId="77777777" w:rsidR="00F11272" w:rsidRPr="00B86F2B" w:rsidRDefault="00F11272" w:rsidP="007A3DAF">
            <w:pPr>
              <w:jc w:val="right"/>
              <w:rPr>
                <w:b/>
                <w:bCs/>
              </w:rPr>
            </w:pPr>
            <w:r w:rsidRPr="00EE1838">
              <w:rPr>
                <w:b/>
                <w:bCs/>
              </w:rPr>
              <w:t>€ TTC</w:t>
            </w:r>
          </w:p>
        </w:tc>
      </w:tr>
    </w:tbl>
    <w:p w14:paraId="287263B7" w14:textId="77777777" w:rsidR="00F11272" w:rsidRDefault="00F11272" w:rsidP="00F11272"/>
    <w:p w14:paraId="47683EF8" w14:textId="77777777" w:rsidR="00F11272" w:rsidRDefault="00F11272" w:rsidP="00F11272">
      <w:r w:rsidRPr="00CB3701">
        <w:t>La rémunération des missions complémentaires est par principe fixe et définitif. Il n'est pas modifié par la fixation du forfait définitif de rémunération, qui ne concerne que la mission de base.</w:t>
      </w:r>
    </w:p>
    <w:p w14:paraId="0FE49D3C" w14:textId="77777777" w:rsidR="00A249FC" w:rsidRDefault="00A249FC" w:rsidP="00F11272"/>
    <w:p w14:paraId="223DA062" w14:textId="77777777" w:rsidR="00A249FC" w:rsidRDefault="00A249FC" w:rsidP="00A249FC">
      <w:pPr>
        <w:pStyle w:val="Titre3"/>
        <w:numPr>
          <w:ilvl w:val="2"/>
          <w:numId w:val="6"/>
        </w:numPr>
      </w:pPr>
      <w:bookmarkStart w:id="31" w:name="_Toc174025301"/>
      <w:bookmarkStart w:id="32" w:name="_Toc185599324"/>
      <w:bookmarkStart w:id="33" w:name="_Toc193378821"/>
      <w:r>
        <w:t>Prestations supplémentaires éventuelles</w:t>
      </w:r>
      <w:bookmarkEnd w:id="31"/>
      <w:bookmarkEnd w:id="32"/>
      <w:bookmarkEnd w:id="33"/>
      <w:r>
        <w:t xml:space="preserve"> </w:t>
      </w:r>
    </w:p>
    <w:tbl>
      <w:tblPr>
        <w:tblStyle w:val="Grilledutableau"/>
        <w:tblW w:w="0" w:type="auto"/>
        <w:tblLook w:val="04A0" w:firstRow="1" w:lastRow="0" w:firstColumn="1" w:lastColumn="0" w:noHBand="0" w:noVBand="1"/>
      </w:tblPr>
      <w:tblGrid>
        <w:gridCol w:w="2631"/>
        <w:gridCol w:w="6288"/>
      </w:tblGrid>
      <w:tr w:rsidR="00A249FC" w:rsidRPr="00EE1838" w14:paraId="6F54D068" w14:textId="77777777" w:rsidTr="00A701D2">
        <w:tc>
          <w:tcPr>
            <w:tcW w:w="2631" w:type="dxa"/>
          </w:tcPr>
          <w:p w14:paraId="313EA625" w14:textId="77777777" w:rsidR="00A249FC" w:rsidRPr="00EE1838" w:rsidRDefault="00A249FC" w:rsidP="00A701D2">
            <w:r>
              <w:rPr>
                <w:b/>
                <w:bCs/>
                <w:u w:val="single"/>
              </w:rPr>
              <w:t>PSE</w:t>
            </w:r>
            <w:r w:rsidRPr="00EE1838">
              <w:rPr>
                <w:b/>
                <w:bCs/>
                <w:u w:val="single"/>
              </w:rPr>
              <w:t xml:space="preserve"> </w:t>
            </w:r>
            <w:r>
              <w:rPr>
                <w:b/>
                <w:bCs/>
                <w:u w:val="single"/>
              </w:rPr>
              <w:t>1</w:t>
            </w:r>
          </w:p>
        </w:tc>
        <w:tc>
          <w:tcPr>
            <w:tcW w:w="6288" w:type="dxa"/>
          </w:tcPr>
          <w:p w14:paraId="4B78AB6A" w14:textId="77777777" w:rsidR="00A249FC" w:rsidRPr="00EE1838" w:rsidRDefault="00A249FC" w:rsidP="00A701D2">
            <w:pPr>
              <w:jc w:val="left"/>
              <w:rPr>
                <w:u w:val="single"/>
              </w:rPr>
            </w:pPr>
            <w:r>
              <w:t>QUANT</w:t>
            </w:r>
          </w:p>
        </w:tc>
      </w:tr>
      <w:tr w:rsidR="00A249FC" w:rsidRPr="00EE1838" w14:paraId="63084EBC" w14:textId="77777777" w:rsidTr="00A701D2">
        <w:tc>
          <w:tcPr>
            <w:tcW w:w="2631" w:type="dxa"/>
          </w:tcPr>
          <w:p w14:paraId="23CC09E3" w14:textId="77777777" w:rsidR="00A249FC" w:rsidRPr="00EE1838" w:rsidRDefault="00A249FC" w:rsidP="00A701D2">
            <w:r w:rsidRPr="00EE1838">
              <w:t>Forfait de rémunération HT</w:t>
            </w:r>
          </w:p>
        </w:tc>
        <w:tc>
          <w:tcPr>
            <w:tcW w:w="6288" w:type="dxa"/>
          </w:tcPr>
          <w:p w14:paraId="65A416B7" w14:textId="77777777" w:rsidR="00A249FC" w:rsidRPr="00EE1838" w:rsidRDefault="00A249FC" w:rsidP="00A701D2">
            <w:pPr>
              <w:jc w:val="right"/>
            </w:pPr>
            <w:r w:rsidRPr="00EE1838">
              <w:t xml:space="preserve">€ HT </w:t>
            </w:r>
          </w:p>
        </w:tc>
      </w:tr>
      <w:tr w:rsidR="00A249FC" w:rsidRPr="00EE1838" w14:paraId="2CBC2D63" w14:textId="77777777" w:rsidTr="00A701D2">
        <w:tc>
          <w:tcPr>
            <w:tcW w:w="2631" w:type="dxa"/>
          </w:tcPr>
          <w:p w14:paraId="50C15D7C" w14:textId="77777777" w:rsidR="00A249FC" w:rsidRPr="00EE1838" w:rsidRDefault="00A249FC" w:rsidP="00A701D2">
            <w:pPr>
              <w:jc w:val="right"/>
            </w:pPr>
            <w:r w:rsidRPr="00EE1838">
              <w:t>TVA 20%</w:t>
            </w:r>
          </w:p>
        </w:tc>
        <w:tc>
          <w:tcPr>
            <w:tcW w:w="6288" w:type="dxa"/>
          </w:tcPr>
          <w:p w14:paraId="252C3A10" w14:textId="77777777" w:rsidR="00A249FC" w:rsidRPr="00EE1838" w:rsidRDefault="00A249FC" w:rsidP="00A701D2">
            <w:pPr>
              <w:jc w:val="right"/>
            </w:pPr>
            <w:r w:rsidRPr="00EE1838">
              <w:t xml:space="preserve"> € </w:t>
            </w:r>
          </w:p>
        </w:tc>
      </w:tr>
      <w:tr w:rsidR="00A249FC" w:rsidRPr="00EE1838" w14:paraId="3A02A9B9" w14:textId="77777777" w:rsidTr="00A701D2">
        <w:tc>
          <w:tcPr>
            <w:tcW w:w="2631" w:type="dxa"/>
          </w:tcPr>
          <w:p w14:paraId="4A2603EF" w14:textId="77777777" w:rsidR="00A249FC" w:rsidRPr="00EE1838" w:rsidRDefault="00A249FC" w:rsidP="00A701D2">
            <w:r w:rsidRPr="00EE1838">
              <w:t>Forfait TTC</w:t>
            </w:r>
          </w:p>
        </w:tc>
        <w:tc>
          <w:tcPr>
            <w:tcW w:w="6288" w:type="dxa"/>
          </w:tcPr>
          <w:p w14:paraId="2F71C0EA" w14:textId="77777777" w:rsidR="00A249FC" w:rsidRPr="00EE1838" w:rsidRDefault="00A249FC" w:rsidP="00A701D2">
            <w:pPr>
              <w:jc w:val="right"/>
            </w:pPr>
            <w:r w:rsidRPr="00EE1838">
              <w:t xml:space="preserve"> € TTC</w:t>
            </w:r>
          </w:p>
        </w:tc>
      </w:tr>
    </w:tbl>
    <w:p w14:paraId="11394F00" w14:textId="77777777" w:rsidR="00A249FC" w:rsidRDefault="00A249FC" w:rsidP="00F11272"/>
    <w:tbl>
      <w:tblPr>
        <w:tblStyle w:val="Grilledutableau"/>
        <w:tblW w:w="0" w:type="auto"/>
        <w:tblLook w:val="04A0" w:firstRow="1" w:lastRow="0" w:firstColumn="1" w:lastColumn="0" w:noHBand="0" w:noVBand="1"/>
      </w:tblPr>
      <w:tblGrid>
        <w:gridCol w:w="2631"/>
        <w:gridCol w:w="6288"/>
      </w:tblGrid>
      <w:tr w:rsidR="001B3BF1" w:rsidRPr="00EE1838" w14:paraId="401E590B" w14:textId="77777777" w:rsidTr="00A75055">
        <w:tc>
          <w:tcPr>
            <w:tcW w:w="2631" w:type="dxa"/>
          </w:tcPr>
          <w:p w14:paraId="274BBC54" w14:textId="3318BC97" w:rsidR="001B3BF1" w:rsidRPr="00EE1838" w:rsidRDefault="001B3BF1" w:rsidP="00A75055">
            <w:r>
              <w:rPr>
                <w:b/>
                <w:bCs/>
                <w:u w:val="single"/>
              </w:rPr>
              <w:t>PSE</w:t>
            </w:r>
            <w:r w:rsidRPr="00EE1838">
              <w:rPr>
                <w:b/>
                <w:bCs/>
                <w:u w:val="single"/>
              </w:rPr>
              <w:t xml:space="preserve"> </w:t>
            </w:r>
            <w:r>
              <w:rPr>
                <w:b/>
                <w:bCs/>
                <w:u w:val="single"/>
              </w:rPr>
              <w:t>2</w:t>
            </w:r>
          </w:p>
        </w:tc>
        <w:tc>
          <w:tcPr>
            <w:tcW w:w="6288" w:type="dxa"/>
          </w:tcPr>
          <w:p w14:paraId="1F84AE45" w14:textId="77777777" w:rsidR="001B3BF1" w:rsidRPr="00EE1838" w:rsidRDefault="001B3BF1" w:rsidP="00A75055">
            <w:pPr>
              <w:jc w:val="left"/>
              <w:rPr>
                <w:u w:val="single"/>
              </w:rPr>
            </w:pPr>
            <w:r>
              <w:t>C</w:t>
            </w:r>
            <w:r w:rsidRPr="00EE1838">
              <w:t xml:space="preserve">SSI : </w:t>
            </w:r>
            <w:r>
              <w:t xml:space="preserve">Coordination des </w:t>
            </w:r>
            <w:r w:rsidRPr="00EE1838">
              <w:t>Système</w:t>
            </w:r>
            <w:r>
              <w:t>s</w:t>
            </w:r>
            <w:r w:rsidRPr="00EE1838">
              <w:t xml:space="preserve"> de </w:t>
            </w:r>
            <w:r>
              <w:t>S</w:t>
            </w:r>
            <w:r w:rsidRPr="00EE1838">
              <w:t xml:space="preserve">écurité </w:t>
            </w:r>
            <w:r>
              <w:t>I</w:t>
            </w:r>
            <w:r w:rsidRPr="00EE1838">
              <w:t>ncendie</w:t>
            </w:r>
          </w:p>
        </w:tc>
      </w:tr>
      <w:tr w:rsidR="001B3BF1" w:rsidRPr="00EE1838" w14:paraId="263C889F" w14:textId="77777777" w:rsidTr="00A75055">
        <w:tc>
          <w:tcPr>
            <w:tcW w:w="2631" w:type="dxa"/>
          </w:tcPr>
          <w:p w14:paraId="674ADBE0" w14:textId="77777777" w:rsidR="001B3BF1" w:rsidRPr="00EE1838" w:rsidRDefault="001B3BF1" w:rsidP="00A75055">
            <w:r w:rsidRPr="00EE1838">
              <w:t>Forfait de rémunération HT</w:t>
            </w:r>
          </w:p>
        </w:tc>
        <w:tc>
          <w:tcPr>
            <w:tcW w:w="6288" w:type="dxa"/>
          </w:tcPr>
          <w:p w14:paraId="3DE21B42" w14:textId="77777777" w:rsidR="001B3BF1" w:rsidRPr="00EE1838" w:rsidRDefault="001B3BF1" w:rsidP="00A75055">
            <w:pPr>
              <w:jc w:val="right"/>
            </w:pPr>
            <w:r w:rsidRPr="00EE1838">
              <w:t xml:space="preserve">€ HT </w:t>
            </w:r>
          </w:p>
        </w:tc>
      </w:tr>
      <w:tr w:rsidR="001B3BF1" w:rsidRPr="00EE1838" w14:paraId="06F0B868" w14:textId="77777777" w:rsidTr="00A75055">
        <w:tc>
          <w:tcPr>
            <w:tcW w:w="2631" w:type="dxa"/>
          </w:tcPr>
          <w:p w14:paraId="7B5206D6" w14:textId="77777777" w:rsidR="001B3BF1" w:rsidRPr="00EE1838" w:rsidRDefault="001B3BF1" w:rsidP="00A75055">
            <w:pPr>
              <w:jc w:val="right"/>
            </w:pPr>
            <w:r w:rsidRPr="00EE1838">
              <w:t>TVA 20%</w:t>
            </w:r>
          </w:p>
        </w:tc>
        <w:tc>
          <w:tcPr>
            <w:tcW w:w="6288" w:type="dxa"/>
          </w:tcPr>
          <w:p w14:paraId="14DD4019" w14:textId="77777777" w:rsidR="001B3BF1" w:rsidRPr="00EE1838" w:rsidRDefault="001B3BF1" w:rsidP="00A75055">
            <w:pPr>
              <w:jc w:val="right"/>
            </w:pPr>
            <w:r w:rsidRPr="00EE1838">
              <w:t xml:space="preserve"> € </w:t>
            </w:r>
          </w:p>
        </w:tc>
      </w:tr>
      <w:tr w:rsidR="001B3BF1" w:rsidRPr="00EE1838" w14:paraId="657DE035" w14:textId="77777777" w:rsidTr="00A75055">
        <w:tc>
          <w:tcPr>
            <w:tcW w:w="2631" w:type="dxa"/>
          </w:tcPr>
          <w:p w14:paraId="5BDF1F88" w14:textId="77777777" w:rsidR="001B3BF1" w:rsidRPr="00EE1838" w:rsidRDefault="001B3BF1" w:rsidP="00A75055">
            <w:r w:rsidRPr="00EE1838">
              <w:t>Forfait TTC</w:t>
            </w:r>
          </w:p>
        </w:tc>
        <w:tc>
          <w:tcPr>
            <w:tcW w:w="6288" w:type="dxa"/>
          </w:tcPr>
          <w:p w14:paraId="19C995A0" w14:textId="77777777" w:rsidR="001B3BF1" w:rsidRPr="00EE1838" w:rsidRDefault="001B3BF1" w:rsidP="00A75055">
            <w:pPr>
              <w:jc w:val="right"/>
            </w:pPr>
            <w:r w:rsidRPr="00EE1838">
              <w:t xml:space="preserve"> € TTC</w:t>
            </w:r>
          </w:p>
        </w:tc>
      </w:tr>
    </w:tbl>
    <w:p w14:paraId="784C6F03" w14:textId="77777777" w:rsidR="001B3BF1" w:rsidRDefault="001B3BF1" w:rsidP="00F11272"/>
    <w:p w14:paraId="330D8DC5" w14:textId="77777777" w:rsidR="001B3BF1" w:rsidRDefault="001B3BF1" w:rsidP="00F11272"/>
    <w:p w14:paraId="0D8B5D21" w14:textId="77777777" w:rsidR="001B3BF1" w:rsidRDefault="001B3BF1" w:rsidP="00F11272"/>
    <w:p w14:paraId="786B1947" w14:textId="77777777" w:rsidR="001B3BF1" w:rsidRDefault="001B3BF1" w:rsidP="00F11272"/>
    <w:p w14:paraId="396A21AD" w14:textId="77777777" w:rsidR="001B3BF1" w:rsidRDefault="001B3BF1" w:rsidP="00F11272"/>
    <w:tbl>
      <w:tblPr>
        <w:tblStyle w:val="Grilledutableau"/>
        <w:tblW w:w="0" w:type="auto"/>
        <w:tblLook w:val="04A0" w:firstRow="1" w:lastRow="0" w:firstColumn="1" w:lastColumn="0" w:noHBand="0" w:noVBand="1"/>
      </w:tblPr>
      <w:tblGrid>
        <w:gridCol w:w="2631"/>
        <w:gridCol w:w="6288"/>
      </w:tblGrid>
      <w:tr w:rsidR="001B3BF1" w:rsidRPr="00EE1838" w14:paraId="1F28C962" w14:textId="77777777" w:rsidTr="00A75055">
        <w:tc>
          <w:tcPr>
            <w:tcW w:w="2631" w:type="dxa"/>
          </w:tcPr>
          <w:p w14:paraId="40B005C0" w14:textId="77777777" w:rsidR="001B3BF1" w:rsidRPr="00EE1838" w:rsidRDefault="001B3BF1" w:rsidP="00A75055">
            <w:pPr>
              <w:rPr>
                <w:b/>
                <w:bCs/>
              </w:rPr>
            </w:pPr>
            <w:r w:rsidRPr="00EE1838">
              <w:rPr>
                <w:b/>
                <w:bCs/>
                <w:u w:val="single"/>
              </w:rPr>
              <w:t>MC TOTAL</w:t>
            </w:r>
          </w:p>
        </w:tc>
        <w:tc>
          <w:tcPr>
            <w:tcW w:w="6288" w:type="dxa"/>
          </w:tcPr>
          <w:p w14:paraId="3BD96C9E" w14:textId="324D2124" w:rsidR="001B3BF1" w:rsidRPr="00EE1838" w:rsidRDefault="001B3BF1" w:rsidP="00A75055">
            <w:pPr>
              <w:jc w:val="left"/>
              <w:rPr>
                <w:b/>
                <w:bCs/>
                <w:u w:val="single"/>
              </w:rPr>
            </w:pPr>
            <w:r w:rsidRPr="00EE1838">
              <w:rPr>
                <w:b/>
                <w:bCs/>
                <w:u w:val="single"/>
              </w:rPr>
              <w:t xml:space="preserve">Total des </w:t>
            </w:r>
            <w:r>
              <w:rPr>
                <w:b/>
                <w:bCs/>
                <w:u w:val="single"/>
              </w:rPr>
              <w:t>PSE</w:t>
            </w:r>
          </w:p>
        </w:tc>
      </w:tr>
      <w:tr w:rsidR="001B3BF1" w:rsidRPr="00EE1838" w14:paraId="2039647F" w14:textId="77777777" w:rsidTr="00A75055">
        <w:tc>
          <w:tcPr>
            <w:tcW w:w="2631" w:type="dxa"/>
          </w:tcPr>
          <w:p w14:paraId="7AC28239" w14:textId="77777777" w:rsidR="001B3BF1" w:rsidRPr="00EE1838" w:rsidRDefault="001B3BF1" w:rsidP="00A75055">
            <w:pPr>
              <w:rPr>
                <w:b/>
                <w:bCs/>
              </w:rPr>
            </w:pPr>
            <w:r w:rsidRPr="00EE1838">
              <w:rPr>
                <w:b/>
                <w:bCs/>
              </w:rPr>
              <w:t>Forfait de rémunération HT</w:t>
            </w:r>
          </w:p>
        </w:tc>
        <w:tc>
          <w:tcPr>
            <w:tcW w:w="6288" w:type="dxa"/>
          </w:tcPr>
          <w:p w14:paraId="130ACBCE" w14:textId="77777777" w:rsidR="001B3BF1" w:rsidRPr="00EE1838" w:rsidRDefault="001B3BF1" w:rsidP="00A75055">
            <w:pPr>
              <w:jc w:val="right"/>
              <w:rPr>
                <w:b/>
                <w:bCs/>
              </w:rPr>
            </w:pPr>
            <w:r w:rsidRPr="00EE1838">
              <w:rPr>
                <w:b/>
                <w:bCs/>
              </w:rPr>
              <w:t xml:space="preserve">€ HT </w:t>
            </w:r>
          </w:p>
        </w:tc>
      </w:tr>
      <w:tr w:rsidR="001B3BF1" w:rsidRPr="00EE1838" w14:paraId="50128612" w14:textId="77777777" w:rsidTr="00A75055">
        <w:tc>
          <w:tcPr>
            <w:tcW w:w="2631" w:type="dxa"/>
          </w:tcPr>
          <w:p w14:paraId="54D11AA0" w14:textId="77777777" w:rsidR="001B3BF1" w:rsidRPr="00EE1838" w:rsidRDefault="001B3BF1" w:rsidP="00A75055">
            <w:pPr>
              <w:jc w:val="right"/>
              <w:rPr>
                <w:b/>
                <w:bCs/>
              </w:rPr>
            </w:pPr>
            <w:r w:rsidRPr="00EE1838">
              <w:rPr>
                <w:b/>
                <w:bCs/>
              </w:rPr>
              <w:t>TVA 20%</w:t>
            </w:r>
          </w:p>
        </w:tc>
        <w:tc>
          <w:tcPr>
            <w:tcW w:w="6288" w:type="dxa"/>
          </w:tcPr>
          <w:p w14:paraId="74F758B1" w14:textId="77777777" w:rsidR="001B3BF1" w:rsidRPr="00EE1838" w:rsidRDefault="001B3BF1" w:rsidP="00A75055">
            <w:pPr>
              <w:jc w:val="right"/>
              <w:rPr>
                <w:b/>
                <w:bCs/>
              </w:rPr>
            </w:pPr>
            <w:r w:rsidRPr="00EE1838">
              <w:rPr>
                <w:b/>
                <w:bCs/>
              </w:rPr>
              <w:t xml:space="preserve"> € </w:t>
            </w:r>
          </w:p>
        </w:tc>
      </w:tr>
      <w:tr w:rsidR="001B3BF1" w:rsidRPr="00EE1838" w14:paraId="76CD20BF" w14:textId="77777777" w:rsidTr="00A75055">
        <w:tc>
          <w:tcPr>
            <w:tcW w:w="2631" w:type="dxa"/>
          </w:tcPr>
          <w:p w14:paraId="71AE3F78" w14:textId="77777777" w:rsidR="001B3BF1" w:rsidRPr="00EE1838" w:rsidRDefault="001B3BF1" w:rsidP="00A75055">
            <w:pPr>
              <w:rPr>
                <w:b/>
                <w:bCs/>
              </w:rPr>
            </w:pPr>
            <w:r w:rsidRPr="00EE1838">
              <w:rPr>
                <w:b/>
                <w:bCs/>
              </w:rPr>
              <w:t>Forfait TTC</w:t>
            </w:r>
          </w:p>
        </w:tc>
        <w:tc>
          <w:tcPr>
            <w:tcW w:w="6288" w:type="dxa"/>
          </w:tcPr>
          <w:p w14:paraId="44C5E41E" w14:textId="77777777" w:rsidR="001B3BF1" w:rsidRPr="00EE1838" w:rsidRDefault="001B3BF1" w:rsidP="00A75055">
            <w:pPr>
              <w:jc w:val="right"/>
              <w:rPr>
                <w:b/>
                <w:bCs/>
              </w:rPr>
            </w:pPr>
            <w:r w:rsidRPr="00EE1838">
              <w:rPr>
                <w:b/>
                <w:bCs/>
              </w:rPr>
              <w:t xml:space="preserve"> € TTC</w:t>
            </w:r>
          </w:p>
        </w:tc>
      </w:tr>
      <w:tr w:rsidR="001B3BF1" w14:paraId="1F3D6298" w14:textId="77777777" w:rsidTr="00A75055">
        <w:trPr>
          <w:trHeight w:val="1018"/>
        </w:trPr>
        <w:tc>
          <w:tcPr>
            <w:tcW w:w="2631" w:type="dxa"/>
          </w:tcPr>
          <w:p w14:paraId="366E3506" w14:textId="77777777" w:rsidR="001B3BF1" w:rsidRPr="00EE1838" w:rsidRDefault="001B3BF1" w:rsidP="00A75055">
            <w:pPr>
              <w:rPr>
                <w:b/>
                <w:bCs/>
              </w:rPr>
            </w:pPr>
            <w:r w:rsidRPr="00EE1838">
              <w:rPr>
                <w:b/>
                <w:bCs/>
              </w:rPr>
              <w:t xml:space="preserve">Arrêté en lettres </w:t>
            </w:r>
          </w:p>
        </w:tc>
        <w:tc>
          <w:tcPr>
            <w:tcW w:w="6288" w:type="dxa"/>
          </w:tcPr>
          <w:p w14:paraId="3CF507EA" w14:textId="77777777" w:rsidR="001B3BF1" w:rsidRPr="00B86F2B" w:rsidRDefault="001B3BF1" w:rsidP="00A75055">
            <w:pPr>
              <w:jc w:val="right"/>
              <w:rPr>
                <w:b/>
                <w:bCs/>
              </w:rPr>
            </w:pPr>
            <w:r w:rsidRPr="00EE1838">
              <w:rPr>
                <w:b/>
                <w:bCs/>
              </w:rPr>
              <w:t>€ TTC</w:t>
            </w:r>
          </w:p>
        </w:tc>
      </w:tr>
    </w:tbl>
    <w:p w14:paraId="3606DF44" w14:textId="77777777" w:rsidR="001B3BF1" w:rsidRDefault="001B3BF1" w:rsidP="00F11272"/>
    <w:p w14:paraId="43880ED5" w14:textId="77777777" w:rsidR="00F11272" w:rsidRPr="00E3797D" w:rsidRDefault="00F11272" w:rsidP="00F11272">
      <w:pPr>
        <w:pStyle w:val="Titre3"/>
        <w:numPr>
          <w:ilvl w:val="2"/>
          <w:numId w:val="6"/>
        </w:numPr>
      </w:pPr>
      <w:bookmarkStart w:id="34" w:name="_Toc174025302"/>
      <w:bookmarkStart w:id="35" w:name="_Toc193378822"/>
      <w:r w:rsidRPr="00E3797D">
        <w:t>Décomposition</w:t>
      </w:r>
      <w:r>
        <w:t xml:space="preserve"> en tranches</w:t>
      </w:r>
      <w:bookmarkEnd w:id="34"/>
      <w:bookmarkEnd w:id="35"/>
    </w:p>
    <w:p w14:paraId="2A77B69F" w14:textId="7CA723EA" w:rsidR="00F11272" w:rsidRDefault="00F11272" w:rsidP="00F11272">
      <w:r>
        <w:t xml:space="preserve">Sans objet </w:t>
      </w:r>
    </w:p>
    <w:p w14:paraId="4DA5AC6E" w14:textId="77777777" w:rsidR="00F11272" w:rsidRDefault="00F11272" w:rsidP="00F11272"/>
    <w:p w14:paraId="0F065D72" w14:textId="77777777" w:rsidR="00A249FC" w:rsidRDefault="00A249FC" w:rsidP="00F11272"/>
    <w:p w14:paraId="67D4DA6A" w14:textId="77777777" w:rsidR="00F11272" w:rsidRPr="00544C46" w:rsidRDefault="00F11272" w:rsidP="00F11272">
      <w:pPr>
        <w:pStyle w:val="Titre2"/>
        <w:numPr>
          <w:ilvl w:val="1"/>
          <w:numId w:val="6"/>
        </w:numPr>
      </w:pPr>
      <w:bookmarkStart w:id="36" w:name="_Toc174025303"/>
      <w:bookmarkStart w:id="37" w:name="_Toc193378823"/>
      <w:r w:rsidRPr="002F486B">
        <w:t>Avance</w:t>
      </w:r>
      <w:bookmarkEnd w:id="36"/>
      <w:bookmarkEnd w:id="37"/>
      <w:r w:rsidRPr="00544C46">
        <w:t xml:space="preserve"> </w:t>
      </w:r>
    </w:p>
    <w:p w14:paraId="6BCC0845" w14:textId="77777777" w:rsidR="00F11272" w:rsidRDefault="00F11272" w:rsidP="00F11272">
      <w:bookmarkStart w:id="38" w:name="_Toc86460099"/>
      <w:bookmarkStart w:id="39" w:name="_Toc90964048"/>
      <w:bookmarkStart w:id="40" w:name="_Toc97094702"/>
      <w:bookmarkStart w:id="41" w:name="_Toc113087240"/>
      <w:r w:rsidRPr="002F486B">
        <w:t xml:space="preserve">Le </w:t>
      </w:r>
      <w:r>
        <w:t xml:space="preserve">titulaire </w:t>
      </w:r>
      <w:r w:rsidRPr="002F486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7"/>
        <w:gridCol w:w="8257"/>
      </w:tblGrid>
      <w:tr w:rsidR="00F11272" w14:paraId="57DDD17F" w14:textId="77777777" w:rsidTr="007A3DAF">
        <w:tc>
          <w:tcPr>
            <w:tcW w:w="675" w:type="dxa"/>
            <w:tcBorders>
              <w:top w:val="single" w:sz="4" w:space="0" w:color="auto"/>
              <w:left w:val="single" w:sz="4" w:space="0" w:color="auto"/>
              <w:bottom w:val="single" w:sz="4" w:space="0" w:color="auto"/>
              <w:right w:val="single" w:sz="4" w:space="0" w:color="auto"/>
            </w:tcBorders>
          </w:tcPr>
          <w:p w14:paraId="0D663143" w14:textId="77777777" w:rsidR="00F11272" w:rsidRDefault="00F11272" w:rsidP="007A3DAF"/>
        </w:tc>
        <w:tc>
          <w:tcPr>
            <w:tcW w:w="8394" w:type="dxa"/>
            <w:tcBorders>
              <w:left w:val="single" w:sz="4" w:space="0" w:color="auto"/>
            </w:tcBorders>
          </w:tcPr>
          <w:p w14:paraId="247C83ED" w14:textId="77777777" w:rsidR="00F11272" w:rsidRDefault="00F11272" w:rsidP="007A3DAF">
            <w:r>
              <w:t xml:space="preserve">RENONCE </w:t>
            </w:r>
            <w:r w:rsidRPr="002F486B">
              <w:t>à l’avance.</w:t>
            </w:r>
          </w:p>
        </w:tc>
      </w:tr>
      <w:tr w:rsidR="00F11272" w14:paraId="7EAE5460" w14:textId="77777777" w:rsidTr="007A3DAF">
        <w:tc>
          <w:tcPr>
            <w:tcW w:w="675" w:type="dxa"/>
            <w:tcBorders>
              <w:top w:val="single" w:sz="4" w:space="0" w:color="auto"/>
              <w:bottom w:val="single" w:sz="4" w:space="0" w:color="auto"/>
            </w:tcBorders>
          </w:tcPr>
          <w:p w14:paraId="73BACA07" w14:textId="77777777" w:rsidR="00F11272" w:rsidRDefault="00F11272" w:rsidP="007A3DAF"/>
        </w:tc>
        <w:tc>
          <w:tcPr>
            <w:tcW w:w="8394" w:type="dxa"/>
          </w:tcPr>
          <w:p w14:paraId="5FE56707" w14:textId="77777777" w:rsidR="00F11272" w:rsidRDefault="00F11272" w:rsidP="007A3DAF"/>
        </w:tc>
      </w:tr>
      <w:tr w:rsidR="00F11272" w14:paraId="2EE1AA5E" w14:textId="77777777" w:rsidTr="007A3DAF">
        <w:tc>
          <w:tcPr>
            <w:tcW w:w="675" w:type="dxa"/>
            <w:tcBorders>
              <w:top w:val="single" w:sz="4" w:space="0" w:color="auto"/>
              <w:left w:val="single" w:sz="4" w:space="0" w:color="auto"/>
              <w:bottom w:val="single" w:sz="4" w:space="0" w:color="auto"/>
              <w:right w:val="single" w:sz="4" w:space="0" w:color="auto"/>
            </w:tcBorders>
          </w:tcPr>
          <w:p w14:paraId="00E7E91B" w14:textId="77777777" w:rsidR="00F11272" w:rsidRDefault="00F11272" w:rsidP="007A3DAF"/>
        </w:tc>
        <w:tc>
          <w:tcPr>
            <w:tcW w:w="8394" w:type="dxa"/>
            <w:tcBorders>
              <w:left w:val="single" w:sz="4" w:space="0" w:color="auto"/>
            </w:tcBorders>
          </w:tcPr>
          <w:p w14:paraId="5BE65898" w14:textId="77777777" w:rsidR="00F11272" w:rsidRDefault="00F11272" w:rsidP="007A3DAF">
            <w:r w:rsidRPr="002F486B">
              <w:t>NE RENONCE PAS à l’avance.</w:t>
            </w:r>
          </w:p>
        </w:tc>
      </w:tr>
    </w:tbl>
    <w:p w14:paraId="2251B3B7" w14:textId="77777777" w:rsidR="00F11272" w:rsidRPr="00E75C4C" w:rsidRDefault="00F11272" w:rsidP="00F11272">
      <w:pPr>
        <w:rPr>
          <w:i/>
          <w:iCs/>
        </w:rPr>
      </w:pPr>
      <w:r w:rsidRPr="00622C79">
        <w:rPr>
          <w:i/>
          <w:iCs/>
        </w:rPr>
        <w:t>NB : Si aucune case n’est cochée, ou si les deux cases sont cochées, le maître d’ouvrage considérera que le titulaire renonce au bénéfice de l’avance.</w:t>
      </w:r>
    </w:p>
    <w:p w14:paraId="281AA773" w14:textId="77777777" w:rsidR="00B21F2E" w:rsidRDefault="00B21F2E">
      <w:pPr>
        <w:spacing w:after="0"/>
        <w:jc w:val="left"/>
        <w:rPr>
          <w:rFonts w:asciiTheme="majorHAnsi" w:eastAsiaTheme="majorEastAsia" w:hAnsiTheme="majorHAnsi" w:cstheme="majorBidi"/>
          <w:b/>
          <w:caps/>
          <w:color w:val="008795" w:themeColor="text2"/>
          <w:sz w:val="28"/>
          <w:szCs w:val="36"/>
        </w:rPr>
      </w:pPr>
      <w:bookmarkStart w:id="42" w:name="_Toc174025304"/>
      <w:r>
        <w:br w:type="page"/>
      </w:r>
    </w:p>
    <w:p w14:paraId="3368259C" w14:textId="1552C3BB" w:rsidR="00F11272" w:rsidRPr="00622C79" w:rsidRDefault="007E0109" w:rsidP="00F11272">
      <w:pPr>
        <w:pStyle w:val="Titre1"/>
        <w:numPr>
          <w:ilvl w:val="0"/>
          <w:numId w:val="6"/>
        </w:numPr>
      </w:pPr>
      <w:bookmarkStart w:id="43" w:name="_Toc193378824"/>
      <w:r>
        <w:t>D</w:t>
      </w:r>
      <w:r w:rsidR="00F11272" w:rsidRPr="00622C79">
        <w:t>urée du marché et delais d’exécution</w:t>
      </w:r>
      <w:bookmarkEnd w:id="42"/>
      <w:bookmarkEnd w:id="43"/>
    </w:p>
    <w:p w14:paraId="3D779901" w14:textId="77777777" w:rsidR="00F11272" w:rsidRPr="00622C79" w:rsidRDefault="00F11272" w:rsidP="00F11272">
      <w:pPr>
        <w:pStyle w:val="Titre2"/>
        <w:numPr>
          <w:ilvl w:val="1"/>
          <w:numId w:val="6"/>
        </w:numPr>
      </w:pPr>
      <w:bookmarkStart w:id="44" w:name="_Toc174025305"/>
      <w:bookmarkStart w:id="45" w:name="_Toc193378825"/>
      <w:r w:rsidRPr="00622C79">
        <w:t>Durée du marché</w:t>
      </w:r>
      <w:bookmarkEnd w:id="44"/>
      <w:bookmarkEnd w:id="45"/>
    </w:p>
    <w:p w14:paraId="30359235" w14:textId="6BC06401" w:rsidR="00F11272" w:rsidRDefault="00F11272" w:rsidP="00F11272">
      <w:r>
        <w:t>Le marché prend effet à la date de sa notification au titulaire, et expirera à la date de notification de la décision du maitre d’ouvrage constatant l’achèvement de la mission du maitre d’œuvre, prévue par le CCAP du présent marché.</w:t>
      </w:r>
    </w:p>
    <w:p w14:paraId="1236C2BD" w14:textId="4D12D31C" w:rsidR="00F11272" w:rsidRDefault="00F11272" w:rsidP="00F11272">
      <w:r>
        <w:t>A titre indicatif, l</w:t>
      </w:r>
      <w:r w:rsidRPr="007B70CF">
        <w:t xml:space="preserve">a durée </w:t>
      </w:r>
      <w:r>
        <w:t xml:space="preserve">prévisionnelle d’exécution </w:t>
      </w:r>
      <w:r w:rsidRPr="007B70CF">
        <w:t>du marché</w:t>
      </w:r>
      <w:r>
        <w:t xml:space="preserve"> de maîtrise </w:t>
      </w:r>
      <w:r w:rsidRPr="00F84A67">
        <w:t>d’œuvre est</w:t>
      </w:r>
      <w:r w:rsidR="00F84A67">
        <w:t xml:space="preserve"> de 40 mois. </w:t>
      </w:r>
    </w:p>
    <w:p w14:paraId="59D98B13" w14:textId="77777777" w:rsidR="00F11272" w:rsidRPr="00B753B2" w:rsidRDefault="00F11272" w:rsidP="00F11272">
      <w:r>
        <w:t>Les délais d’exécution des prestations, objet du présent marché, sont définis dans le présent acte d’engagement et dans les clauses du CCAP.</w:t>
      </w:r>
    </w:p>
    <w:p w14:paraId="09B93D82" w14:textId="77777777" w:rsidR="00F11272" w:rsidRPr="00544C46" w:rsidRDefault="00F11272" w:rsidP="00F11272">
      <w:pPr>
        <w:pStyle w:val="Titre2"/>
        <w:numPr>
          <w:ilvl w:val="1"/>
          <w:numId w:val="6"/>
        </w:numPr>
      </w:pPr>
      <w:bookmarkStart w:id="46" w:name="_Toc174025306"/>
      <w:bookmarkStart w:id="47" w:name="_Toc193378826"/>
      <w:r w:rsidRPr="00544C46">
        <w:t>Délais d’Exécution</w:t>
      </w:r>
      <w:bookmarkEnd w:id="38"/>
      <w:bookmarkEnd w:id="39"/>
      <w:bookmarkEnd w:id="40"/>
      <w:bookmarkEnd w:id="41"/>
      <w:bookmarkEnd w:id="46"/>
      <w:bookmarkEnd w:id="47"/>
    </w:p>
    <w:p w14:paraId="22796365" w14:textId="77777777" w:rsidR="00F11272" w:rsidRDefault="00F11272" w:rsidP="00F11272">
      <w:r w:rsidRPr="00544C46">
        <w:t>Les différents dossiers ci-après doivent être établis dans les délais correspondant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3130"/>
        <w:gridCol w:w="2824"/>
        <w:gridCol w:w="2975"/>
      </w:tblGrid>
      <w:tr w:rsidR="00865054" w:rsidRPr="008F6F6A" w14:paraId="33DD84FB" w14:textId="77777777" w:rsidTr="00F84A67">
        <w:tc>
          <w:tcPr>
            <w:tcW w:w="3130" w:type="dxa"/>
            <w:shd w:val="clear" w:color="auto" w:fill="F2F2F2" w:themeFill="background1" w:themeFillShade="F2"/>
          </w:tcPr>
          <w:p w14:paraId="36968040" w14:textId="77777777" w:rsidR="00865054" w:rsidRPr="008F6F6A" w:rsidRDefault="00865054" w:rsidP="007A3DAF"/>
        </w:tc>
        <w:tc>
          <w:tcPr>
            <w:tcW w:w="2824" w:type="dxa"/>
            <w:shd w:val="clear" w:color="auto" w:fill="F2F2F2" w:themeFill="background1" w:themeFillShade="F2"/>
            <w:vAlign w:val="center"/>
          </w:tcPr>
          <w:p w14:paraId="46C2EE51" w14:textId="4DAD31E3" w:rsidR="00865054" w:rsidRPr="00F84A67" w:rsidRDefault="00865054" w:rsidP="00F84A67">
            <w:pPr>
              <w:jc w:val="center"/>
              <w:rPr>
                <w:b/>
                <w:bCs/>
              </w:rPr>
            </w:pPr>
            <w:r w:rsidRPr="00F84A67">
              <w:rPr>
                <w:b/>
                <w:bCs/>
              </w:rPr>
              <w:t>Délai maximum</w:t>
            </w:r>
          </w:p>
        </w:tc>
        <w:tc>
          <w:tcPr>
            <w:tcW w:w="2975" w:type="dxa"/>
            <w:shd w:val="clear" w:color="auto" w:fill="F2F2F2" w:themeFill="background1" w:themeFillShade="F2"/>
            <w:vAlign w:val="center"/>
          </w:tcPr>
          <w:p w14:paraId="3F3D75D0" w14:textId="11CA005F" w:rsidR="00865054" w:rsidRPr="00F84A67" w:rsidRDefault="00865054" w:rsidP="00F84A67">
            <w:pPr>
              <w:jc w:val="center"/>
              <w:rPr>
                <w:b/>
                <w:bCs/>
              </w:rPr>
            </w:pPr>
            <w:r w:rsidRPr="00F84A67">
              <w:rPr>
                <w:b/>
                <w:bCs/>
              </w:rPr>
              <w:t>Délai proposé par le candidat</w:t>
            </w:r>
          </w:p>
        </w:tc>
      </w:tr>
      <w:tr w:rsidR="00865054" w:rsidRPr="008F6F6A" w14:paraId="0AED71C0" w14:textId="03D242BF" w:rsidTr="00F84A67">
        <w:tc>
          <w:tcPr>
            <w:tcW w:w="3130" w:type="dxa"/>
            <w:shd w:val="clear" w:color="auto" w:fill="F2F2F2" w:themeFill="background1" w:themeFillShade="F2"/>
          </w:tcPr>
          <w:p w14:paraId="25E6D1E4" w14:textId="34BC662B" w:rsidR="00865054" w:rsidRPr="008F6F6A" w:rsidRDefault="00865054" w:rsidP="007A3DAF">
            <w:r w:rsidRPr="008F6F6A">
              <w:t>D</w:t>
            </w:r>
            <w:r>
              <w:t>IAG</w:t>
            </w:r>
          </w:p>
        </w:tc>
        <w:tc>
          <w:tcPr>
            <w:tcW w:w="2824" w:type="dxa"/>
            <w:shd w:val="clear" w:color="auto" w:fill="F2F2F2" w:themeFill="background1" w:themeFillShade="F2"/>
            <w:vAlign w:val="center"/>
          </w:tcPr>
          <w:p w14:paraId="230ED426" w14:textId="7EAC48F6" w:rsidR="00865054" w:rsidRPr="008F6F6A" w:rsidRDefault="00B718C9" w:rsidP="00F84A67">
            <w:pPr>
              <w:jc w:val="center"/>
            </w:pPr>
            <w:r>
              <w:t xml:space="preserve">10 </w:t>
            </w:r>
            <w:r w:rsidR="00865054">
              <w:t>semaines</w:t>
            </w:r>
          </w:p>
        </w:tc>
        <w:tc>
          <w:tcPr>
            <w:tcW w:w="2975" w:type="dxa"/>
            <w:shd w:val="clear" w:color="auto" w:fill="F2F2F2" w:themeFill="background1" w:themeFillShade="F2"/>
          </w:tcPr>
          <w:p w14:paraId="345759FA" w14:textId="77777777" w:rsidR="00865054" w:rsidRDefault="00865054" w:rsidP="007A3DAF"/>
        </w:tc>
      </w:tr>
      <w:tr w:rsidR="00865054" w:rsidRPr="008F6F6A" w14:paraId="2217F0EC" w14:textId="16239554" w:rsidTr="00F84A67">
        <w:tc>
          <w:tcPr>
            <w:tcW w:w="3130" w:type="dxa"/>
            <w:shd w:val="clear" w:color="auto" w:fill="F2F2F2" w:themeFill="background1" w:themeFillShade="F2"/>
          </w:tcPr>
          <w:p w14:paraId="52319237" w14:textId="0D01031D" w:rsidR="00865054" w:rsidRPr="008F6F6A" w:rsidRDefault="00865054" w:rsidP="007A3DAF">
            <w:r w:rsidRPr="008F6F6A">
              <w:t>AVANT PROJET (</w:t>
            </w:r>
            <w:r>
              <w:t>AVP)</w:t>
            </w:r>
          </w:p>
        </w:tc>
        <w:tc>
          <w:tcPr>
            <w:tcW w:w="2824" w:type="dxa"/>
            <w:shd w:val="clear" w:color="auto" w:fill="F2F2F2" w:themeFill="background1" w:themeFillShade="F2"/>
            <w:vAlign w:val="center"/>
          </w:tcPr>
          <w:p w14:paraId="52C31C0D" w14:textId="488C3D0C" w:rsidR="00865054" w:rsidRPr="008F6F6A" w:rsidRDefault="00865054" w:rsidP="00F84A67">
            <w:pPr>
              <w:jc w:val="center"/>
            </w:pPr>
            <w:r w:rsidRPr="008F6F6A">
              <w:t>1</w:t>
            </w:r>
            <w:r>
              <w:t>4</w:t>
            </w:r>
            <w:r w:rsidRPr="008F6F6A">
              <w:t xml:space="preserve"> semaines</w:t>
            </w:r>
          </w:p>
        </w:tc>
        <w:tc>
          <w:tcPr>
            <w:tcW w:w="2975" w:type="dxa"/>
            <w:shd w:val="clear" w:color="auto" w:fill="F2F2F2" w:themeFill="background1" w:themeFillShade="F2"/>
          </w:tcPr>
          <w:p w14:paraId="6E247242" w14:textId="77777777" w:rsidR="00865054" w:rsidRPr="008F6F6A" w:rsidRDefault="00865054" w:rsidP="007A3DAF"/>
        </w:tc>
      </w:tr>
      <w:tr w:rsidR="00865054" w:rsidRPr="008F6F6A" w14:paraId="091DA1BC" w14:textId="07403768" w:rsidTr="00F84A67">
        <w:tc>
          <w:tcPr>
            <w:tcW w:w="3130" w:type="dxa"/>
            <w:shd w:val="clear" w:color="auto" w:fill="F2F2F2" w:themeFill="background1" w:themeFillShade="F2"/>
          </w:tcPr>
          <w:p w14:paraId="0B824B2E" w14:textId="22680497" w:rsidR="00865054" w:rsidRPr="008F6F6A" w:rsidRDefault="00865054" w:rsidP="007A3DAF">
            <w:r w:rsidRPr="008F6F6A">
              <w:t>PERMIS DE CONSTRUIRE (PC)</w:t>
            </w:r>
          </w:p>
        </w:tc>
        <w:tc>
          <w:tcPr>
            <w:tcW w:w="2824" w:type="dxa"/>
            <w:shd w:val="clear" w:color="auto" w:fill="F2F2F2" w:themeFill="background1" w:themeFillShade="F2"/>
            <w:vAlign w:val="center"/>
          </w:tcPr>
          <w:p w14:paraId="208AD517" w14:textId="1AD323D1" w:rsidR="00865054" w:rsidRPr="008F6F6A" w:rsidRDefault="00865054" w:rsidP="00F84A67">
            <w:pPr>
              <w:jc w:val="center"/>
            </w:pPr>
            <w:r>
              <w:t>4 semaines</w:t>
            </w:r>
          </w:p>
        </w:tc>
        <w:tc>
          <w:tcPr>
            <w:tcW w:w="2975" w:type="dxa"/>
            <w:shd w:val="clear" w:color="auto" w:fill="F2F2F2" w:themeFill="background1" w:themeFillShade="F2"/>
          </w:tcPr>
          <w:p w14:paraId="459A33C6" w14:textId="77777777" w:rsidR="00865054" w:rsidRDefault="00865054" w:rsidP="007A3DAF"/>
        </w:tc>
      </w:tr>
      <w:tr w:rsidR="00865054" w:rsidRPr="008F6F6A" w14:paraId="52AABE8D" w14:textId="47C1061A" w:rsidTr="00F84A67">
        <w:tc>
          <w:tcPr>
            <w:tcW w:w="3130" w:type="dxa"/>
            <w:shd w:val="clear" w:color="auto" w:fill="F2F2F2" w:themeFill="background1" w:themeFillShade="F2"/>
          </w:tcPr>
          <w:p w14:paraId="50D25C9F" w14:textId="777D7D6E" w:rsidR="00865054" w:rsidRPr="008F6F6A" w:rsidRDefault="00865054" w:rsidP="007A3DAF">
            <w:r w:rsidRPr="008F6F6A">
              <w:t>PROJET</w:t>
            </w:r>
            <w:r>
              <w:t xml:space="preserve"> (PRO)</w:t>
            </w:r>
          </w:p>
        </w:tc>
        <w:tc>
          <w:tcPr>
            <w:tcW w:w="2824" w:type="dxa"/>
            <w:shd w:val="clear" w:color="auto" w:fill="F2F2F2" w:themeFill="background1" w:themeFillShade="F2"/>
            <w:vAlign w:val="center"/>
          </w:tcPr>
          <w:p w14:paraId="313829DD" w14:textId="2184209E" w:rsidR="00865054" w:rsidRPr="008F6F6A" w:rsidRDefault="00AC3908" w:rsidP="00F84A67">
            <w:pPr>
              <w:jc w:val="center"/>
            </w:pPr>
            <w:r>
              <w:t>8</w:t>
            </w:r>
            <w:r w:rsidR="00B718C9" w:rsidRPr="008F6F6A">
              <w:t xml:space="preserve"> </w:t>
            </w:r>
            <w:r w:rsidR="00865054" w:rsidRPr="008F6F6A">
              <w:t>semaines</w:t>
            </w:r>
          </w:p>
        </w:tc>
        <w:tc>
          <w:tcPr>
            <w:tcW w:w="2975" w:type="dxa"/>
            <w:shd w:val="clear" w:color="auto" w:fill="F2F2F2" w:themeFill="background1" w:themeFillShade="F2"/>
          </w:tcPr>
          <w:p w14:paraId="5313DEBF" w14:textId="77777777" w:rsidR="00865054" w:rsidRPr="008F6F6A" w:rsidRDefault="00865054" w:rsidP="007A3DAF"/>
        </w:tc>
      </w:tr>
      <w:tr w:rsidR="00865054" w:rsidRPr="008F6F6A" w14:paraId="7004BA92" w14:textId="3C553448" w:rsidTr="00F84A67">
        <w:tc>
          <w:tcPr>
            <w:tcW w:w="3130" w:type="dxa"/>
            <w:shd w:val="clear" w:color="auto" w:fill="F2F2F2" w:themeFill="background1" w:themeFillShade="F2"/>
          </w:tcPr>
          <w:p w14:paraId="7B5D1B0F" w14:textId="60242E7F" w:rsidR="00865054" w:rsidRPr="008F6F6A" w:rsidRDefault="00865054" w:rsidP="007A3DAF">
            <w:r w:rsidRPr="008F6F6A">
              <w:t>Etablissement du DCE</w:t>
            </w:r>
          </w:p>
        </w:tc>
        <w:tc>
          <w:tcPr>
            <w:tcW w:w="2824" w:type="dxa"/>
            <w:shd w:val="clear" w:color="auto" w:fill="F2F2F2" w:themeFill="background1" w:themeFillShade="F2"/>
            <w:vAlign w:val="center"/>
          </w:tcPr>
          <w:p w14:paraId="3DE4079C" w14:textId="75AA2E94" w:rsidR="00865054" w:rsidRPr="008F6F6A" w:rsidRDefault="00865054" w:rsidP="00F84A67">
            <w:pPr>
              <w:jc w:val="center"/>
            </w:pPr>
            <w:r>
              <w:t>4</w:t>
            </w:r>
            <w:r w:rsidRPr="008F6F6A">
              <w:t xml:space="preserve"> semaines</w:t>
            </w:r>
          </w:p>
        </w:tc>
        <w:tc>
          <w:tcPr>
            <w:tcW w:w="2975" w:type="dxa"/>
            <w:shd w:val="clear" w:color="auto" w:fill="F2F2F2" w:themeFill="background1" w:themeFillShade="F2"/>
          </w:tcPr>
          <w:p w14:paraId="2BC38167" w14:textId="77777777" w:rsidR="00865054" w:rsidRDefault="00865054" w:rsidP="007A3DAF"/>
        </w:tc>
      </w:tr>
      <w:tr w:rsidR="00865054" w:rsidRPr="008F6F6A" w14:paraId="341374D6" w14:textId="06481EB1" w:rsidTr="00F84A67">
        <w:tc>
          <w:tcPr>
            <w:tcW w:w="3130" w:type="dxa"/>
            <w:shd w:val="clear" w:color="auto" w:fill="F2F2F2" w:themeFill="background1" w:themeFillShade="F2"/>
          </w:tcPr>
          <w:p w14:paraId="71D67B3C" w14:textId="49F03EAC" w:rsidR="00865054" w:rsidRPr="008F6F6A" w:rsidRDefault="00865054" w:rsidP="007A3DAF">
            <w:r w:rsidRPr="008F6F6A">
              <w:t>Nouveau DCE en cas de lancement d’une nouvelle procédure suite à l’infructuosité de la première consultation</w:t>
            </w:r>
          </w:p>
        </w:tc>
        <w:tc>
          <w:tcPr>
            <w:tcW w:w="2824" w:type="dxa"/>
            <w:shd w:val="clear" w:color="auto" w:fill="F2F2F2" w:themeFill="background1" w:themeFillShade="F2"/>
            <w:vAlign w:val="center"/>
          </w:tcPr>
          <w:p w14:paraId="4C42A728" w14:textId="61C0CA64" w:rsidR="00865054" w:rsidRPr="008F6F6A" w:rsidRDefault="00865054" w:rsidP="00F84A67">
            <w:pPr>
              <w:jc w:val="center"/>
            </w:pPr>
            <w:r w:rsidRPr="008F6F6A">
              <w:t>3 semaines</w:t>
            </w:r>
          </w:p>
        </w:tc>
        <w:tc>
          <w:tcPr>
            <w:tcW w:w="2975" w:type="dxa"/>
            <w:shd w:val="clear" w:color="auto" w:fill="F2F2F2" w:themeFill="background1" w:themeFillShade="F2"/>
          </w:tcPr>
          <w:p w14:paraId="17CE30B7" w14:textId="77777777" w:rsidR="00865054" w:rsidRPr="008F6F6A" w:rsidRDefault="00865054" w:rsidP="007A3DAF"/>
        </w:tc>
      </w:tr>
      <w:tr w:rsidR="00865054" w:rsidRPr="008F6F6A" w14:paraId="54A93D1E" w14:textId="5C2F89BC" w:rsidTr="00F84A67">
        <w:tc>
          <w:tcPr>
            <w:tcW w:w="3130" w:type="dxa"/>
            <w:shd w:val="clear" w:color="auto" w:fill="F2F2F2" w:themeFill="background1" w:themeFillShade="F2"/>
          </w:tcPr>
          <w:p w14:paraId="6975FE45" w14:textId="6431FBBC" w:rsidR="00865054" w:rsidRPr="008F6F6A" w:rsidRDefault="00865054" w:rsidP="007A3DAF">
            <w:r w:rsidRPr="008F6F6A">
              <w:t>ACT – Analyse des offres</w:t>
            </w:r>
          </w:p>
        </w:tc>
        <w:tc>
          <w:tcPr>
            <w:tcW w:w="2824" w:type="dxa"/>
            <w:shd w:val="clear" w:color="auto" w:fill="F2F2F2" w:themeFill="background1" w:themeFillShade="F2"/>
            <w:vAlign w:val="center"/>
          </w:tcPr>
          <w:p w14:paraId="6EA896AC" w14:textId="6AE25DEA" w:rsidR="00865054" w:rsidRPr="008F6F6A" w:rsidRDefault="00865054" w:rsidP="00F84A67">
            <w:pPr>
              <w:jc w:val="center"/>
            </w:pPr>
            <w:r w:rsidRPr="008F6F6A">
              <w:t>4 semaines</w:t>
            </w:r>
          </w:p>
        </w:tc>
        <w:tc>
          <w:tcPr>
            <w:tcW w:w="2975" w:type="dxa"/>
            <w:shd w:val="clear" w:color="auto" w:fill="F2F2F2" w:themeFill="background1" w:themeFillShade="F2"/>
          </w:tcPr>
          <w:p w14:paraId="26C3E669" w14:textId="77777777" w:rsidR="00865054" w:rsidRPr="008F6F6A" w:rsidRDefault="00865054" w:rsidP="007A3DAF"/>
        </w:tc>
      </w:tr>
      <w:tr w:rsidR="00865054" w:rsidRPr="008F6F6A" w14:paraId="27A6427E" w14:textId="446B2050" w:rsidTr="00F84A67">
        <w:tc>
          <w:tcPr>
            <w:tcW w:w="3130" w:type="dxa"/>
            <w:shd w:val="clear" w:color="auto" w:fill="F2F2F2" w:themeFill="background1" w:themeFillShade="F2"/>
          </w:tcPr>
          <w:p w14:paraId="7B9A92D1" w14:textId="070E4E10" w:rsidR="00865054" w:rsidRPr="008F6F6A" w:rsidRDefault="00865054" w:rsidP="007A3DAF">
            <w:r w:rsidRPr="008F6F6A">
              <w:t>ACT – Dossier marché mis au point</w:t>
            </w:r>
          </w:p>
        </w:tc>
        <w:tc>
          <w:tcPr>
            <w:tcW w:w="2824" w:type="dxa"/>
            <w:shd w:val="clear" w:color="auto" w:fill="F2F2F2" w:themeFill="background1" w:themeFillShade="F2"/>
            <w:vAlign w:val="center"/>
          </w:tcPr>
          <w:p w14:paraId="73FF63D8" w14:textId="7AB6490F" w:rsidR="00865054" w:rsidRPr="008F6F6A" w:rsidRDefault="00865054" w:rsidP="00F84A67">
            <w:pPr>
              <w:jc w:val="center"/>
            </w:pPr>
            <w:r w:rsidRPr="008F6F6A">
              <w:t>4 semaines</w:t>
            </w:r>
          </w:p>
        </w:tc>
        <w:tc>
          <w:tcPr>
            <w:tcW w:w="2975" w:type="dxa"/>
            <w:shd w:val="clear" w:color="auto" w:fill="F2F2F2" w:themeFill="background1" w:themeFillShade="F2"/>
          </w:tcPr>
          <w:p w14:paraId="5CC3728E" w14:textId="77777777" w:rsidR="00865054" w:rsidRPr="008F6F6A" w:rsidRDefault="00865054" w:rsidP="007A3DAF"/>
        </w:tc>
      </w:tr>
      <w:tr w:rsidR="00865054" w:rsidRPr="008F6F6A" w14:paraId="76AF417B" w14:textId="6FFDDA59" w:rsidTr="00F84A67">
        <w:tc>
          <w:tcPr>
            <w:tcW w:w="3130" w:type="dxa"/>
            <w:shd w:val="clear" w:color="auto" w:fill="F2F2F2" w:themeFill="background1" w:themeFillShade="F2"/>
          </w:tcPr>
          <w:p w14:paraId="798D65DB" w14:textId="478BBC7B" w:rsidR="00865054" w:rsidRPr="008F6F6A" w:rsidRDefault="00865054" w:rsidP="007A3DAF">
            <w:r w:rsidRPr="008F6F6A">
              <w:t>DOSSIER DES OUVRAGES EXECUTES (D.O.E.)</w:t>
            </w:r>
          </w:p>
        </w:tc>
        <w:tc>
          <w:tcPr>
            <w:tcW w:w="2824" w:type="dxa"/>
            <w:shd w:val="clear" w:color="auto" w:fill="F2F2F2" w:themeFill="background1" w:themeFillShade="F2"/>
            <w:vAlign w:val="center"/>
          </w:tcPr>
          <w:p w14:paraId="4089848F" w14:textId="33E1B3AA" w:rsidR="00865054" w:rsidRPr="008F6F6A" w:rsidRDefault="00865054" w:rsidP="00F84A67">
            <w:pPr>
              <w:jc w:val="center"/>
            </w:pPr>
            <w:r w:rsidRPr="008F6F6A">
              <w:t>10 semaines</w:t>
            </w:r>
          </w:p>
        </w:tc>
        <w:tc>
          <w:tcPr>
            <w:tcW w:w="2975" w:type="dxa"/>
            <w:shd w:val="clear" w:color="auto" w:fill="F2F2F2" w:themeFill="background1" w:themeFillShade="F2"/>
          </w:tcPr>
          <w:p w14:paraId="78AE86E2" w14:textId="77777777" w:rsidR="00865054" w:rsidRPr="008F6F6A" w:rsidRDefault="00865054" w:rsidP="007A3DAF"/>
        </w:tc>
      </w:tr>
    </w:tbl>
    <w:p w14:paraId="1A2BC6C1" w14:textId="77777777" w:rsidR="00F11272" w:rsidRDefault="00F11272" w:rsidP="00F11272"/>
    <w:p w14:paraId="1C74929D" w14:textId="77777777" w:rsidR="00F11272" w:rsidRPr="00544C46" w:rsidRDefault="00F11272" w:rsidP="00F11272">
      <w:r w:rsidRPr="00544C46">
        <w:t xml:space="preserve">Le point de départ de chacun de ces délais est fixé </w:t>
      </w:r>
      <w:r>
        <w:t>a</w:t>
      </w:r>
      <w:r w:rsidRPr="00544C46">
        <w:t>u C</w:t>
      </w:r>
      <w:r>
        <w:t>CAP</w:t>
      </w:r>
      <w:r w:rsidRPr="00544C46">
        <w:t>.</w:t>
      </w:r>
    </w:p>
    <w:p w14:paraId="3F2942DD" w14:textId="77777777" w:rsidR="00F11272" w:rsidRPr="00544C46" w:rsidRDefault="00F11272" w:rsidP="00F11272">
      <w:pPr>
        <w:pStyle w:val="Titre1"/>
        <w:numPr>
          <w:ilvl w:val="0"/>
          <w:numId w:val="6"/>
        </w:numPr>
      </w:pPr>
      <w:bookmarkStart w:id="48" w:name="_Toc86460100"/>
      <w:bookmarkStart w:id="49" w:name="_Toc90964049"/>
      <w:bookmarkStart w:id="50" w:name="_Toc97094703"/>
      <w:bookmarkStart w:id="51" w:name="_Toc113087241"/>
      <w:bookmarkStart w:id="52" w:name="_Toc174025307"/>
      <w:bookmarkStart w:id="53" w:name="_Toc193378827"/>
      <w:r w:rsidRPr="002F486B">
        <w:t>Paiement</w:t>
      </w:r>
      <w:bookmarkEnd w:id="48"/>
      <w:bookmarkEnd w:id="49"/>
      <w:bookmarkEnd w:id="50"/>
      <w:bookmarkEnd w:id="51"/>
      <w:bookmarkEnd w:id="52"/>
      <w:bookmarkEnd w:id="53"/>
    </w:p>
    <w:p w14:paraId="2CF6EA1C" w14:textId="77777777" w:rsidR="00F11272" w:rsidRDefault="00F11272" w:rsidP="00F11272">
      <w:r w:rsidRPr="00544C46">
        <w:t xml:space="preserve">Le </w:t>
      </w:r>
      <w:r>
        <w:t>m</w:t>
      </w:r>
      <w:r w:rsidRPr="00544C46">
        <w:t>aître d'</w:t>
      </w:r>
      <w:r>
        <w:t>o</w:t>
      </w:r>
      <w:r w:rsidRPr="00544C46">
        <w:t xml:space="preserve">uvrage se libérera des sommes dues au titre du marché en faisant porter le montant au </w:t>
      </w:r>
      <w:r w:rsidRPr="000249D5">
        <w:t>crédit du ou des com</w:t>
      </w:r>
      <w:r w:rsidRPr="00544C46">
        <w:t xml:space="preserve">ptes ci-après, </w:t>
      </w:r>
      <w:r>
        <w:t>le cas échéant en cas de groupement</w:t>
      </w:r>
      <w:r w:rsidRPr="00544C46">
        <w:t xml:space="preserve"> selon les répartitions jointes</w:t>
      </w:r>
      <w:r>
        <w:t xml:space="preserve"> </w:t>
      </w:r>
      <w:r w:rsidRPr="00544C46">
        <w:t>en annexe 1</w:t>
      </w:r>
      <w:r>
        <w:t xml:space="preserve"> au présent acte d’engagement</w:t>
      </w:r>
      <w:r w:rsidRPr="00544C46">
        <w:t>.</w:t>
      </w:r>
    </w:p>
    <w:p w14:paraId="177FF523" w14:textId="77777777" w:rsidR="00F11272" w:rsidRPr="003B032B" w:rsidRDefault="00F11272" w:rsidP="00F11272">
      <w:pPr>
        <w:jc w:val="center"/>
        <w:rPr>
          <w:i/>
          <w:iCs/>
        </w:rPr>
      </w:pPr>
      <w:r w:rsidRPr="000249D5">
        <w:rPr>
          <w:i/>
          <w:iCs/>
        </w:rPr>
        <w:t>(Joindre un ou des relevé(s) d’identité bancaire ou postal.)</w:t>
      </w:r>
    </w:p>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53A37087" w14:textId="77777777" w:rsidTr="007A3DAF">
        <w:tc>
          <w:tcPr>
            <w:tcW w:w="9069" w:type="dxa"/>
            <w:gridSpan w:val="4"/>
            <w:shd w:val="clear" w:color="auto" w:fill="D9D9D9" w:themeFill="background2"/>
          </w:tcPr>
          <w:p w14:paraId="22EC05B3" w14:textId="77777777" w:rsidR="00F11272" w:rsidRPr="006E7440" w:rsidRDefault="00F11272" w:rsidP="007A3DAF">
            <w:pPr>
              <w:rPr>
                <w:b/>
              </w:rPr>
            </w:pPr>
            <w:r w:rsidRPr="006E7440">
              <w:rPr>
                <w:b/>
              </w:rPr>
              <w:t>1</w:t>
            </w:r>
            <w:r w:rsidRPr="006E7440">
              <w:rPr>
                <w:b/>
                <w:vertAlign w:val="superscript"/>
              </w:rPr>
              <w:t>er</w:t>
            </w:r>
            <w:r w:rsidRPr="006E7440">
              <w:rPr>
                <w:b/>
              </w:rPr>
              <w:t xml:space="preserve"> contractant / RIB</w:t>
            </w:r>
          </w:p>
        </w:tc>
      </w:tr>
      <w:tr w:rsidR="00F11272" w14:paraId="0D9E5CD9" w14:textId="77777777" w:rsidTr="007A3DAF">
        <w:tc>
          <w:tcPr>
            <w:tcW w:w="2267" w:type="dxa"/>
          </w:tcPr>
          <w:p w14:paraId="4020D657" w14:textId="77777777" w:rsidR="00F11272" w:rsidRPr="006E7440" w:rsidRDefault="00F11272" w:rsidP="007A3DAF">
            <w:pPr>
              <w:jc w:val="right"/>
              <w:rPr>
                <w:b/>
              </w:rPr>
            </w:pPr>
            <w:r w:rsidRPr="006E7440">
              <w:rPr>
                <w:b/>
              </w:rPr>
              <w:t>Raison sociale</w:t>
            </w:r>
          </w:p>
        </w:tc>
        <w:tc>
          <w:tcPr>
            <w:tcW w:w="6802" w:type="dxa"/>
            <w:gridSpan w:val="3"/>
          </w:tcPr>
          <w:p w14:paraId="46CBA5A4" w14:textId="77777777" w:rsidR="00F11272" w:rsidRDefault="00F11272" w:rsidP="007A3DAF"/>
        </w:tc>
      </w:tr>
      <w:tr w:rsidR="00F11272" w14:paraId="2DA954E6" w14:textId="77777777" w:rsidTr="007A3DAF">
        <w:tc>
          <w:tcPr>
            <w:tcW w:w="2267" w:type="dxa"/>
            <w:shd w:val="clear" w:color="auto" w:fill="D9D9D9" w:themeFill="background2"/>
          </w:tcPr>
          <w:p w14:paraId="0F5CA343" w14:textId="77777777" w:rsidR="00F11272" w:rsidRDefault="00F11272" w:rsidP="007A3DAF">
            <w:r w:rsidRPr="006E7440">
              <w:t>Etablissement</w:t>
            </w:r>
          </w:p>
        </w:tc>
        <w:tc>
          <w:tcPr>
            <w:tcW w:w="2661" w:type="dxa"/>
            <w:shd w:val="clear" w:color="auto" w:fill="D9D9D9" w:themeFill="background2"/>
          </w:tcPr>
          <w:p w14:paraId="6FEFFE2E" w14:textId="77777777" w:rsidR="00F11272" w:rsidRDefault="00F11272" w:rsidP="007A3DAF">
            <w:r w:rsidRPr="006E7440">
              <w:t>Guichet</w:t>
            </w:r>
          </w:p>
        </w:tc>
        <w:tc>
          <w:tcPr>
            <w:tcW w:w="3118" w:type="dxa"/>
            <w:shd w:val="clear" w:color="auto" w:fill="D9D9D9" w:themeFill="background2"/>
          </w:tcPr>
          <w:p w14:paraId="64F7176E" w14:textId="77777777" w:rsidR="00F11272" w:rsidRDefault="00F11272" w:rsidP="007A3DAF">
            <w:r w:rsidRPr="006E7440">
              <w:t>n° Compte</w:t>
            </w:r>
          </w:p>
        </w:tc>
        <w:tc>
          <w:tcPr>
            <w:tcW w:w="1023" w:type="dxa"/>
            <w:shd w:val="clear" w:color="auto" w:fill="D9D9D9" w:themeFill="background2"/>
          </w:tcPr>
          <w:p w14:paraId="764AC660" w14:textId="77777777" w:rsidR="00F11272" w:rsidRDefault="00F11272" w:rsidP="007A3DAF">
            <w:r w:rsidRPr="006E7440">
              <w:t>Clé RIB</w:t>
            </w:r>
          </w:p>
        </w:tc>
      </w:tr>
      <w:tr w:rsidR="00F11272" w14:paraId="23DFB77D" w14:textId="77777777" w:rsidTr="007A3DAF">
        <w:tc>
          <w:tcPr>
            <w:tcW w:w="2267" w:type="dxa"/>
          </w:tcPr>
          <w:p w14:paraId="542AD77E" w14:textId="77777777" w:rsidR="00F11272" w:rsidRDefault="00F11272" w:rsidP="007A3DAF"/>
        </w:tc>
        <w:tc>
          <w:tcPr>
            <w:tcW w:w="2661" w:type="dxa"/>
          </w:tcPr>
          <w:p w14:paraId="0A99D1BF" w14:textId="77777777" w:rsidR="00F11272" w:rsidRDefault="00F11272" w:rsidP="007A3DAF"/>
        </w:tc>
        <w:tc>
          <w:tcPr>
            <w:tcW w:w="3118" w:type="dxa"/>
          </w:tcPr>
          <w:p w14:paraId="4A103F1D" w14:textId="77777777" w:rsidR="00F11272" w:rsidRDefault="00F11272" w:rsidP="007A3DAF"/>
        </w:tc>
        <w:tc>
          <w:tcPr>
            <w:tcW w:w="1023" w:type="dxa"/>
          </w:tcPr>
          <w:p w14:paraId="6C52143F" w14:textId="77777777" w:rsidR="00F11272" w:rsidRDefault="00F11272" w:rsidP="007A3DAF"/>
        </w:tc>
      </w:tr>
      <w:tr w:rsidR="00F11272" w14:paraId="7CCB2D6D" w14:textId="77777777" w:rsidTr="007A3DAF">
        <w:tc>
          <w:tcPr>
            <w:tcW w:w="2267" w:type="dxa"/>
            <w:shd w:val="clear" w:color="auto" w:fill="D9D9D9" w:themeFill="background2"/>
          </w:tcPr>
          <w:p w14:paraId="588F00F6" w14:textId="77777777" w:rsidR="00F11272" w:rsidRDefault="00F11272" w:rsidP="007A3DAF">
            <w:r w:rsidRPr="006E7440">
              <w:t>Banque-domiciliation</w:t>
            </w:r>
          </w:p>
        </w:tc>
        <w:tc>
          <w:tcPr>
            <w:tcW w:w="6802" w:type="dxa"/>
            <w:gridSpan w:val="3"/>
          </w:tcPr>
          <w:p w14:paraId="0124D34F" w14:textId="77777777" w:rsidR="00F11272" w:rsidRDefault="00F11272" w:rsidP="007A3DAF"/>
        </w:tc>
      </w:tr>
      <w:tr w:rsidR="00F11272" w14:paraId="057A5B6E" w14:textId="77777777" w:rsidTr="007A3DAF">
        <w:tc>
          <w:tcPr>
            <w:tcW w:w="2267" w:type="dxa"/>
            <w:shd w:val="clear" w:color="auto" w:fill="D9D9D9" w:themeFill="background2"/>
          </w:tcPr>
          <w:p w14:paraId="199AA37D" w14:textId="77777777" w:rsidR="00F11272" w:rsidRPr="006E7440" w:rsidRDefault="00F11272" w:rsidP="007A3DAF">
            <w:r>
              <w:t>BIC</w:t>
            </w:r>
          </w:p>
        </w:tc>
        <w:tc>
          <w:tcPr>
            <w:tcW w:w="6802" w:type="dxa"/>
            <w:gridSpan w:val="3"/>
          </w:tcPr>
          <w:p w14:paraId="5C7EBF36" w14:textId="77777777" w:rsidR="00F11272" w:rsidRDefault="00F11272" w:rsidP="007A3DAF"/>
        </w:tc>
      </w:tr>
    </w:tbl>
    <w:p w14:paraId="42123226"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4EB46CBE" w14:textId="77777777" w:rsidTr="007A3DAF">
        <w:tc>
          <w:tcPr>
            <w:tcW w:w="9069" w:type="dxa"/>
            <w:gridSpan w:val="4"/>
            <w:shd w:val="clear" w:color="auto" w:fill="D9D9D9" w:themeFill="background2"/>
          </w:tcPr>
          <w:p w14:paraId="4F1AB591" w14:textId="77777777" w:rsidR="00F11272" w:rsidRPr="006E7440" w:rsidRDefault="00F11272" w:rsidP="007A3DAF">
            <w:pPr>
              <w:rPr>
                <w:b/>
              </w:rPr>
            </w:pPr>
            <w:r>
              <w:rPr>
                <w:b/>
              </w:rPr>
              <w:t>2</w:t>
            </w:r>
            <w:r w:rsidRPr="006E7440">
              <w:rPr>
                <w:b/>
                <w:vertAlign w:val="superscript"/>
              </w:rPr>
              <w:t>ème</w:t>
            </w:r>
            <w:r>
              <w:rPr>
                <w:b/>
              </w:rPr>
              <w:t xml:space="preserve"> </w:t>
            </w:r>
            <w:r w:rsidRPr="006E7440">
              <w:rPr>
                <w:b/>
              </w:rPr>
              <w:t>contractant / RIB</w:t>
            </w:r>
          </w:p>
        </w:tc>
      </w:tr>
      <w:tr w:rsidR="00F11272" w14:paraId="6CB7261C" w14:textId="77777777" w:rsidTr="007A3DAF">
        <w:tc>
          <w:tcPr>
            <w:tcW w:w="2267" w:type="dxa"/>
          </w:tcPr>
          <w:p w14:paraId="7ABC9288" w14:textId="77777777" w:rsidR="00F11272" w:rsidRPr="006E7440" w:rsidRDefault="00F11272" w:rsidP="007A3DAF">
            <w:pPr>
              <w:jc w:val="right"/>
              <w:rPr>
                <w:b/>
              </w:rPr>
            </w:pPr>
            <w:r w:rsidRPr="006E7440">
              <w:rPr>
                <w:b/>
              </w:rPr>
              <w:t>Raison sociale</w:t>
            </w:r>
          </w:p>
        </w:tc>
        <w:tc>
          <w:tcPr>
            <w:tcW w:w="6802" w:type="dxa"/>
            <w:gridSpan w:val="3"/>
          </w:tcPr>
          <w:p w14:paraId="2F4E5F9F" w14:textId="77777777" w:rsidR="00F11272" w:rsidRDefault="00F11272" w:rsidP="007A3DAF"/>
        </w:tc>
      </w:tr>
      <w:tr w:rsidR="00F11272" w14:paraId="1BFD1515" w14:textId="77777777" w:rsidTr="007A3DAF">
        <w:tc>
          <w:tcPr>
            <w:tcW w:w="2267" w:type="dxa"/>
            <w:shd w:val="clear" w:color="auto" w:fill="D9D9D9" w:themeFill="background2"/>
          </w:tcPr>
          <w:p w14:paraId="493DE7B9" w14:textId="77777777" w:rsidR="00F11272" w:rsidRDefault="00F11272" w:rsidP="007A3DAF">
            <w:r w:rsidRPr="006E7440">
              <w:t>Etablissement</w:t>
            </w:r>
          </w:p>
        </w:tc>
        <w:tc>
          <w:tcPr>
            <w:tcW w:w="2661" w:type="dxa"/>
            <w:shd w:val="clear" w:color="auto" w:fill="D9D9D9" w:themeFill="background2"/>
          </w:tcPr>
          <w:p w14:paraId="66EF7F3E" w14:textId="77777777" w:rsidR="00F11272" w:rsidRDefault="00F11272" w:rsidP="007A3DAF">
            <w:r w:rsidRPr="006E7440">
              <w:t>Guichet</w:t>
            </w:r>
          </w:p>
        </w:tc>
        <w:tc>
          <w:tcPr>
            <w:tcW w:w="3118" w:type="dxa"/>
            <w:shd w:val="clear" w:color="auto" w:fill="D9D9D9" w:themeFill="background2"/>
          </w:tcPr>
          <w:p w14:paraId="0CF161F7" w14:textId="77777777" w:rsidR="00F11272" w:rsidRDefault="00F11272" w:rsidP="007A3DAF">
            <w:r w:rsidRPr="006E7440">
              <w:t>n° Compte</w:t>
            </w:r>
          </w:p>
        </w:tc>
        <w:tc>
          <w:tcPr>
            <w:tcW w:w="1023" w:type="dxa"/>
            <w:shd w:val="clear" w:color="auto" w:fill="D9D9D9" w:themeFill="background2"/>
          </w:tcPr>
          <w:p w14:paraId="2347FE8C" w14:textId="77777777" w:rsidR="00F11272" w:rsidRDefault="00F11272" w:rsidP="007A3DAF">
            <w:r w:rsidRPr="006E7440">
              <w:t>Clé RIB</w:t>
            </w:r>
          </w:p>
        </w:tc>
      </w:tr>
      <w:tr w:rsidR="00F11272" w14:paraId="08FD86BD" w14:textId="77777777" w:rsidTr="007A3DAF">
        <w:tc>
          <w:tcPr>
            <w:tcW w:w="2267" w:type="dxa"/>
          </w:tcPr>
          <w:p w14:paraId="571E8066" w14:textId="77777777" w:rsidR="00F11272" w:rsidRDefault="00F11272" w:rsidP="007A3DAF"/>
        </w:tc>
        <w:tc>
          <w:tcPr>
            <w:tcW w:w="2661" w:type="dxa"/>
          </w:tcPr>
          <w:p w14:paraId="4830A49E" w14:textId="77777777" w:rsidR="00F11272" w:rsidRDefault="00F11272" w:rsidP="007A3DAF"/>
        </w:tc>
        <w:tc>
          <w:tcPr>
            <w:tcW w:w="3118" w:type="dxa"/>
          </w:tcPr>
          <w:p w14:paraId="0D2819E4" w14:textId="77777777" w:rsidR="00F11272" w:rsidRDefault="00F11272" w:rsidP="007A3DAF"/>
        </w:tc>
        <w:tc>
          <w:tcPr>
            <w:tcW w:w="1023" w:type="dxa"/>
          </w:tcPr>
          <w:p w14:paraId="56760729" w14:textId="77777777" w:rsidR="00F11272" w:rsidRDefault="00F11272" w:rsidP="007A3DAF"/>
        </w:tc>
      </w:tr>
      <w:tr w:rsidR="00F11272" w14:paraId="68C34429" w14:textId="77777777" w:rsidTr="007A3DAF">
        <w:tc>
          <w:tcPr>
            <w:tcW w:w="2267" w:type="dxa"/>
            <w:shd w:val="clear" w:color="auto" w:fill="D9D9D9" w:themeFill="background2"/>
          </w:tcPr>
          <w:p w14:paraId="0126C825" w14:textId="77777777" w:rsidR="00F11272" w:rsidRDefault="00F11272" w:rsidP="007A3DAF">
            <w:r w:rsidRPr="006E7440">
              <w:t>Banque-domiciliation</w:t>
            </w:r>
          </w:p>
        </w:tc>
        <w:tc>
          <w:tcPr>
            <w:tcW w:w="6802" w:type="dxa"/>
            <w:gridSpan w:val="3"/>
          </w:tcPr>
          <w:p w14:paraId="47D8F1DB" w14:textId="77777777" w:rsidR="00F11272" w:rsidRDefault="00F11272" w:rsidP="007A3DAF"/>
        </w:tc>
      </w:tr>
      <w:tr w:rsidR="00F11272" w14:paraId="18017EB3" w14:textId="77777777" w:rsidTr="007A3DAF">
        <w:tc>
          <w:tcPr>
            <w:tcW w:w="2267" w:type="dxa"/>
            <w:shd w:val="clear" w:color="auto" w:fill="D9D9D9" w:themeFill="background2"/>
          </w:tcPr>
          <w:p w14:paraId="261AC9E3" w14:textId="77777777" w:rsidR="00F11272" w:rsidRPr="006E7440" w:rsidRDefault="00F11272" w:rsidP="007A3DAF">
            <w:r>
              <w:t>BIC</w:t>
            </w:r>
          </w:p>
        </w:tc>
        <w:tc>
          <w:tcPr>
            <w:tcW w:w="6802" w:type="dxa"/>
            <w:gridSpan w:val="3"/>
          </w:tcPr>
          <w:p w14:paraId="6CBFE001" w14:textId="77777777" w:rsidR="00F11272" w:rsidRDefault="00F11272" w:rsidP="007A3DAF"/>
        </w:tc>
      </w:tr>
    </w:tbl>
    <w:p w14:paraId="0C666815"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371912ED" w14:textId="77777777" w:rsidTr="007A3DAF">
        <w:tc>
          <w:tcPr>
            <w:tcW w:w="9069" w:type="dxa"/>
            <w:gridSpan w:val="4"/>
            <w:shd w:val="clear" w:color="auto" w:fill="D9D9D9" w:themeFill="background2"/>
          </w:tcPr>
          <w:p w14:paraId="4FB392F1" w14:textId="77777777" w:rsidR="00F11272" w:rsidRPr="006E7440" w:rsidRDefault="00F11272" w:rsidP="007A3DAF">
            <w:pPr>
              <w:rPr>
                <w:b/>
              </w:rPr>
            </w:pPr>
            <w:r>
              <w:rPr>
                <w:b/>
              </w:rPr>
              <w:t>3</w:t>
            </w:r>
            <w:r w:rsidRPr="006E7440">
              <w:rPr>
                <w:b/>
                <w:vertAlign w:val="superscript"/>
              </w:rPr>
              <w:t>ème</w:t>
            </w:r>
            <w:r>
              <w:rPr>
                <w:b/>
              </w:rPr>
              <w:t xml:space="preserve"> </w:t>
            </w:r>
            <w:r w:rsidRPr="006E7440">
              <w:rPr>
                <w:b/>
              </w:rPr>
              <w:t>contractant / RIB</w:t>
            </w:r>
          </w:p>
        </w:tc>
      </w:tr>
      <w:tr w:rsidR="00F11272" w14:paraId="4BEDB200" w14:textId="77777777" w:rsidTr="007A3DAF">
        <w:tc>
          <w:tcPr>
            <w:tcW w:w="2267" w:type="dxa"/>
          </w:tcPr>
          <w:p w14:paraId="57F7CCBD" w14:textId="77777777" w:rsidR="00F11272" w:rsidRPr="006E7440" w:rsidRDefault="00F11272" w:rsidP="007A3DAF">
            <w:pPr>
              <w:jc w:val="right"/>
              <w:rPr>
                <w:b/>
              </w:rPr>
            </w:pPr>
            <w:r w:rsidRPr="006E7440">
              <w:rPr>
                <w:b/>
              </w:rPr>
              <w:t>Raison sociale</w:t>
            </w:r>
          </w:p>
        </w:tc>
        <w:tc>
          <w:tcPr>
            <w:tcW w:w="6802" w:type="dxa"/>
            <w:gridSpan w:val="3"/>
          </w:tcPr>
          <w:p w14:paraId="587642CE" w14:textId="77777777" w:rsidR="00F11272" w:rsidRDefault="00F11272" w:rsidP="007A3DAF"/>
        </w:tc>
      </w:tr>
      <w:tr w:rsidR="00F11272" w14:paraId="0A9F1103" w14:textId="77777777" w:rsidTr="007A3DAF">
        <w:tc>
          <w:tcPr>
            <w:tcW w:w="2267" w:type="dxa"/>
            <w:shd w:val="clear" w:color="auto" w:fill="D9D9D9" w:themeFill="background2"/>
          </w:tcPr>
          <w:p w14:paraId="78D289AE" w14:textId="77777777" w:rsidR="00F11272" w:rsidRDefault="00F11272" w:rsidP="007A3DAF">
            <w:r w:rsidRPr="006E7440">
              <w:t>Etablissement</w:t>
            </w:r>
          </w:p>
        </w:tc>
        <w:tc>
          <w:tcPr>
            <w:tcW w:w="2661" w:type="dxa"/>
            <w:shd w:val="clear" w:color="auto" w:fill="D9D9D9" w:themeFill="background2"/>
          </w:tcPr>
          <w:p w14:paraId="3FF8D6B1" w14:textId="77777777" w:rsidR="00F11272" w:rsidRDefault="00F11272" w:rsidP="007A3DAF">
            <w:r w:rsidRPr="006E7440">
              <w:t>Guichet</w:t>
            </w:r>
          </w:p>
        </w:tc>
        <w:tc>
          <w:tcPr>
            <w:tcW w:w="3118" w:type="dxa"/>
            <w:shd w:val="clear" w:color="auto" w:fill="D9D9D9" w:themeFill="background2"/>
          </w:tcPr>
          <w:p w14:paraId="48510F27" w14:textId="77777777" w:rsidR="00F11272" w:rsidRDefault="00F11272" w:rsidP="007A3DAF">
            <w:r w:rsidRPr="006E7440">
              <w:t>n° Compte</w:t>
            </w:r>
          </w:p>
        </w:tc>
        <w:tc>
          <w:tcPr>
            <w:tcW w:w="1023" w:type="dxa"/>
            <w:shd w:val="clear" w:color="auto" w:fill="D9D9D9" w:themeFill="background2"/>
          </w:tcPr>
          <w:p w14:paraId="68BF369D" w14:textId="77777777" w:rsidR="00F11272" w:rsidRDefault="00F11272" w:rsidP="007A3DAF">
            <w:r w:rsidRPr="006E7440">
              <w:t>Clé RIB</w:t>
            </w:r>
          </w:p>
        </w:tc>
      </w:tr>
      <w:tr w:rsidR="00F11272" w14:paraId="02A5A9D1" w14:textId="77777777" w:rsidTr="007A3DAF">
        <w:tc>
          <w:tcPr>
            <w:tcW w:w="2267" w:type="dxa"/>
          </w:tcPr>
          <w:p w14:paraId="135C49C1" w14:textId="77777777" w:rsidR="00F11272" w:rsidRDefault="00F11272" w:rsidP="007A3DAF"/>
        </w:tc>
        <w:tc>
          <w:tcPr>
            <w:tcW w:w="2661" w:type="dxa"/>
          </w:tcPr>
          <w:p w14:paraId="5686244A" w14:textId="77777777" w:rsidR="00F11272" w:rsidRDefault="00F11272" w:rsidP="007A3DAF"/>
        </w:tc>
        <w:tc>
          <w:tcPr>
            <w:tcW w:w="3118" w:type="dxa"/>
          </w:tcPr>
          <w:p w14:paraId="732B070B" w14:textId="77777777" w:rsidR="00F11272" w:rsidRDefault="00F11272" w:rsidP="007A3DAF"/>
        </w:tc>
        <w:tc>
          <w:tcPr>
            <w:tcW w:w="1023" w:type="dxa"/>
          </w:tcPr>
          <w:p w14:paraId="54BA1ADE" w14:textId="77777777" w:rsidR="00F11272" w:rsidRDefault="00F11272" w:rsidP="007A3DAF"/>
        </w:tc>
      </w:tr>
      <w:tr w:rsidR="00F11272" w14:paraId="0A13B195" w14:textId="77777777" w:rsidTr="007A3DAF">
        <w:tc>
          <w:tcPr>
            <w:tcW w:w="2267" w:type="dxa"/>
            <w:shd w:val="clear" w:color="auto" w:fill="D9D9D9" w:themeFill="background2"/>
          </w:tcPr>
          <w:p w14:paraId="2870715F" w14:textId="77777777" w:rsidR="00F11272" w:rsidRDefault="00F11272" w:rsidP="007A3DAF">
            <w:r w:rsidRPr="006E7440">
              <w:t>Banque-domiciliation</w:t>
            </w:r>
          </w:p>
        </w:tc>
        <w:tc>
          <w:tcPr>
            <w:tcW w:w="6802" w:type="dxa"/>
            <w:gridSpan w:val="3"/>
          </w:tcPr>
          <w:p w14:paraId="7CBA1710" w14:textId="77777777" w:rsidR="00F11272" w:rsidRDefault="00F11272" w:rsidP="007A3DAF"/>
        </w:tc>
      </w:tr>
      <w:tr w:rsidR="00F11272" w14:paraId="048500CE" w14:textId="77777777" w:rsidTr="007A3DAF">
        <w:tc>
          <w:tcPr>
            <w:tcW w:w="2267" w:type="dxa"/>
            <w:shd w:val="clear" w:color="auto" w:fill="D9D9D9" w:themeFill="background2"/>
          </w:tcPr>
          <w:p w14:paraId="309062D8" w14:textId="77777777" w:rsidR="00F11272" w:rsidRPr="006E7440" w:rsidRDefault="00F11272" w:rsidP="007A3DAF">
            <w:r>
              <w:t>BIC</w:t>
            </w:r>
          </w:p>
        </w:tc>
        <w:tc>
          <w:tcPr>
            <w:tcW w:w="6802" w:type="dxa"/>
            <w:gridSpan w:val="3"/>
          </w:tcPr>
          <w:p w14:paraId="2E2CB769" w14:textId="77777777" w:rsidR="00F11272" w:rsidRDefault="00F11272" w:rsidP="007A3DAF"/>
        </w:tc>
      </w:tr>
    </w:tbl>
    <w:p w14:paraId="7D7C8126"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695BC4CC" w14:textId="77777777" w:rsidTr="007A3DAF">
        <w:tc>
          <w:tcPr>
            <w:tcW w:w="9069" w:type="dxa"/>
            <w:gridSpan w:val="4"/>
            <w:shd w:val="clear" w:color="auto" w:fill="D9D9D9" w:themeFill="background2"/>
          </w:tcPr>
          <w:p w14:paraId="2C73965A" w14:textId="77777777" w:rsidR="00F11272" w:rsidRPr="006E7440" w:rsidRDefault="00F11272" w:rsidP="007A3DAF">
            <w:pPr>
              <w:rPr>
                <w:b/>
              </w:rPr>
            </w:pPr>
            <w:r>
              <w:rPr>
                <w:b/>
              </w:rPr>
              <w:t>4</w:t>
            </w:r>
            <w:r w:rsidRPr="006E7440">
              <w:rPr>
                <w:b/>
                <w:vertAlign w:val="superscript"/>
              </w:rPr>
              <w:t>ème</w:t>
            </w:r>
            <w:r>
              <w:rPr>
                <w:b/>
              </w:rPr>
              <w:t xml:space="preserve"> </w:t>
            </w:r>
            <w:r w:rsidRPr="006E7440">
              <w:rPr>
                <w:b/>
              </w:rPr>
              <w:t>contractant / RIB</w:t>
            </w:r>
          </w:p>
        </w:tc>
      </w:tr>
      <w:tr w:rsidR="00F11272" w14:paraId="07549FB3" w14:textId="77777777" w:rsidTr="007A3DAF">
        <w:tc>
          <w:tcPr>
            <w:tcW w:w="2267" w:type="dxa"/>
          </w:tcPr>
          <w:p w14:paraId="0099B89B" w14:textId="77777777" w:rsidR="00F11272" w:rsidRPr="006E7440" w:rsidRDefault="00F11272" w:rsidP="007A3DAF">
            <w:pPr>
              <w:jc w:val="right"/>
              <w:rPr>
                <w:b/>
              </w:rPr>
            </w:pPr>
            <w:r w:rsidRPr="006E7440">
              <w:rPr>
                <w:b/>
              </w:rPr>
              <w:t>Raison sociale</w:t>
            </w:r>
          </w:p>
        </w:tc>
        <w:tc>
          <w:tcPr>
            <w:tcW w:w="6802" w:type="dxa"/>
            <w:gridSpan w:val="3"/>
          </w:tcPr>
          <w:p w14:paraId="244BB467" w14:textId="77777777" w:rsidR="00F11272" w:rsidRDefault="00F11272" w:rsidP="007A3DAF"/>
        </w:tc>
      </w:tr>
      <w:tr w:rsidR="00F11272" w14:paraId="6CD9733C" w14:textId="77777777" w:rsidTr="007A3DAF">
        <w:tc>
          <w:tcPr>
            <w:tcW w:w="2267" w:type="dxa"/>
            <w:shd w:val="clear" w:color="auto" w:fill="D9D9D9" w:themeFill="background2"/>
          </w:tcPr>
          <w:p w14:paraId="547F518F" w14:textId="77777777" w:rsidR="00F11272" w:rsidRDefault="00F11272" w:rsidP="007A3DAF">
            <w:r w:rsidRPr="006E7440">
              <w:t>Etablissement</w:t>
            </w:r>
          </w:p>
        </w:tc>
        <w:tc>
          <w:tcPr>
            <w:tcW w:w="2661" w:type="dxa"/>
            <w:shd w:val="clear" w:color="auto" w:fill="D9D9D9" w:themeFill="background2"/>
          </w:tcPr>
          <w:p w14:paraId="3368ADA2" w14:textId="77777777" w:rsidR="00F11272" w:rsidRDefault="00F11272" w:rsidP="007A3DAF">
            <w:r w:rsidRPr="006E7440">
              <w:t>Guichet</w:t>
            </w:r>
          </w:p>
        </w:tc>
        <w:tc>
          <w:tcPr>
            <w:tcW w:w="3118" w:type="dxa"/>
            <w:shd w:val="clear" w:color="auto" w:fill="D9D9D9" w:themeFill="background2"/>
          </w:tcPr>
          <w:p w14:paraId="51D9F75E" w14:textId="77777777" w:rsidR="00F11272" w:rsidRDefault="00F11272" w:rsidP="007A3DAF">
            <w:r w:rsidRPr="006E7440">
              <w:t>n° Compte</w:t>
            </w:r>
          </w:p>
        </w:tc>
        <w:tc>
          <w:tcPr>
            <w:tcW w:w="1023" w:type="dxa"/>
            <w:shd w:val="clear" w:color="auto" w:fill="D9D9D9" w:themeFill="background2"/>
          </w:tcPr>
          <w:p w14:paraId="31F3B0FC" w14:textId="77777777" w:rsidR="00F11272" w:rsidRDefault="00F11272" w:rsidP="007A3DAF">
            <w:r w:rsidRPr="006E7440">
              <w:t>Clé RIB</w:t>
            </w:r>
          </w:p>
        </w:tc>
      </w:tr>
      <w:tr w:rsidR="00F11272" w14:paraId="610EF146" w14:textId="77777777" w:rsidTr="007A3DAF">
        <w:tc>
          <w:tcPr>
            <w:tcW w:w="2267" w:type="dxa"/>
          </w:tcPr>
          <w:p w14:paraId="6D26ADC5" w14:textId="77777777" w:rsidR="00F11272" w:rsidRDefault="00F11272" w:rsidP="007A3DAF"/>
        </w:tc>
        <w:tc>
          <w:tcPr>
            <w:tcW w:w="2661" w:type="dxa"/>
          </w:tcPr>
          <w:p w14:paraId="7FE54AD6" w14:textId="77777777" w:rsidR="00F11272" w:rsidRDefault="00F11272" w:rsidP="007A3DAF"/>
        </w:tc>
        <w:tc>
          <w:tcPr>
            <w:tcW w:w="3118" w:type="dxa"/>
          </w:tcPr>
          <w:p w14:paraId="1A74DFB7" w14:textId="77777777" w:rsidR="00F11272" w:rsidRDefault="00F11272" w:rsidP="007A3DAF"/>
        </w:tc>
        <w:tc>
          <w:tcPr>
            <w:tcW w:w="1023" w:type="dxa"/>
          </w:tcPr>
          <w:p w14:paraId="10B73F95" w14:textId="77777777" w:rsidR="00F11272" w:rsidRDefault="00F11272" w:rsidP="007A3DAF"/>
        </w:tc>
      </w:tr>
      <w:tr w:rsidR="00F11272" w14:paraId="2A09CAAD" w14:textId="77777777" w:rsidTr="007A3DAF">
        <w:tc>
          <w:tcPr>
            <w:tcW w:w="2267" w:type="dxa"/>
            <w:shd w:val="clear" w:color="auto" w:fill="D9D9D9" w:themeFill="background2"/>
          </w:tcPr>
          <w:p w14:paraId="154AE279" w14:textId="77777777" w:rsidR="00F11272" w:rsidRDefault="00F11272" w:rsidP="007A3DAF">
            <w:r w:rsidRPr="006E7440">
              <w:t>Banque-domiciliation</w:t>
            </w:r>
          </w:p>
        </w:tc>
        <w:tc>
          <w:tcPr>
            <w:tcW w:w="6802" w:type="dxa"/>
            <w:gridSpan w:val="3"/>
          </w:tcPr>
          <w:p w14:paraId="74DEFFD7" w14:textId="77777777" w:rsidR="00F11272" w:rsidRDefault="00F11272" w:rsidP="007A3DAF"/>
        </w:tc>
      </w:tr>
      <w:tr w:rsidR="00F11272" w14:paraId="63EA1905" w14:textId="77777777" w:rsidTr="007A3DAF">
        <w:tc>
          <w:tcPr>
            <w:tcW w:w="2267" w:type="dxa"/>
            <w:shd w:val="clear" w:color="auto" w:fill="D9D9D9" w:themeFill="background2"/>
          </w:tcPr>
          <w:p w14:paraId="54B11428" w14:textId="77777777" w:rsidR="00F11272" w:rsidRPr="006E7440" w:rsidRDefault="00F11272" w:rsidP="007A3DAF">
            <w:r>
              <w:t>BIC</w:t>
            </w:r>
          </w:p>
        </w:tc>
        <w:tc>
          <w:tcPr>
            <w:tcW w:w="6802" w:type="dxa"/>
            <w:gridSpan w:val="3"/>
          </w:tcPr>
          <w:p w14:paraId="285F1D0C" w14:textId="77777777" w:rsidR="00F11272" w:rsidRDefault="00F11272" w:rsidP="007A3DAF"/>
        </w:tc>
      </w:tr>
    </w:tbl>
    <w:p w14:paraId="26CEAF7B" w14:textId="4A5333DA" w:rsidR="00B21F2E" w:rsidRDefault="00B21F2E"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396C4394" w14:textId="77777777" w:rsidTr="00B21F2E">
        <w:tc>
          <w:tcPr>
            <w:tcW w:w="8919" w:type="dxa"/>
            <w:gridSpan w:val="4"/>
            <w:shd w:val="clear" w:color="auto" w:fill="D9D9D9" w:themeFill="background2"/>
          </w:tcPr>
          <w:p w14:paraId="622ED347" w14:textId="77777777" w:rsidR="00F11272" w:rsidRPr="006E7440" w:rsidRDefault="00F11272" w:rsidP="007A3DAF">
            <w:pPr>
              <w:rPr>
                <w:b/>
              </w:rPr>
            </w:pPr>
            <w:r>
              <w:rPr>
                <w:b/>
              </w:rPr>
              <w:t>5</w:t>
            </w:r>
            <w:r w:rsidRPr="006E7440">
              <w:rPr>
                <w:b/>
                <w:vertAlign w:val="superscript"/>
              </w:rPr>
              <w:t>ème</w:t>
            </w:r>
            <w:r>
              <w:rPr>
                <w:b/>
              </w:rPr>
              <w:t xml:space="preserve"> </w:t>
            </w:r>
            <w:r w:rsidRPr="006E7440">
              <w:rPr>
                <w:b/>
              </w:rPr>
              <w:t>contractant / RIB</w:t>
            </w:r>
          </w:p>
        </w:tc>
      </w:tr>
      <w:tr w:rsidR="00F11272" w14:paraId="0D8BE683" w14:textId="77777777" w:rsidTr="00B21F2E">
        <w:tc>
          <w:tcPr>
            <w:tcW w:w="2242" w:type="dxa"/>
          </w:tcPr>
          <w:p w14:paraId="0969571E" w14:textId="77777777" w:rsidR="00F11272" w:rsidRPr="006E7440" w:rsidRDefault="00F11272" w:rsidP="007A3DAF">
            <w:pPr>
              <w:jc w:val="right"/>
              <w:rPr>
                <w:b/>
              </w:rPr>
            </w:pPr>
            <w:r w:rsidRPr="006E7440">
              <w:rPr>
                <w:b/>
              </w:rPr>
              <w:t>Raison sociale</w:t>
            </w:r>
          </w:p>
        </w:tc>
        <w:tc>
          <w:tcPr>
            <w:tcW w:w="6677" w:type="dxa"/>
            <w:gridSpan w:val="3"/>
          </w:tcPr>
          <w:p w14:paraId="293FBEEA" w14:textId="77777777" w:rsidR="00F11272" w:rsidRDefault="00F11272" w:rsidP="007A3DAF"/>
        </w:tc>
      </w:tr>
      <w:tr w:rsidR="00F11272" w14:paraId="722738CF" w14:textId="77777777" w:rsidTr="00B21F2E">
        <w:tc>
          <w:tcPr>
            <w:tcW w:w="2242" w:type="dxa"/>
            <w:shd w:val="clear" w:color="auto" w:fill="D9D9D9" w:themeFill="background2"/>
          </w:tcPr>
          <w:p w14:paraId="4B16D85A" w14:textId="77777777" w:rsidR="00F11272" w:rsidRDefault="00F11272" w:rsidP="007A3DAF">
            <w:r w:rsidRPr="006E7440">
              <w:t>Etablissement</w:t>
            </w:r>
          </w:p>
        </w:tc>
        <w:tc>
          <w:tcPr>
            <w:tcW w:w="2612" w:type="dxa"/>
            <w:shd w:val="clear" w:color="auto" w:fill="D9D9D9" w:themeFill="background2"/>
          </w:tcPr>
          <w:p w14:paraId="4676C757" w14:textId="77777777" w:rsidR="00F11272" w:rsidRDefault="00F11272" w:rsidP="007A3DAF">
            <w:r w:rsidRPr="006E7440">
              <w:t>Guichet</w:t>
            </w:r>
          </w:p>
        </w:tc>
        <w:tc>
          <w:tcPr>
            <w:tcW w:w="3057" w:type="dxa"/>
            <w:shd w:val="clear" w:color="auto" w:fill="D9D9D9" w:themeFill="background2"/>
          </w:tcPr>
          <w:p w14:paraId="55CA3BDB" w14:textId="77777777" w:rsidR="00F11272" w:rsidRDefault="00F11272" w:rsidP="007A3DAF">
            <w:r w:rsidRPr="006E7440">
              <w:t>n° Compte</w:t>
            </w:r>
          </w:p>
        </w:tc>
        <w:tc>
          <w:tcPr>
            <w:tcW w:w="1008" w:type="dxa"/>
            <w:shd w:val="clear" w:color="auto" w:fill="D9D9D9" w:themeFill="background2"/>
          </w:tcPr>
          <w:p w14:paraId="4A6725F0" w14:textId="77777777" w:rsidR="00F11272" w:rsidRDefault="00F11272" w:rsidP="007A3DAF">
            <w:r w:rsidRPr="006E7440">
              <w:t>Clé RIB</w:t>
            </w:r>
          </w:p>
        </w:tc>
      </w:tr>
      <w:tr w:rsidR="00F11272" w14:paraId="421D6432" w14:textId="77777777" w:rsidTr="00B21F2E">
        <w:tc>
          <w:tcPr>
            <w:tcW w:w="2242" w:type="dxa"/>
          </w:tcPr>
          <w:p w14:paraId="65BB481F" w14:textId="77777777" w:rsidR="00F11272" w:rsidRDefault="00F11272" w:rsidP="007A3DAF"/>
        </w:tc>
        <w:tc>
          <w:tcPr>
            <w:tcW w:w="2612" w:type="dxa"/>
          </w:tcPr>
          <w:p w14:paraId="5CCAAEE4" w14:textId="77777777" w:rsidR="00F11272" w:rsidRDefault="00F11272" w:rsidP="007A3DAF"/>
        </w:tc>
        <w:tc>
          <w:tcPr>
            <w:tcW w:w="3057" w:type="dxa"/>
          </w:tcPr>
          <w:p w14:paraId="66A454AA" w14:textId="77777777" w:rsidR="00F11272" w:rsidRDefault="00F11272" w:rsidP="007A3DAF"/>
        </w:tc>
        <w:tc>
          <w:tcPr>
            <w:tcW w:w="1008" w:type="dxa"/>
          </w:tcPr>
          <w:p w14:paraId="4950F6EB" w14:textId="77777777" w:rsidR="00F11272" w:rsidRDefault="00F11272" w:rsidP="007A3DAF"/>
        </w:tc>
      </w:tr>
      <w:tr w:rsidR="00F11272" w14:paraId="6C5289FF" w14:textId="77777777" w:rsidTr="00B21F2E">
        <w:tc>
          <w:tcPr>
            <w:tcW w:w="2242" w:type="dxa"/>
            <w:shd w:val="clear" w:color="auto" w:fill="D9D9D9" w:themeFill="background2"/>
          </w:tcPr>
          <w:p w14:paraId="7C99AF4C" w14:textId="77777777" w:rsidR="00F11272" w:rsidRDefault="00F11272" w:rsidP="007A3DAF">
            <w:r w:rsidRPr="006E7440">
              <w:t>Banque-domiciliation</w:t>
            </w:r>
          </w:p>
        </w:tc>
        <w:tc>
          <w:tcPr>
            <w:tcW w:w="6677" w:type="dxa"/>
            <w:gridSpan w:val="3"/>
          </w:tcPr>
          <w:p w14:paraId="2EE6EE59" w14:textId="77777777" w:rsidR="00F11272" w:rsidRDefault="00F11272" w:rsidP="007A3DAF"/>
        </w:tc>
      </w:tr>
      <w:tr w:rsidR="00F11272" w14:paraId="33D0CDF6" w14:textId="77777777" w:rsidTr="00B21F2E">
        <w:tc>
          <w:tcPr>
            <w:tcW w:w="2242" w:type="dxa"/>
            <w:shd w:val="clear" w:color="auto" w:fill="D9D9D9" w:themeFill="background2"/>
          </w:tcPr>
          <w:p w14:paraId="3584E849" w14:textId="77777777" w:rsidR="00F11272" w:rsidRPr="006E7440" w:rsidRDefault="00F11272" w:rsidP="007A3DAF">
            <w:r>
              <w:t>BIC</w:t>
            </w:r>
          </w:p>
        </w:tc>
        <w:tc>
          <w:tcPr>
            <w:tcW w:w="6677" w:type="dxa"/>
            <w:gridSpan w:val="3"/>
          </w:tcPr>
          <w:p w14:paraId="46CFFAAE" w14:textId="77777777" w:rsidR="00F11272" w:rsidRDefault="00F11272" w:rsidP="007A3DAF"/>
        </w:tc>
      </w:tr>
    </w:tbl>
    <w:p w14:paraId="6C7A2DA8" w14:textId="77777777" w:rsidR="00F11272" w:rsidRDefault="00F11272" w:rsidP="00F11272"/>
    <w:tbl>
      <w:tblPr>
        <w:tblStyle w:val="Grilledutableau"/>
        <w:tblW w:w="0" w:type="auto"/>
        <w:tblLook w:val="04A0" w:firstRow="1" w:lastRow="0" w:firstColumn="1" w:lastColumn="0" w:noHBand="0" w:noVBand="1"/>
      </w:tblPr>
      <w:tblGrid>
        <w:gridCol w:w="2242"/>
        <w:gridCol w:w="2612"/>
        <w:gridCol w:w="3057"/>
        <w:gridCol w:w="1008"/>
      </w:tblGrid>
      <w:tr w:rsidR="00F11272" w:rsidRPr="006E7440" w14:paraId="128C7735" w14:textId="77777777" w:rsidTr="007A3DAF">
        <w:tc>
          <w:tcPr>
            <w:tcW w:w="9069" w:type="dxa"/>
            <w:gridSpan w:val="4"/>
            <w:shd w:val="clear" w:color="auto" w:fill="D9D9D9" w:themeFill="background2"/>
          </w:tcPr>
          <w:p w14:paraId="26367753" w14:textId="77777777" w:rsidR="00F11272" w:rsidRPr="006E7440" w:rsidRDefault="00F11272" w:rsidP="007A3DAF">
            <w:pPr>
              <w:rPr>
                <w:b/>
              </w:rPr>
            </w:pPr>
            <w:r>
              <w:rPr>
                <w:b/>
              </w:rPr>
              <w:t>6</w:t>
            </w:r>
            <w:r w:rsidRPr="006E7440">
              <w:rPr>
                <w:b/>
                <w:vertAlign w:val="superscript"/>
              </w:rPr>
              <w:t>ème</w:t>
            </w:r>
            <w:r>
              <w:rPr>
                <w:b/>
              </w:rPr>
              <w:t xml:space="preserve"> </w:t>
            </w:r>
            <w:r w:rsidRPr="006E7440">
              <w:rPr>
                <w:b/>
              </w:rPr>
              <w:t>contractant / RIB</w:t>
            </w:r>
          </w:p>
        </w:tc>
      </w:tr>
      <w:tr w:rsidR="00F11272" w14:paraId="21529F41" w14:textId="77777777" w:rsidTr="007A3DAF">
        <w:tc>
          <w:tcPr>
            <w:tcW w:w="2267" w:type="dxa"/>
          </w:tcPr>
          <w:p w14:paraId="31C5EDBE" w14:textId="77777777" w:rsidR="00F11272" w:rsidRPr="006E7440" w:rsidRDefault="00F11272" w:rsidP="007A3DAF">
            <w:pPr>
              <w:jc w:val="right"/>
              <w:rPr>
                <w:b/>
              </w:rPr>
            </w:pPr>
            <w:r w:rsidRPr="006E7440">
              <w:rPr>
                <w:b/>
              </w:rPr>
              <w:t>Raison sociale</w:t>
            </w:r>
          </w:p>
        </w:tc>
        <w:tc>
          <w:tcPr>
            <w:tcW w:w="6802" w:type="dxa"/>
            <w:gridSpan w:val="3"/>
          </w:tcPr>
          <w:p w14:paraId="113E626D" w14:textId="77777777" w:rsidR="00F11272" w:rsidRDefault="00F11272" w:rsidP="007A3DAF"/>
        </w:tc>
      </w:tr>
      <w:tr w:rsidR="00F11272" w14:paraId="00B66127" w14:textId="77777777" w:rsidTr="007A3DAF">
        <w:tc>
          <w:tcPr>
            <w:tcW w:w="2267" w:type="dxa"/>
            <w:shd w:val="clear" w:color="auto" w:fill="D9D9D9" w:themeFill="background2"/>
          </w:tcPr>
          <w:p w14:paraId="79B4482B" w14:textId="77777777" w:rsidR="00F11272" w:rsidRDefault="00F11272" w:rsidP="007A3DAF">
            <w:r w:rsidRPr="006E7440">
              <w:t>Etablissement</w:t>
            </w:r>
          </w:p>
        </w:tc>
        <w:tc>
          <w:tcPr>
            <w:tcW w:w="2661" w:type="dxa"/>
            <w:shd w:val="clear" w:color="auto" w:fill="D9D9D9" w:themeFill="background2"/>
          </w:tcPr>
          <w:p w14:paraId="1441855F" w14:textId="77777777" w:rsidR="00F11272" w:rsidRDefault="00F11272" w:rsidP="007A3DAF">
            <w:r w:rsidRPr="006E7440">
              <w:t>Guichet</w:t>
            </w:r>
          </w:p>
        </w:tc>
        <w:tc>
          <w:tcPr>
            <w:tcW w:w="3118" w:type="dxa"/>
            <w:shd w:val="clear" w:color="auto" w:fill="D9D9D9" w:themeFill="background2"/>
          </w:tcPr>
          <w:p w14:paraId="30A648C8" w14:textId="77777777" w:rsidR="00F11272" w:rsidRDefault="00F11272" w:rsidP="007A3DAF">
            <w:r w:rsidRPr="006E7440">
              <w:t>n° Compte</w:t>
            </w:r>
          </w:p>
        </w:tc>
        <w:tc>
          <w:tcPr>
            <w:tcW w:w="1023" w:type="dxa"/>
            <w:shd w:val="clear" w:color="auto" w:fill="D9D9D9" w:themeFill="background2"/>
          </w:tcPr>
          <w:p w14:paraId="7642EE21" w14:textId="77777777" w:rsidR="00F11272" w:rsidRDefault="00F11272" w:rsidP="007A3DAF">
            <w:r w:rsidRPr="006E7440">
              <w:t>Clé RIB</w:t>
            </w:r>
          </w:p>
        </w:tc>
      </w:tr>
      <w:tr w:rsidR="00F11272" w14:paraId="047C5FB3" w14:textId="77777777" w:rsidTr="007A3DAF">
        <w:tc>
          <w:tcPr>
            <w:tcW w:w="2267" w:type="dxa"/>
          </w:tcPr>
          <w:p w14:paraId="6FB9BDB4" w14:textId="77777777" w:rsidR="00F11272" w:rsidRDefault="00F11272" w:rsidP="007A3DAF"/>
        </w:tc>
        <w:tc>
          <w:tcPr>
            <w:tcW w:w="2661" w:type="dxa"/>
          </w:tcPr>
          <w:p w14:paraId="43AF867F" w14:textId="77777777" w:rsidR="00F11272" w:rsidRDefault="00F11272" w:rsidP="007A3DAF"/>
        </w:tc>
        <w:tc>
          <w:tcPr>
            <w:tcW w:w="3118" w:type="dxa"/>
          </w:tcPr>
          <w:p w14:paraId="3FC78EED" w14:textId="77777777" w:rsidR="00F11272" w:rsidRDefault="00F11272" w:rsidP="007A3DAF"/>
        </w:tc>
        <w:tc>
          <w:tcPr>
            <w:tcW w:w="1023" w:type="dxa"/>
          </w:tcPr>
          <w:p w14:paraId="65C2FD4D" w14:textId="77777777" w:rsidR="00F11272" w:rsidRDefault="00F11272" w:rsidP="007A3DAF"/>
        </w:tc>
      </w:tr>
      <w:tr w:rsidR="00F11272" w14:paraId="572C2EC2" w14:textId="77777777" w:rsidTr="007A3DAF">
        <w:tc>
          <w:tcPr>
            <w:tcW w:w="2267" w:type="dxa"/>
            <w:shd w:val="clear" w:color="auto" w:fill="D9D9D9" w:themeFill="background2"/>
          </w:tcPr>
          <w:p w14:paraId="326FF8A5" w14:textId="77777777" w:rsidR="00F11272" w:rsidRDefault="00F11272" w:rsidP="007A3DAF">
            <w:r w:rsidRPr="006E7440">
              <w:t>Banque-domiciliation</w:t>
            </w:r>
          </w:p>
        </w:tc>
        <w:tc>
          <w:tcPr>
            <w:tcW w:w="6802" w:type="dxa"/>
            <w:gridSpan w:val="3"/>
          </w:tcPr>
          <w:p w14:paraId="0CA2A8A3" w14:textId="77777777" w:rsidR="00F11272" w:rsidRDefault="00F11272" w:rsidP="007A3DAF"/>
        </w:tc>
      </w:tr>
      <w:tr w:rsidR="00F11272" w14:paraId="6ADCAF7B" w14:textId="77777777" w:rsidTr="007A3DAF">
        <w:tc>
          <w:tcPr>
            <w:tcW w:w="2267" w:type="dxa"/>
            <w:shd w:val="clear" w:color="auto" w:fill="D9D9D9" w:themeFill="background2"/>
          </w:tcPr>
          <w:p w14:paraId="550AB57F" w14:textId="77777777" w:rsidR="00F11272" w:rsidRPr="006E7440" w:rsidRDefault="00F11272" w:rsidP="007A3DAF">
            <w:r>
              <w:t>BIC</w:t>
            </w:r>
          </w:p>
        </w:tc>
        <w:tc>
          <w:tcPr>
            <w:tcW w:w="6802" w:type="dxa"/>
            <w:gridSpan w:val="3"/>
          </w:tcPr>
          <w:p w14:paraId="16E1ADFE" w14:textId="77777777" w:rsidR="00F11272" w:rsidRDefault="00F11272" w:rsidP="007A3DAF"/>
        </w:tc>
      </w:tr>
    </w:tbl>
    <w:p w14:paraId="2F44E317" w14:textId="77777777" w:rsidR="00F11272" w:rsidRDefault="00F11272" w:rsidP="00F11272"/>
    <w:p w14:paraId="00C8C84B" w14:textId="77777777" w:rsidR="00F11272" w:rsidRDefault="00F11272" w:rsidP="00F11272"/>
    <w:p w14:paraId="31B89E0B" w14:textId="7F2D7DEB" w:rsidR="00F11272" w:rsidRPr="00544C46" w:rsidRDefault="00F11272" w:rsidP="00F11272">
      <w:pPr>
        <w:pStyle w:val="Titre1"/>
        <w:numPr>
          <w:ilvl w:val="0"/>
          <w:numId w:val="6"/>
        </w:numPr>
      </w:pPr>
      <w:bookmarkStart w:id="54" w:name="_Toc174025308"/>
      <w:bookmarkStart w:id="55" w:name="_Toc193378828"/>
      <w:r w:rsidRPr="00544C46">
        <w:t>Sous-traitance</w:t>
      </w:r>
      <w:bookmarkEnd w:id="54"/>
      <w:bookmarkEnd w:id="55"/>
    </w:p>
    <w:p w14:paraId="1293D9B3" w14:textId="77777777" w:rsidR="00F11272" w:rsidRDefault="00F11272" w:rsidP="00F11272">
      <w:r>
        <w:t xml:space="preserve">Sont annexées </w:t>
      </w:r>
      <w:r w:rsidRPr="00544C46">
        <w:t xml:space="preserve">au présent acte d’engagement </w:t>
      </w:r>
      <w:r>
        <w:t xml:space="preserve">les déclarations de sous-traitance (formulaire DC4) </w:t>
      </w:r>
      <w:r w:rsidRPr="00544C46">
        <w:t>indiqu</w:t>
      </w:r>
      <w:r>
        <w:t>ant</w:t>
      </w:r>
      <w:r w:rsidRPr="00544C46">
        <w:t xml:space="preserve"> les noms de ces sous-traitants</w:t>
      </w:r>
      <w:r>
        <w:t xml:space="preserve">, </w:t>
      </w:r>
      <w:r w:rsidRPr="00544C46">
        <w:t>la nature et le montant des prestations</w:t>
      </w:r>
      <w:r>
        <w:t>, et leurs modalités de paiement</w:t>
      </w:r>
      <w:r w:rsidRPr="00544C46">
        <w:t xml:space="preserve"> que j’envisage (ou nous envisageons) de faire exécuter par des sous-traitants </w:t>
      </w:r>
      <w:r>
        <w:t>bénéficiant d’un droit au paiement direct</w:t>
      </w:r>
      <w:r w:rsidRPr="00544C46">
        <w:t xml:space="preserve">, </w:t>
      </w:r>
    </w:p>
    <w:p w14:paraId="4D1374DE" w14:textId="77777777" w:rsidR="00F11272" w:rsidRPr="00B21F2E" w:rsidRDefault="00F11272" w:rsidP="00F11272">
      <w:pPr>
        <w:rPr>
          <w:rFonts w:cstheme="minorHAnsi"/>
        </w:rPr>
      </w:pPr>
      <w:r>
        <w:t>L</w:t>
      </w:r>
      <w:r w:rsidRPr="00544C46">
        <w:t>e montant des prestations sous-traitées indiqué dans chaque annexe constitue le montant maximal de la créance que le sous-</w:t>
      </w:r>
      <w:r w:rsidRPr="00B21F2E">
        <w:rPr>
          <w:rFonts w:cstheme="minorHAnsi"/>
        </w:rPr>
        <w:t>traitant concerné pourra présenter en nantissement ou céder.</w:t>
      </w:r>
    </w:p>
    <w:p w14:paraId="7E7739C1" w14:textId="77777777" w:rsidR="00F11272" w:rsidRPr="00B21F2E" w:rsidRDefault="00F11272" w:rsidP="00F11272">
      <w:pPr>
        <w:rPr>
          <w:rFonts w:cstheme="minorHAnsi"/>
        </w:rPr>
      </w:pPr>
      <w:r w:rsidRPr="00B21F2E">
        <w:rPr>
          <w:rFonts w:cstheme="minorHAnsi"/>
        </w:rPr>
        <w:t>Chaque annexe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3EEFA630" w14:textId="77777777" w:rsidR="00F11272" w:rsidRDefault="00F11272" w:rsidP="00F11272">
      <w:pPr>
        <w:rPr>
          <w:rFonts w:cstheme="minorHAnsi"/>
        </w:rPr>
      </w:pPr>
      <w:bookmarkStart w:id="56" w:name="MTP"/>
      <w:r w:rsidRPr="00B21F2E">
        <w:rPr>
          <w:rFonts w:cstheme="minorHAnsi"/>
        </w:rPr>
        <w:t>Le montant total des prestations que j’envisage (a) ou que nous envisageons (b)</w:t>
      </w:r>
      <w:r w:rsidRPr="00B21F2E">
        <w:rPr>
          <w:rStyle w:val="Appelnotedebasdep"/>
          <w:rFonts w:cstheme="minorHAnsi"/>
        </w:rPr>
        <w:footnoteReference w:id="1"/>
      </w:r>
      <w:r w:rsidRPr="00B21F2E">
        <w:rPr>
          <w:rFonts w:cstheme="minorHAnsi"/>
        </w:rPr>
        <w:t>d</w:t>
      </w:r>
      <w:bookmarkEnd w:id="56"/>
      <w:r w:rsidRPr="00B21F2E">
        <w:rPr>
          <w:rFonts w:cstheme="minorHAnsi"/>
        </w:rPr>
        <w:t xml:space="preserve">e sous-traiter conformément à cette annexe est de : </w:t>
      </w:r>
    </w:p>
    <w:p w14:paraId="3F0B1A98" w14:textId="77777777" w:rsidR="003C339A" w:rsidRPr="00B21F2E" w:rsidRDefault="003C339A" w:rsidP="00F11272">
      <w:pPr>
        <w:rPr>
          <w:rFonts w:cstheme="minorHAnsi"/>
        </w:rPr>
      </w:pPr>
    </w:p>
    <w:tbl>
      <w:tblPr>
        <w:tblW w:w="10627" w:type="dxa"/>
        <w:jc w:val="center"/>
        <w:tblLayout w:type="fixed"/>
        <w:tblCellMar>
          <w:left w:w="70" w:type="dxa"/>
          <w:right w:w="70" w:type="dxa"/>
        </w:tblCellMar>
        <w:tblLook w:val="0000" w:firstRow="0" w:lastRow="0" w:firstColumn="0" w:lastColumn="0" w:noHBand="0" w:noVBand="0"/>
      </w:tblPr>
      <w:tblGrid>
        <w:gridCol w:w="2972"/>
        <w:gridCol w:w="2835"/>
        <w:gridCol w:w="2410"/>
        <w:gridCol w:w="2410"/>
      </w:tblGrid>
      <w:tr w:rsidR="00F11272" w:rsidRPr="00B21F2E" w14:paraId="5F06075C" w14:textId="77777777" w:rsidTr="007A3DAF">
        <w:trPr>
          <w:jc w:val="center"/>
        </w:trPr>
        <w:tc>
          <w:tcPr>
            <w:tcW w:w="5807" w:type="dxa"/>
            <w:gridSpan w:val="2"/>
          </w:tcPr>
          <w:p w14:paraId="0AC749B2" w14:textId="77777777" w:rsidR="00F11272" w:rsidRPr="00B21F2E" w:rsidRDefault="00F11272" w:rsidP="007A3DAF">
            <w:pPr>
              <w:rPr>
                <w:rFonts w:cstheme="minorHAnsi"/>
              </w:rPr>
            </w:pPr>
            <w:r w:rsidRPr="00B21F2E">
              <w:rPr>
                <w:rFonts w:cstheme="minorHAnsi"/>
              </w:rPr>
              <w:t>a) Montant H.T. : ............................ Euros</w:t>
            </w:r>
          </w:p>
        </w:tc>
        <w:tc>
          <w:tcPr>
            <w:tcW w:w="4820" w:type="dxa"/>
            <w:gridSpan w:val="2"/>
          </w:tcPr>
          <w:p w14:paraId="1A62E55E" w14:textId="77777777" w:rsidR="00F11272" w:rsidRPr="00B21F2E" w:rsidRDefault="00F11272" w:rsidP="007A3DAF">
            <w:pPr>
              <w:rPr>
                <w:rFonts w:cstheme="minorHAnsi"/>
              </w:rPr>
            </w:pPr>
          </w:p>
        </w:tc>
      </w:tr>
      <w:tr w:rsidR="00F11272" w:rsidRPr="00B21F2E" w14:paraId="469AE939" w14:textId="77777777" w:rsidTr="007A3DAF">
        <w:trPr>
          <w:jc w:val="center"/>
        </w:trPr>
        <w:tc>
          <w:tcPr>
            <w:tcW w:w="2972" w:type="dxa"/>
          </w:tcPr>
          <w:p w14:paraId="055547D1" w14:textId="77777777" w:rsidR="00F11272" w:rsidRPr="00B21F2E" w:rsidRDefault="00F11272" w:rsidP="007A3DAF">
            <w:pPr>
              <w:rPr>
                <w:rFonts w:cstheme="minorHAnsi"/>
              </w:rPr>
            </w:pPr>
          </w:p>
        </w:tc>
        <w:tc>
          <w:tcPr>
            <w:tcW w:w="2835" w:type="dxa"/>
          </w:tcPr>
          <w:p w14:paraId="33B0C5EA" w14:textId="77777777" w:rsidR="00F11272" w:rsidRPr="00B21F2E" w:rsidRDefault="00F11272" w:rsidP="007A3DAF">
            <w:pPr>
              <w:rPr>
                <w:rFonts w:cstheme="minorHAnsi"/>
              </w:rPr>
            </w:pPr>
          </w:p>
        </w:tc>
        <w:tc>
          <w:tcPr>
            <w:tcW w:w="2410" w:type="dxa"/>
          </w:tcPr>
          <w:p w14:paraId="1FA56333" w14:textId="77777777" w:rsidR="00F11272" w:rsidRPr="00B21F2E" w:rsidRDefault="00F11272" w:rsidP="007A3DAF">
            <w:pPr>
              <w:rPr>
                <w:rFonts w:cstheme="minorHAnsi"/>
              </w:rPr>
            </w:pPr>
          </w:p>
        </w:tc>
        <w:tc>
          <w:tcPr>
            <w:tcW w:w="2410" w:type="dxa"/>
          </w:tcPr>
          <w:p w14:paraId="26DB500E" w14:textId="77777777" w:rsidR="00F11272" w:rsidRPr="00B21F2E" w:rsidRDefault="00F11272" w:rsidP="007A3DAF">
            <w:pPr>
              <w:rPr>
                <w:rFonts w:cstheme="minorHAnsi"/>
              </w:rPr>
            </w:pPr>
          </w:p>
        </w:tc>
      </w:tr>
      <w:tr w:rsidR="00F11272" w:rsidRPr="00B21F2E" w14:paraId="3A161182" w14:textId="77777777" w:rsidTr="007A3DAF">
        <w:trPr>
          <w:jc w:val="center"/>
        </w:trPr>
        <w:tc>
          <w:tcPr>
            <w:tcW w:w="2972" w:type="dxa"/>
          </w:tcPr>
          <w:p w14:paraId="3FF21C21" w14:textId="77777777" w:rsidR="00F11272" w:rsidRPr="00B21F2E" w:rsidRDefault="00F11272" w:rsidP="007A3DAF">
            <w:pPr>
              <w:rPr>
                <w:rFonts w:cstheme="minorHAnsi"/>
              </w:rPr>
            </w:pPr>
            <w:r w:rsidRPr="00B21F2E">
              <w:rPr>
                <w:rFonts w:cstheme="minorHAnsi"/>
              </w:rPr>
              <w:t>b) Membre du groupement</w:t>
            </w:r>
          </w:p>
        </w:tc>
        <w:tc>
          <w:tcPr>
            <w:tcW w:w="2835" w:type="dxa"/>
          </w:tcPr>
          <w:p w14:paraId="462DF175" w14:textId="77777777" w:rsidR="00F11272" w:rsidRPr="00B21F2E" w:rsidRDefault="00F11272" w:rsidP="007A3DAF">
            <w:pPr>
              <w:rPr>
                <w:rFonts w:cstheme="minorHAnsi"/>
              </w:rPr>
            </w:pPr>
            <w:r w:rsidRPr="00B21F2E">
              <w:rPr>
                <w:rFonts w:cstheme="minorHAnsi"/>
              </w:rPr>
              <w:t>Nature de la prestation</w:t>
            </w:r>
          </w:p>
        </w:tc>
        <w:tc>
          <w:tcPr>
            <w:tcW w:w="2410" w:type="dxa"/>
          </w:tcPr>
          <w:p w14:paraId="6B94FCAE" w14:textId="77777777" w:rsidR="00F11272" w:rsidRPr="00B21F2E" w:rsidRDefault="00F11272" w:rsidP="007A3DAF">
            <w:pPr>
              <w:rPr>
                <w:rFonts w:cstheme="minorHAnsi"/>
              </w:rPr>
            </w:pPr>
            <w:r w:rsidRPr="00B21F2E">
              <w:rPr>
                <w:rFonts w:cstheme="minorHAnsi"/>
              </w:rPr>
              <w:t>Montant H.T. </w:t>
            </w:r>
          </w:p>
        </w:tc>
        <w:tc>
          <w:tcPr>
            <w:tcW w:w="2410" w:type="dxa"/>
          </w:tcPr>
          <w:p w14:paraId="4DAE7D9F" w14:textId="77777777" w:rsidR="00F11272" w:rsidRPr="00B21F2E" w:rsidRDefault="00F11272" w:rsidP="007A3DAF">
            <w:pPr>
              <w:rPr>
                <w:rFonts w:cstheme="minorHAnsi"/>
              </w:rPr>
            </w:pPr>
            <w:r w:rsidRPr="00B21F2E">
              <w:rPr>
                <w:rFonts w:cstheme="minorHAnsi"/>
              </w:rPr>
              <w:t>Montant T.T.C. </w:t>
            </w:r>
          </w:p>
        </w:tc>
      </w:tr>
      <w:tr w:rsidR="00F11272" w:rsidRPr="00B21F2E" w14:paraId="06309DD5" w14:textId="77777777" w:rsidTr="007A3DAF">
        <w:trPr>
          <w:jc w:val="center"/>
        </w:trPr>
        <w:tc>
          <w:tcPr>
            <w:tcW w:w="2972" w:type="dxa"/>
          </w:tcPr>
          <w:p w14:paraId="7BAA6C68" w14:textId="77777777" w:rsidR="00F11272" w:rsidRPr="00B21F2E" w:rsidRDefault="00F11272" w:rsidP="007A3DAF">
            <w:pPr>
              <w:rPr>
                <w:rFonts w:cstheme="minorHAnsi"/>
              </w:rPr>
            </w:pPr>
            <w:r w:rsidRPr="00B21F2E">
              <w:rPr>
                <w:rFonts w:cstheme="minorHAnsi"/>
              </w:rPr>
              <w:t>M. ..........................................</w:t>
            </w:r>
          </w:p>
        </w:tc>
        <w:tc>
          <w:tcPr>
            <w:tcW w:w="2835" w:type="dxa"/>
          </w:tcPr>
          <w:p w14:paraId="540DDD39" w14:textId="77777777" w:rsidR="00F11272" w:rsidRPr="00B21F2E" w:rsidRDefault="00F11272" w:rsidP="007A3DAF">
            <w:pPr>
              <w:rPr>
                <w:rFonts w:cstheme="minorHAnsi"/>
              </w:rPr>
            </w:pPr>
            <w:r w:rsidRPr="00B21F2E">
              <w:rPr>
                <w:rFonts w:cstheme="minorHAnsi"/>
              </w:rPr>
              <w:t>.............................................</w:t>
            </w:r>
          </w:p>
        </w:tc>
        <w:tc>
          <w:tcPr>
            <w:tcW w:w="2410" w:type="dxa"/>
          </w:tcPr>
          <w:p w14:paraId="32ECAEE5" w14:textId="77777777" w:rsidR="00F11272" w:rsidRPr="00B21F2E" w:rsidRDefault="00F11272" w:rsidP="007A3DAF">
            <w:pPr>
              <w:rPr>
                <w:rFonts w:cstheme="minorHAnsi"/>
              </w:rPr>
            </w:pPr>
            <w:r w:rsidRPr="00B21F2E">
              <w:rPr>
                <w:rFonts w:cstheme="minorHAnsi"/>
              </w:rPr>
              <w:t>............................ Euros</w:t>
            </w:r>
          </w:p>
        </w:tc>
        <w:tc>
          <w:tcPr>
            <w:tcW w:w="2410" w:type="dxa"/>
          </w:tcPr>
          <w:p w14:paraId="3CFE6334" w14:textId="77777777" w:rsidR="00F11272" w:rsidRPr="00B21F2E" w:rsidRDefault="00F11272" w:rsidP="007A3DAF">
            <w:pPr>
              <w:rPr>
                <w:rFonts w:cstheme="minorHAnsi"/>
              </w:rPr>
            </w:pPr>
            <w:r w:rsidRPr="00B21F2E">
              <w:rPr>
                <w:rFonts w:cstheme="minorHAnsi"/>
              </w:rPr>
              <w:t>............................ Euros</w:t>
            </w:r>
          </w:p>
        </w:tc>
      </w:tr>
      <w:tr w:rsidR="00F11272" w:rsidRPr="00B21F2E" w14:paraId="0A02C682" w14:textId="77777777" w:rsidTr="007A3DAF">
        <w:trPr>
          <w:jc w:val="center"/>
        </w:trPr>
        <w:tc>
          <w:tcPr>
            <w:tcW w:w="2972" w:type="dxa"/>
          </w:tcPr>
          <w:p w14:paraId="1223A2FD" w14:textId="77777777" w:rsidR="00F11272" w:rsidRPr="00B21F2E" w:rsidRDefault="00F11272" w:rsidP="007A3DAF">
            <w:pPr>
              <w:rPr>
                <w:rFonts w:cstheme="minorHAnsi"/>
              </w:rPr>
            </w:pPr>
            <w:r w:rsidRPr="00B21F2E">
              <w:rPr>
                <w:rFonts w:cstheme="minorHAnsi"/>
              </w:rPr>
              <w:t>M. ..........................................</w:t>
            </w:r>
          </w:p>
        </w:tc>
        <w:tc>
          <w:tcPr>
            <w:tcW w:w="2835" w:type="dxa"/>
          </w:tcPr>
          <w:p w14:paraId="7C3076A2" w14:textId="77777777" w:rsidR="00F11272" w:rsidRPr="00B21F2E" w:rsidRDefault="00F11272" w:rsidP="007A3DAF">
            <w:pPr>
              <w:rPr>
                <w:rFonts w:cstheme="minorHAnsi"/>
              </w:rPr>
            </w:pPr>
            <w:r w:rsidRPr="00B21F2E">
              <w:rPr>
                <w:rFonts w:cstheme="minorHAnsi"/>
              </w:rPr>
              <w:t>.............................................</w:t>
            </w:r>
          </w:p>
        </w:tc>
        <w:tc>
          <w:tcPr>
            <w:tcW w:w="2410" w:type="dxa"/>
          </w:tcPr>
          <w:p w14:paraId="6A4423ED" w14:textId="77777777" w:rsidR="00F11272" w:rsidRPr="00B21F2E" w:rsidRDefault="00F11272" w:rsidP="007A3DAF">
            <w:pPr>
              <w:rPr>
                <w:rFonts w:cstheme="minorHAnsi"/>
              </w:rPr>
            </w:pPr>
            <w:r w:rsidRPr="00B21F2E">
              <w:rPr>
                <w:rFonts w:cstheme="minorHAnsi"/>
              </w:rPr>
              <w:t>............................ Euros</w:t>
            </w:r>
          </w:p>
        </w:tc>
        <w:tc>
          <w:tcPr>
            <w:tcW w:w="2410" w:type="dxa"/>
          </w:tcPr>
          <w:p w14:paraId="53233DB2" w14:textId="77777777" w:rsidR="00F11272" w:rsidRPr="00B21F2E" w:rsidRDefault="00F11272" w:rsidP="007A3DAF">
            <w:pPr>
              <w:rPr>
                <w:rFonts w:cstheme="minorHAnsi"/>
              </w:rPr>
            </w:pPr>
            <w:r w:rsidRPr="00B21F2E">
              <w:rPr>
                <w:rFonts w:cstheme="minorHAnsi"/>
              </w:rPr>
              <w:t>............................ Euros</w:t>
            </w:r>
          </w:p>
        </w:tc>
      </w:tr>
      <w:tr w:rsidR="00F11272" w:rsidRPr="00B21F2E" w14:paraId="780B67B4" w14:textId="77777777" w:rsidTr="007A3DAF">
        <w:trPr>
          <w:jc w:val="center"/>
        </w:trPr>
        <w:tc>
          <w:tcPr>
            <w:tcW w:w="2972" w:type="dxa"/>
          </w:tcPr>
          <w:p w14:paraId="278631D5" w14:textId="77777777" w:rsidR="00F11272" w:rsidRPr="00B21F2E" w:rsidRDefault="00F11272" w:rsidP="007A3DAF">
            <w:pPr>
              <w:rPr>
                <w:rFonts w:cstheme="minorHAnsi"/>
              </w:rPr>
            </w:pPr>
            <w:r w:rsidRPr="00B21F2E">
              <w:rPr>
                <w:rFonts w:cstheme="minorHAnsi"/>
              </w:rPr>
              <w:t>M. ..........................................</w:t>
            </w:r>
          </w:p>
        </w:tc>
        <w:tc>
          <w:tcPr>
            <w:tcW w:w="2835" w:type="dxa"/>
          </w:tcPr>
          <w:p w14:paraId="62329297" w14:textId="77777777" w:rsidR="00F11272" w:rsidRPr="00B21F2E" w:rsidRDefault="00F11272" w:rsidP="007A3DAF">
            <w:pPr>
              <w:rPr>
                <w:rFonts w:cstheme="minorHAnsi"/>
              </w:rPr>
            </w:pPr>
            <w:r w:rsidRPr="00B21F2E">
              <w:rPr>
                <w:rFonts w:cstheme="minorHAnsi"/>
              </w:rPr>
              <w:t>.............................................</w:t>
            </w:r>
          </w:p>
        </w:tc>
        <w:tc>
          <w:tcPr>
            <w:tcW w:w="2410" w:type="dxa"/>
          </w:tcPr>
          <w:p w14:paraId="492E9F5E" w14:textId="77777777" w:rsidR="00F11272" w:rsidRPr="00B21F2E" w:rsidRDefault="00F11272" w:rsidP="007A3DAF">
            <w:pPr>
              <w:rPr>
                <w:rFonts w:cstheme="minorHAnsi"/>
              </w:rPr>
            </w:pPr>
            <w:r w:rsidRPr="00B21F2E">
              <w:rPr>
                <w:rFonts w:cstheme="minorHAnsi"/>
              </w:rPr>
              <w:t>............................ Euros</w:t>
            </w:r>
          </w:p>
        </w:tc>
        <w:tc>
          <w:tcPr>
            <w:tcW w:w="2410" w:type="dxa"/>
          </w:tcPr>
          <w:p w14:paraId="1CA4C44C" w14:textId="77777777" w:rsidR="00F11272" w:rsidRPr="00B21F2E" w:rsidRDefault="00F11272" w:rsidP="007A3DAF">
            <w:pPr>
              <w:rPr>
                <w:rFonts w:cstheme="minorHAnsi"/>
              </w:rPr>
            </w:pPr>
            <w:r w:rsidRPr="00B21F2E">
              <w:rPr>
                <w:rFonts w:cstheme="minorHAnsi"/>
              </w:rPr>
              <w:t>............................ Euros</w:t>
            </w:r>
          </w:p>
        </w:tc>
      </w:tr>
      <w:tr w:rsidR="00F11272" w:rsidRPr="00B21F2E" w14:paraId="7286365F" w14:textId="77777777" w:rsidTr="007A3DAF">
        <w:trPr>
          <w:jc w:val="center"/>
        </w:trPr>
        <w:tc>
          <w:tcPr>
            <w:tcW w:w="2972" w:type="dxa"/>
          </w:tcPr>
          <w:p w14:paraId="68966B42" w14:textId="77777777" w:rsidR="00F11272" w:rsidRPr="00B21F2E" w:rsidRDefault="00F11272" w:rsidP="007A3DAF">
            <w:pPr>
              <w:rPr>
                <w:rFonts w:cstheme="minorHAnsi"/>
              </w:rPr>
            </w:pPr>
          </w:p>
        </w:tc>
        <w:tc>
          <w:tcPr>
            <w:tcW w:w="2835" w:type="dxa"/>
          </w:tcPr>
          <w:p w14:paraId="6D9DC161" w14:textId="77777777" w:rsidR="00F11272" w:rsidRPr="00B21F2E" w:rsidRDefault="00F11272" w:rsidP="007A3DAF">
            <w:pPr>
              <w:rPr>
                <w:rFonts w:cstheme="minorHAnsi"/>
                <w:b/>
                <w:bCs/>
              </w:rPr>
            </w:pPr>
            <w:r w:rsidRPr="00B21F2E">
              <w:rPr>
                <w:rFonts w:cstheme="minorHAnsi"/>
                <w:b/>
                <w:bCs/>
              </w:rPr>
              <w:tab/>
              <w:t>Total</w:t>
            </w:r>
          </w:p>
        </w:tc>
        <w:tc>
          <w:tcPr>
            <w:tcW w:w="2410" w:type="dxa"/>
          </w:tcPr>
          <w:p w14:paraId="5810907C" w14:textId="77777777" w:rsidR="00F11272" w:rsidRPr="00B21F2E" w:rsidRDefault="00F11272" w:rsidP="007A3DAF">
            <w:pPr>
              <w:rPr>
                <w:rFonts w:cstheme="minorHAnsi"/>
                <w:b/>
                <w:bCs/>
              </w:rPr>
            </w:pPr>
            <w:r w:rsidRPr="00B21F2E">
              <w:rPr>
                <w:rFonts w:cstheme="minorHAnsi"/>
                <w:b/>
                <w:bCs/>
              </w:rPr>
              <w:t>............................ Euros</w:t>
            </w:r>
          </w:p>
        </w:tc>
        <w:tc>
          <w:tcPr>
            <w:tcW w:w="2410" w:type="dxa"/>
          </w:tcPr>
          <w:p w14:paraId="0E83D4C5" w14:textId="77777777" w:rsidR="00F11272" w:rsidRPr="00B21F2E" w:rsidRDefault="00F11272" w:rsidP="007A3DAF">
            <w:pPr>
              <w:rPr>
                <w:rFonts w:cstheme="minorHAnsi"/>
                <w:b/>
                <w:bCs/>
              </w:rPr>
            </w:pPr>
            <w:r w:rsidRPr="00B21F2E">
              <w:rPr>
                <w:rFonts w:cstheme="minorHAnsi"/>
                <w:b/>
                <w:bCs/>
              </w:rPr>
              <w:t>............................ Euros</w:t>
            </w:r>
          </w:p>
        </w:tc>
      </w:tr>
    </w:tbl>
    <w:p w14:paraId="2D349BF5" w14:textId="77777777" w:rsidR="00B21F2E" w:rsidRDefault="00B21F2E" w:rsidP="00B21F2E">
      <w:bookmarkStart w:id="57" w:name="_Toc35330869"/>
      <w:bookmarkStart w:id="58" w:name="_Toc49741521"/>
      <w:bookmarkStart w:id="59" w:name="_Toc86460101"/>
      <w:bookmarkStart w:id="60" w:name="_Toc90964050"/>
      <w:bookmarkStart w:id="61" w:name="_Toc97094704"/>
      <w:bookmarkStart w:id="62" w:name="_Toc113087242"/>
      <w:bookmarkStart w:id="63" w:name="_Toc174025309"/>
    </w:p>
    <w:p w14:paraId="21E0CC2E" w14:textId="0D0FAB8B" w:rsidR="00F11272" w:rsidRPr="00544C46" w:rsidRDefault="00F11272" w:rsidP="00F11272">
      <w:pPr>
        <w:pStyle w:val="Titre1"/>
        <w:numPr>
          <w:ilvl w:val="0"/>
          <w:numId w:val="6"/>
        </w:numPr>
      </w:pPr>
      <w:bookmarkStart w:id="64" w:name="_Toc193378829"/>
      <w:r w:rsidRPr="00544C46">
        <w:t>Représentation du maître d’œuvre</w:t>
      </w:r>
      <w:bookmarkEnd w:id="57"/>
      <w:bookmarkEnd w:id="58"/>
      <w:bookmarkEnd w:id="59"/>
      <w:bookmarkEnd w:id="60"/>
      <w:bookmarkEnd w:id="61"/>
      <w:bookmarkEnd w:id="62"/>
      <w:bookmarkEnd w:id="63"/>
      <w:bookmarkEnd w:id="64"/>
    </w:p>
    <w:p w14:paraId="4805C951" w14:textId="77777777" w:rsidR="00F11272" w:rsidRPr="00544C46" w:rsidRDefault="00F11272" w:rsidP="00F11272">
      <w:r w:rsidRPr="00544C46">
        <w:t>Pour exercer le contrôle général des travaux, des visites de chantier auront lieu à la diligence du maître d’œuvre ou sur demande du maître d’ouvrage.</w:t>
      </w:r>
    </w:p>
    <w:p w14:paraId="210902A4" w14:textId="77777777" w:rsidR="00F11272" w:rsidRPr="00544C46" w:rsidRDefault="00F11272" w:rsidP="00F11272">
      <w:r>
        <w:t>P</w:t>
      </w:r>
      <w:r w:rsidRPr="00544C46">
        <w:t xml:space="preserve">our ces visites </w:t>
      </w:r>
      <w:r w:rsidRPr="00544C46">
        <w:rPr>
          <w:b/>
        </w:rPr>
        <w:t>le groupement sera</w:t>
      </w:r>
      <w:r w:rsidRPr="00544C46">
        <w:t xml:space="preserve"> représenté par : </w:t>
      </w:r>
    </w:p>
    <w:tbl>
      <w:tblPr>
        <w:tblStyle w:val="Grilledutableau"/>
        <w:tblW w:w="0" w:type="auto"/>
        <w:tblLook w:val="04A0" w:firstRow="1" w:lastRow="0" w:firstColumn="1" w:lastColumn="0" w:noHBand="0" w:noVBand="1"/>
      </w:tblPr>
      <w:tblGrid>
        <w:gridCol w:w="8919"/>
      </w:tblGrid>
      <w:tr w:rsidR="00F11272" w14:paraId="18AF99B8" w14:textId="77777777" w:rsidTr="007A3DAF">
        <w:tc>
          <w:tcPr>
            <w:tcW w:w="9069" w:type="dxa"/>
          </w:tcPr>
          <w:p w14:paraId="71B71BBA" w14:textId="77777777" w:rsidR="00F11272" w:rsidRDefault="00F11272" w:rsidP="007A3DAF">
            <w:r w:rsidRPr="00544C46">
              <w:t>M</w:t>
            </w:r>
          </w:p>
        </w:tc>
      </w:tr>
    </w:tbl>
    <w:p w14:paraId="23A8F818" w14:textId="77777777" w:rsidR="00F11272" w:rsidRPr="00544C46" w:rsidRDefault="00F11272" w:rsidP="00F11272"/>
    <w:p w14:paraId="244278CD" w14:textId="77777777" w:rsidR="00F11272" w:rsidRPr="00544C46" w:rsidRDefault="00F11272" w:rsidP="00F11272">
      <w:r w:rsidRPr="00544C46">
        <w:t>dûment habilité</w:t>
      </w:r>
      <w:r>
        <w:t>(e)</w:t>
      </w:r>
      <w:r w:rsidRPr="00544C46">
        <w:t xml:space="preserve"> pour prendre toutes décisions en notre nom.</w:t>
      </w:r>
    </w:p>
    <w:p w14:paraId="25212046" w14:textId="77777777" w:rsidR="00F11272" w:rsidRPr="00544C46" w:rsidRDefault="00F11272" w:rsidP="00F11272">
      <w:r w:rsidRPr="00544C46">
        <w:t>Le changement de la personne habilitée ci-dessus devra être notifié immédiatement, par écrit, au maître d’ouvrage.</w:t>
      </w:r>
    </w:p>
    <w:p w14:paraId="02DFE211" w14:textId="77777777" w:rsidR="00F11272" w:rsidRDefault="00F11272" w:rsidP="00F11272"/>
    <w:p w14:paraId="320B0BD9" w14:textId="77777777" w:rsidR="00B21F2E" w:rsidRDefault="00B21F2E">
      <w:pPr>
        <w:spacing w:after="0"/>
        <w:jc w:val="left"/>
        <w:rPr>
          <w:rFonts w:asciiTheme="majorHAnsi" w:eastAsiaTheme="majorEastAsia" w:hAnsiTheme="majorHAnsi" w:cstheme="majorBidi"/>
          <w:b/>
          <w:caps/>
          <w:color w:val="008795" w:themeColor="text2"/>
          <w:sz w:val="28"/>
          <w:szCs w:val="36"/>
        </w:rPr>
      </w:pPr>
      <w:bookmarkStart w:id="65" w:name="_Toc174025310"/>
      <w:r>
        <w:br w:type="page"/>
      </w:r>
    </w:p>
    <w:p w14:paraId="61F06856" w14:textId="7B1C394C" w:rsidR="00F11272" w:rsidRDefault="00F11272" w:rsidP="00F11272">
      <w:pPr>
        <w:pStyle w:val="Titre1"/>
        <w:numPr>
          <w:ilvl w:val="0"/>
          <w:numId w:val="6"/>
        </w:numPr>
      </w:pPr>
      <w:bookmarkStart w:id="66" w:name="_Toc193378830"/>
      <w:r w:rsidRPr="00546279">
        <w:t>S</w:t>
      </w:r>
      <w:r w:rsidR="007E0109">
        <w:t>ignature</w:t>
      </w:r>
      <w:r w:rsidRPr="00546279">
        <w:t xml:space="preserve"> du marché par le titulaire</w:t>
      </w:r>
      <w:bookmarkEnd w:id="65"/>
      <w:bookmarkEnd w:id="66"/>
      <w:r w:rsidRPr="00546279">
        <w:t xml:space="preserve"> </w:t>
      </w:r>
    </w:p>
    <w:p w14:paraId="5EDF93FE" w14:textId="77777777" w:rsidR="00F11272" w:rsidRPr="006D5996" w:rsidRDefault="00F11272" w:rsidP="00F11272">
      <w:pPr>
        <w:rPr>
          <w:b/>
          <w:bCs/>
        </w:rPr>
      </w:pPr>
      <w:r w:rsidRPr="000249D5">
        <w:rPr>
          <w:b/>
          <w:bCs/>
        </w:rPr>
        <w:t>Fait à ……..</w:t>
      </w:r>
      <w:r w:rsidRPr="000249D5">
        <w:rPr>
          <w:b/>
          <w:bCs/>
        </w:rPr>
        <w:tab/>
        <w:t>, le ………</w:t>
      </w:r>
    </w:p>
    <w:p w14:paraId="423D6591" w14:textId="77777777" w:rsidR="00F11272" w:rsidRPr="00544C46" w:rsidRDefault="00F11272" w:rsidP="00F11272">
      <w:r w:rsidRPr="00544C46">
        <w:t>en UN (1) seul original,</w:t>
      </w:r>
    </w:p>
    <w:p w14:paraId="486E53E7" w14:textId="77777777" w:rsidR="00F11272" w:rsidRDefault="00F11272" w:rsidP="00F11272">
      <w:r w:rsidRPr="00544C46">
        <w:t>LES CONTRACTANTS, (cachets &amp; signatures)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9"/>
        <w:gridCol w:w="4460"/>
      </w:tblGrid>
      <w:tr w:rsidR="00F11272" w14:paraId="44070086" w14:textId="77777777" w:rsidTr="007A3DAF">
        <w:tc>
          <w:tcPr>
            <w:tcW w:w="9069" w:type="dxa"/>
            <w:gridSpan w:val="2"/>
            <w:tcBorders>
              <w:top w:val="single" w:sz="4" w:space="0" w:color="auto"/>
              <w:left w:val="single" w:sz="4" w:space="0" w:color="auto"/>
              <w:right w:val="single" w:sz="4" w:space="0" w:color="auto"/>
            </w:tcBorders>
            <w:shd w:val="clear" w:color="auto" w:fill="D9D9D9" w:themeFill="background2"/>
          </w:tcPr>
          <w:p w14:paraId="4B9591CB" w14:textId="77777777" w:rsidR="00F11272" w:rsidRDefault="00F11272" w:rsidP="007A3DAF">
            <w:r>
              <w:t>1</w:t>
            </w:r>
            <w:r w:rsidRPr="006E7440">
              <w:rPr>
                <w:vertAlign w:val="superscript"/>
              </w:rPr>
              <w:t>er</w:t>
            </w:r>
            <w:r>
              <w:t xml:space="preserve"> contractant / Mandataire</w:t>
            </w:r>
          </w:p>
        </w:tc>
      </w:tr>
      <w:tr w:rsidR="00F11272" w14:paraId="4F2BE959" w14:textId="77777777" w:rsidTr="007A3DAF">
        <w:tc>
          <w:tcPr>
            <w:tcW w:w="4534" w:type="dxa"/>
            <w:tcBorders>
              <w:left w:val="single" w:sz="4" w:space="0" w:color="auto"/>
              <w:bottom w:val="single" w:sz="4" w:space="0" w:color="auto"/>
            </w:tcBorders>
          </w:tcPr>
          <w:p w14:paraId="5BABDE1C" w14:textId="77777777" w:rsidR="00F11272" w:rsidRDefault="00F11272" w:rsidP="007A3DAF"/>
          <w:p w14:paraId="6B74B24F" w14:textId="77777777" w:rsidR="00F11272" w:rsidRDefault="00F11272" w:rsidP="007A3DAF"/>
          <w:p w14:paraId="76E96E3E" w14:textId="77777777" w:rsidR="00F11272" w:rsidRDefault="00F11272" w:rsidP="007A3DAF"/>
          <w:p w14:paraId="74372FF0" w14:textId="77777777" w:rsidR="00F11272" w:rsidRDefault="00F11272" w:rsidP="007A3DAF"/>
        </w:tc>
        <w:tc>
          <w:tcPr>
            <w:tcW w:w="4535" w:type="dxa"/>
            <w:tcBorders>
              <w:bottom w:val="single" w:sz="4" w:space="0" w:color="auto"/>
              <w:right w:val="single" w:sz="4" w:space="0" w:color="auto"/>
            </w:tcBorders>
          </w:tcPr>
          <w:p w14:paraId="04370E4A" w14:textId="77777777" w:rsidR="00F11272" w:rsidRDefault="00F11272" w:rsidP="007A3DAF"/>
        </w:tc>
      </w:tr>
      <w:tr w:rsidR="00F11272" w14:paraId="70EA15BA"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62A3EB93" w14:textId="77777777" w:rsidR="00F11272" w:rsidRDefault="00F11272" w:rsidP="007A3DAF">
            <w:r>
              <w:t>2</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459143FD" w14:textId="77777777" w:rsidR="00F11272" w:rsidRDefault="00F11272" w:rsidP="007A3DAF">
            <w:r>
              <w:t>3</w:t>
            </w:r>
            <w:r w:rsidRPr="006B5CB4">
              <w:rPr>
                <w:vertAlign w:val="superscript"/>
              </w:rPr>
              <w:t>ème</w:t>
            </w:r>
            <w:r>
              <w:t xml:space="preserve"> contractant</w:t>
            </w:r>
          </w:p>
        </w:tc>
      </w:tr>
      <w:tr w:rsidR="00F11272" w14:paraId="1E5E3205" w14:textId="77777777" w:rsidTr="007A3DAF">
        <w:tc>
          <w:tcPr>
            <w:tcW w:w="4534" w:type="dxa"/>
            <w:tcBorders>
              <w:left w:val="single" w:sz="4" w:space="0" w:color="auto"/>
              <w:bottom w:val="single" w:sz="4" w:space="0" w:color="auto"/>
              <w:right w:val="single" w:sz="4" w:space="0" w:color="auto"/>
            </w:tcBorders>
          </w:tcPr>
          <w:p w14:paraId="5F507216" w14:textId="77777777" w:rsidR="00F11272" w:rsidRDefault="00F11272" w:rsidP="007A3DAF"/>
          <w:p w14:paraId="2C359707" w14:textId="77777777" w:rsidR="00F11272" w:rsidRDefault="00F11272" w:rsidP="007A3DAF"/>
          <w:p w14:paraId="1EEFA3A3" w14:textId="77777777" w:rsidR="00F11272" w:rsidRDefault="00F11272" w:rsidP="007A3DAF"/>
          <w:p w14:paraId="6A65719D" w14:textId="77777777" w:rsidR="00F11272" w:rsidRDefault="00F11272" w:rsidP="007A3DAF"/>
        </w:tc>
        <w:tc>
          <w:tcPr>
            <w:tcW w:w="4535" w:type="dxa"/>
            <w:tcBorders>
              <w:left w:val="single" w:sz="4" w:space="0" w:color="auto"/>
              <w:bottom w:val="single" w:sz="4" w:space="0" w:color="auto"/>
              <w:right w:val="single" w:sz="4" w:space="0" w:color="auto"/>
            </w:tcBorders>
          </w:tcPr>
          <w:p w14:paraId="50C4863A" w14:textId="77777777" w:rsidR="00F11272" w:rsidRDefault="00F11272" w:rsidP="007A3DAF"/>
        </w:tc>
      </w:tr>
      <w:tr w:rsidR="00F11272" w14:paraId="2F188D7F"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1EB1A037" w14:textId="77777777" w:rsidR="00F11272" w:rsidRDefault="00F11272" w:rsidP="007A3DAF">
            <w:r>
              <w:t>4</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1F5C32E0" w14:textId="77777777" w:rsidR="00F11272" w:rsidRDefault="00F11272" w:rsidP="007A3DAF">
            <w:r>
              <w:t>5</w:t>
            </w:r>
            <w:r w:rsidRPr="006B5CB4">
              <w:rPr>
                <w:vertAlign w:val="superscript"/>
              </w:rPr>
              <w:t>ème</w:t>
            </w:r>
            <w:r>
              <w:t xml:space="preserve"> contractant</w:t>
            </w:r>
          </w:p>
        </w:tc>
      </w:tr>
      <w:tr w:rsidR="00F11272" w14:paraId="00F6649A" w14:textId="77777777" w:rsidTr="007A3DAF">
        <w:tc>
          <w:tcPr>
            <w:tcW w:w="4534" w:type="dxa"/>
            <w:tcBorders>
              <w:left w:val="single" w:sz="4" w:space="0" w:color="auto"/>
              <w:bottom w:val="single" w:sz="4" w:space="0" w:color="auto"/>
              <w:right w:val="single" w:sz="4" w:space="0" w:color="auto"/>
            </w:tcBorders>
          </w:tcPr>
          <w:p w14:paraId="5BF91DF9" w14:textId="77777777" w:rsidR="00F11272" w:rsidRDefault="00F11272" w:rsidP="007A3DAF"/>
          <w:p w14:paraId="7EFFB551" w14:textId="77777777" w:rsidR="00F11272" w:rsidRDefault="00F11272" w:rsidP="007A3DAF"/>
          <w:p w14:paraId="32DBD8CA" w14:textId="77777777" w:rsidR="00F11272" w:rsidRDefault="00F11272" w:rsidP="007A3DAF"/>
          <w:p w14:paraId="37189AAB" w14:textId="77777777" w:rsidR="00F11272" w:rsidRDefault="00F11272" w:rsidP="007A3DAF"/>
        </w:tc>
        <w:tc>
          <w:tcPr>
            <w:tcW w:w="4535" w:type="dxa"/>
            <w:tcBorders>
              <w:left w:val="single" w:sz="4" w:space="0" w:color="auto"/>
              <w:bottom w:val="single" w:sz="4" w:space="0" w:color="auto"/>
              <w:right w:val="single" w:sz="4" w:space="0" w:color="auto"/>
            </w:tcBorders>
          </w:tcPr>
          <w:p w14:paraId="45F2716E" w14:textId="77777777" w:rsidR="00F11272" w:rsidRDefault="00F11272" w:rsidP="007A3DAF"/>
        </w:tc>
      </w:tr>
      <w:tr w:rsidR="00F11272" w14:paraId="324BE1F9" w14:textId="77777777" w:rsidTr="007A3DAF">
        <w:tc>
          <w:tcPr>
            <w:tcW w:w="4534" w:type="dxa"/>
            <w:tcBorders>
              <w:top w:val="single" w:sz="4" w:space="0" w:color="auto"/>
              <w:left w:val="single" w:sz="4" w:space="0" w:color="auto"/>
              <w:right w:val="single" w:sz="4" w:space="0" w:color="auto"/>
            </w:tcBorders>
            <w:shd w:val="clear" w:color="auto" w:fill="D9D9D9" w:themeFill="background2"/>
          </w:tcPr>
          <w:p w14:paraId="077E210B" w14:textId="77777777" w:rsidR="00F11272" w:rsidRDefault="00F11272" w:rsidP="007A3DAF">
            <w:r>
              <w:t>6</w:t>
            </w:r>
            <w:r w:rsidRPr="006B5CB4">
              <w:rPr>
                <w:vertAlign w:val="superscript"/>
              </w:rPr>
              <w:t>ème</w:t>
            </w:r>
            <w:r>
              <w:t xml:space="preserve"> contractant</w:t>
            </w:r>
          </w:p>
        </w:tc>
        <w:tc>
          <w:tcPr>
            <w:tcW w:w="4535" w:type="dxa"/>
            <w:tcBorders>
              <w:top w:val="single" w:sz="4" w:space="0" w:color="auto"/>
              <w:left w:val="single" w:sz="4" w:space="0" w:color="auto"/>
              <w:right w:val="single" w:sz="4" w:space="0" w:color="auto"/>
            </w:tcBorders>
            <w:shd w:val="clear" w:color="auto" w:fill="D9D9D9" w:themeFill="background2"/>
          </w:tcPr>
          <w:p w14:paraId="0CC66636" w14:textId="77777777" w:rsidR="00F11272" w:rsidRDefault="00F11272" w:rsidP="007A3DAF"/>
        </w:tc>
      </w:tr>
      <w:tr w:rsidR="00F11272" w14:paraId="4F54E2D6" w14:textId="77777777" w:rsidTr="007A3DAF">
        <w:tc>
          <w:tcPr>
            <w:tcW w:w="4534" w:type="dxa"/>
            <w:tcBorders>
              <w:left w:val="single" w:sz="4" w:space="0" w:color="auto"/>
              <w:bottom w:val="single" w:sz="4" w:space="0" w:color="auto"/>
              <w:right w:val="single" w:sz="4" w:space="0" w:color="auto"/>
            </w:tcBorders>
          </w:tcPr>
          <w:p w14:paraId="2428E011" w14:textId="77777777" w:rsidR="00F11272" w:rsidRDefault="00F11272" w:rsidP="007A3DAF"/>
          <w:p w14:paraId="4F28BCC3" w14:textId="77777777" w:rsidR="00F11272" w:rsidRDefault="00F11272" w:rsidP="007A3DAF"/>
          <w:p w14:paraId="68DE5918" w14:textId="77777777" w:rsidR="00F11272" w:rsidRDefault="00F11272" w:rsidP="007A3DAF"/>
          <w:p w14:paraId="350CE48E" w14:textId="77777777" w:rsidR="00F11272" w:rsidRDefault="00F11272" w:rsidP="007A3DAF"/>
        </w:tc>
        <w:tc>
          <w:tcPr>
            <w:tcW w:w="4535" w:type="dxa"/>
            <w:tcBorders>
              <w:left w:val="single" w:sz="4" w:space="0" w:color="auto"/>
              <w:bottom w:val="single" w:sz="4" w:space="0" w:color="auto"/>
              <w:right w:val="single" w:sz="4" w:space="0" w:color="auto"/>
            </w:tcBorders>
          </w:tcPr>
          <w:p w14:paraId="4AA8F892" w14:textId="77777777" w:rsidR="00F11272" w:rsidRDefault="00F11272" w:rsidP="007A3DAF"/>
        </w:tc>
      </w:tr>
    </w:tbl>
    <w:p w14:paraId="068F17DE" w14:textId="77777777" w:rsidR="00F11272" w:rsidRDefault="00F11272" w:rsidP="00F11272"/>
    <w:p w14:paraId="3A93573F" w14:textId="77777777" w:rsidR="00F11272" w:rsidRPr="000249D5" w:rsidRDefault="00F11272" w:rsidP="00F11272">
      <w:pPr>
        <w:pStyle w:val="fcase1ertab"/>
        <w:tabs>
          <w:tab w:val="left" w:pos="851"/>
        </w:tabs>
        <w:ind w:left="0" w:firstLine="0"/>
        <w:rPr>
          <w:rFonts w:asciiTheme="minorHAnsi" w:hAnsiTheme="minorHAnsi" w:cstheme="minorHAnsi"/>
          <w:b/>
          <w:u w:val="single"/>
        </w:rPr>
      </w:pPr>
      <w:r w:rsidRPr="000249D5">
        <w:rPr>
          <w:rFonts w:asciiTheme="minorHAnsi" w:hAnsiTheme="minorHAnsi" w:cstheme="minorHAnsi"/>
          <w:b/>
          <w:u w:val="single"/>
        </w:rPr>
        <w:t>Signature du marché en cas de groupement :</w:t>
      </w:r>
    </w:p>
    <w:p w14:paraId="4186DD2F" w14:textId="77777777" w:rsidR="00F11272" w:rsidRPr="000249D5" w:rsidRDefault="00F11272" w:rsidP="00F11272">
      <w:pPr>
        <w:pStyle w:val="Texte1"/>
        <w:spacing w:before="0"/>
        <w:rPr>
          <w:rFonts w:asciiTheme="minorHAnsi" w:hAnsiTheme="minorHAnsi" w:cstheme="minorHAnsi"/>
          <w:i/>
          <w:color w:val="auto"/>
          <w:lang w:val="fr-FR"/>
        </w:rPr>
      </w:pPr>
      <w:r w:rsidRPr="000249D5">
        <w:rPr>
          <w:rFonts w:asciiTheme="minorHAnsi" w:hAnsiTheme="minorHAnsi" w:cstheme="minorHAnsi"/>
          <w:i/>
          <w:color w:val="auto"/>
          <w:lang w:val="fr-FR"/>
        </w:rPr>
        <w:t>(à remplir par le candidat)</w:t>
      </w:r>
    </w:p>
    <w:p w14:paraId="6DE030FC" w14:textId="77777777" w:rsidR="00F11272" w:rsidRPr="000249D5" w:rsidRDefault="00F11272" w:rsidP="00F11272">
      <w:pPr>
        <w:tabs>
          <w:tab w:val="left" w:pos="851"/>
        </w:tabs>
        <w:spacing w:after="0"/>
        <w:rPr>
          <w:rFonts w:cstheme="minorHAnsi"/>
          <w:szCs w:val="20"/>
        </w:rPr>
      </w:pPr>
    </w:p>
    <w:p w14:paraId="4CC41660" w14:textId="77777777" w:rsidR="00F11272" w:rsidRPr="000249D5" w:rsidRDefault="00F11272" w:rsidP="00F11272">
      <w:pPr>
        <w:pStyle w:val="fcasegauche"/>
        <w:tabs>
          <w:tab w:val="left" w:pos="426"/>
          <w:tab w:val="left" w:pos="851"/>
        </w:tabs>
        <w:spacing w:after="0"/>
        <w:ind w:left="0" w:firstLine="0"/>
        <w:jc w:val="left"/>
        <w:rPr>
          <w:rFonts w:asciiTheme="minorHAnsi" w:hAnsiTheme="minorHAnsi" w:cstheme="minorHAnsi"/>
        </w:rPr>
      </w:pPr>
      <w:r w:rsidRPr="000249D5">
        <w:rPr>
          <w:rFonts w:asciiTheme="minorHAnsi" w:hAnsiTheme="minorHAnsi" w:cstheme="minorHAnsi"/>
        </w:rPr>
        <w:fldChar w:fldCharType="begin">
          <w:ffData>
            <w:name w:val=""/>
            <w:enabled/>
            <w:calcOnExit w:val="0"/>
            <w:checkBox>
              <w:size w:val="20"/>
              <w:default w:val="0"/>
            </w:checkBox>
          </w:ffData>
        </w:fldChar>
      </w:r>
      <w:r w:rsidRPr="000249D5">
        <w:rPr>
          <w:rFonts w:asciiTheme="minorHAnsi" w:hAnsiTheme="minorHAnsi" w:cstheme="minorHAnsi"/>
        </w:rPr>
        <w:instrText xml:space="preserve"> FORMCHECKBOX </w:instrText>
      </w:r>
      <w:r w:rsidR="00F84A67">
        <w:rPr>
          <w:rFonts w:asciiTheme="minorHAnsi" w:hAnsiTheme="minorHAnsi" w:cstheme="minorHAnsi"/>
        </w:rPr>
      </w:r>
      <w:r w:rsidR="00F84A67">
        <w:rPr>
          <w:rFonts w:asciiTheme="minorHAnsi" w:hAnsiTheme="minorHAnsi" w:cstheme="minorHAnsi"/>
        </w:rPr>
        <w:fldChar w:fldCharType="separate"/>
      </w:r>
      <w:r w:rsidRPr="000249D5">
        <w:rPr>
          <w:rFonts w:asciiTheme="minorHAnsi" w:hAnsiTheme="minorHAnsi" w:cstheme="minorHAnsi"/>
        </w:rPr>
        <w:fldChar w:fldCharType="end"/>
      </w:r>
      <w:r w:rsidRPr="000249D5">
        <w:rPr>
          <w:rFonts w:asciiTheme="minorHAnsi" w:hAnsiTheme="minorHAnsi" w:cstheme="minorHAnsi"/>
        </w:rPr>
        <w:t xml:space="preserve"> Les membres du groupement ont donné mandat au mandataire, qui signe le présent acte d’engagement :</w:t>
      </w:r>
    </w:p>
    <w:p w14:paraId="199B5132" w14:textId="77777777" w:rsidR="00F11272" w:rsidRPr="000249D5" w:rsidRDefault="00F11272" w:rsidP="00F11272">
      <w:pPr>
        <w:tabs>
          <w:tab w:val="left" w:pos="851"/>
        </w:tabs>
        <w:spacing w:after="0"/>
        <w:rPr>
          <w:rFonts w:cstheme="minorHAnsi"/>
          <w:szCs w:val="20"/>
        </w:rPr>
      </w:pPr>
      <w:r w:rsidRPr="000249D5">
        <w:rPr>
          <w:rFonts w:cstheme="minorHAnsi"/>
          <w:i/>
          <w:szCs w:val="20"/>
        </w:rPr>
        <w:t>(Cocher la ou les cases correspondantes.)</w:t>
      </w:r>
    </w:p>
    <w:p w14:paraId="7686A95A" w14:textId="77777777" w:rsidR="00F11272" w:rsidRPr="000249D5" w:rsidRDefault="00F11272" w:rsidP="00F11272">
      <w:pPr>
        <w:pStyle w:val="fcasegauche"/>
        <w:tabs>
          <w:tab w:val="left" w:pos="426"/>
          <w:tab w:val="left" w:pos="851"/>
        </w:tabs>
        <w:spacing w:after="0"/>
        <w:ind w:left="0" w:firstLine="0"/>
        <w:jc w:val="left"/>
        <w:rPr>
          <w:rFonts w:asciiTheme="minorHAnsi" w:hAnsiTheme="minorHAnsi" w:cstheme="minorHAnsi"/>
        </w:rPr>
      </w:pPr>
    </w:p>
    <w:p w14:paraId="271BD8C2" w14:textId="77777777" w:rsidR="00F11272" w:rsidRPr="000249D5" w:rsidRDefault="00F11272" w:rsidP="00F11272">
      <w:pPr>
        <w:tabs>
          <w:tab w:val="left" w:pos="851"/>
        </w:tabs>
        <w:spacing w:after="0"/>
        <w:ind w:left="1695" w:hanging="1695"/>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F84A67">
        <w:rPr>
          <w:rFonts w:cstheme="minorHAnsi"/>
          <w:szCs w:val="20"/>
        </w:rPr>
      </w:r>
      <w:r w:rsidR="00F84A67">
        <w:rPr>
          <w:rFonts w:cstheme="minorHAnsi"/>
          <w:szCs w:val="20"/>
        </w:rPr>
        <w:fldChar w:fldCharType="separate"/>
      </w:r>
      <w:r w:rsidRPr="000249D5">
        <w:rPr>
          <w:rFonts w:cstheme="minorHAnsi"/>
          <w:szCs w:val="20"/>
        </w:rPr>
        <w:fldChar w:fldCharType="end"/>
      </w:r>
      <w:r w:rsidRPr="000249D5">
        <w:rPr>
          <w:rFonts w:cstheme="minorHAnsi"/>
          <w:szCs w:val="20"/>
        </w:rPr>
        <w:tab/>
        <w:t>pour signer le présent acte d’engagement en leur nom et pour leur compte, pour les représenter vis-à-vis de l’acheteur et pour coordonner l’ensemble des prestations ;</w:t>
      </w:r>
    </w:p>
    <w:p w14:paraId="72575614" w14:textId="77777777" w:rsidR="00F11272" w:rsidRPr="000249D5" w:rsidRDefault="00F11272" w:rsidP="00F11272">
      <w:pPr>
        <w:tabs>
          <w:tab w:val="left" w:pos="851"/>
        </w:tabs>
        <w:spacing w:after="0"/>
        <w:ind w:left="1701"/>
        <w:rPr>
          <w:rFonts w:cstheme="minorHAnsi"/>
          <w:szCs w:val="20"/>
        </w:rPr>
      </w:pPr>
      <w:r w:rsidRPr="000249D5">
        <w:rPr>
          <w:rFonts w:cstheme="minorHAnsi"/>
          <w:i/>
          <w:szCs w:val="20"/>
        </w:rPr>
        <w:t>(joindre les pouvoirs en annexe du présent document)</w:t>
      </w:r>
    </w:p>
    <w:p w14:paraId="1B8E21AC" w14:textId="77777777" w:rsidR="00F11272" w:rsidRPr="000249D5" w:rsidRDefault="00F11272" w:rsidP="00F11272">
      <w:pPr>
        <w:tabs>
          <w:tab w:val="left" w:pos="851"/>
        </w:tabs>
        <w:spacing w:after="0"/>
        <w:rPr>
          <w:rFonts w:cstheme="minorHAnsi"/>
          <w:szCs w:val="20"/>
        </w:rPr>
      </w:pPr>
    </w:p>
    <w:p w14:paraId="36AE863F" w14:textId="77777777" w:rsidR="00F11272" w:rsidRPr="000249D5" w:rsidRDefault="00F11272" w:rsidP="00F11272">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F84A67">
        <w:rPr>
          <w:rFonts w:cstheme="minorHAnsi"/>
          <w:szCs w:val="20"/>
        </w:rPr>
      </w:r>
      <w:r w:rsidR="00F84A67">
        <w:rPr>
          <w:rFonts w:cstheme="minorHAnsi"/>
          <w:szCs w:val="20"/>
        </w:rPr>
        <w:fldChar w:fldCharType="separate"/>
      </w:r>
      <w:r w:rsidRPr="000249D5">
        <w:rPr>
          <w:rFonts w:cstheme="minorHAnsi"/>
          <w:szCs w:val="20"/>
        </w:rPr>
        <w:fldChar w:fldCharType="end"/>
      </w:r>
      <w:r w:rsidRPr="000249D5">
        <w:rPr>
          <w:rFonts w:cstheme="minorHAnsi"/>
          <w:szCs w:val="20"/>
        </w:rPr>
        <w:tab/>
        <w:t>pour signer, en leur nom et pour leur compte, les modifications ultérieures du marché ;</w:t>
      </w:r>
    </w:p>
    <w:p w14:paraId="6060F2A8" w14:textId="77777777" w:rsidR="00F11272" w:rsidRPr="000249D5" w:rsidRDefault="00F11272" w:rsidP="00F11272">
      <w:pPr>
        <w:tabs>
          <w:tab w:val="left" w:pos="851"/>
        </w:tabs>
        <w:spacing w:after="0"/>
        <w:ind w:left="1701"/>
        <w:rPr>
          <w:rFonts w:cstheme="minorHAnsi"/>
          <w:szCs w:val="20"/>
        </w:rPr>
      </w:pPr>
      <w:r w:rsidRPr="000249D5">
        <w:rPr>
          <w:rFonts w:cstheme="minorHAnsi"/>
          <w:i/>
          <w:szCs w:val="20"/>
        </w:rPr>
        <w:t>(joindre les pouvoirs en annexe du présent document)</w:t>
      </w:r>
    </w:p>
    <w:p w14:paraId="0249F3B9" w14:textId="77777777" w:rsidR="00F11272" w:rsidRPr="000249D5" w:rsidRDefault="00F11272" w:rsidP="00F11272">
      <w:pPr>
        <w:tabs>
          <w:tab w:val="left" w:pos="851"/>
        </w:tabs>
        <w:spacing w:after="0"/>
        <w:rPr>
          <w:rFonts w:cstheme="minorHAnsi"/>
          <w:iCs/>
          <w:szCs w:val="20"/>
        </w:rPr>
      </w:pPr>
    </w:p>
    <w:p w14:paraId="6A17A7C4" w14:textId="15051752" w:rsidR="00B21F2E" w:rsidRDefault="00F11272" w:rsidP="00F11272">
      <w:pPr>
        <w:tabs>
          <w:tab w:val="left" w:pos="851"/>
          <w:tab w:val="left" w:pos="1701"/>
        </w:tabs>
        <w:spacing w:after="0"/>
        <w:ind w:left="1700" w:hanging="1416"/>
        <w:rPr>
          <w:rFonts w:cstheme="minorHAns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F84A67">
        <w:rPr>
          <w:rFonts w:cstheme="minorHAnsi"/>
          <w:szCs w:val="20"/>
        </w:rPr>
      </w:r>
      <w:r w:rsidR="00F84A67">
        <w:rPr>
          <w:rFonts w:cstheme="minorHAnsi"/>
          <w:szCs w:val="20"/>
        </w:rPr>
        <w:fldChar w:fldCharType="separate"/>
      </w:r>
      <w:r w:rsidRPr="000249D5">
        <w:rPr>
          <w:rFonts w:cstheme="minorHAnsi"/>
          <w:szCs w:val="20"/>
        </w:rPr>
        <w:fldChar w:fldCharType="end"/>
      </w:r>
      <w:r w:rsidRPr="000249D5">
        <w:rPr>
          <w:rFonts w:cstheme="minorHAnsi"/>
          <w:i/>
          <w:iCs/>
          <w:szCs w:val="20"/>
        </w:rPr>
        <w:tab/>
      </w:r>
      <w:r w:rsidRPr="000249D5">
        <w:rPr>
          <w:rFonts w:cstheme="minorHAnsi"/>
          <w:i/>
          <w:iCs/>
          <w:szCs w:val="20"/>
        </w:rPr>
        <w:tab/>
      </w:r>
      <w:r w:rsidRPr="000249D5">
        <w:rPr>
          <w:rFonts w:cstheme="minorHAnsi"/>
          <w:szCs w:val="20"/>
        </w:rPr>
        <w:t>ont donné mandat au mandataire dans les conditions définies par les pouvoirs joints</w:t>
      </w:r>
      <w:r w:rsidRPr="000249D5">
        <w:rPr>
          <w:rFonts w:cstheme="minorHAnsi"/>
          <w:szCs w:val="20"/>
        </w:rPr>
        <w:br/>
        <w:t>en annexe de l’acte d’engagement.</w:t>
      </w:r>
    </w:p>
    <w:p w14:paraId="7F5C5796" w14:textId="77777777" w:rsidR="00B21F2E" w:rsidRDefault="00B21F2E">
      <w:pPr>
        <w:spacing w:after="0"/>
        <w:jc w:val="left"/>
        <w:rPr>
          <w:rFonts w:cstheme="minorHAnsi"/>
          <w:szCs w:val="20"/>
        </w:rPr>
      </w:pPr>
      <w:r>
        <w:rPr>
          <w:rFonts w:cstheme="minorHAnsi"/>
          <w:szCs w:val="20"/>
        </w:rPr>
        <w:br w:type="page"/>
      </w:r>
    </w:p>
    <w:p w14:paraId="288C06D0" w14:textId="77777777" w:rsidR="00F11272" w:rsidRPr="000249D5" w:rsidRDefault="00F11272" w:rsidP="00F11272">
      <w:pPr>
        <w:tabs>
          <w:tab w:val="left" w:pos="851"/>
        </w:tabs>
        <w:spacing w:after="0"/>
        <w:rPr>
          <w:rFonts w:cstheme="minorHAnsi"/>
          <w:i/>
          <w:szCs w:val="20"/>
        </w:rPr>
      </w:pPr>
    </w:p>
    <w:p w14:paraId="1EEE26AB" w14:textId="77777777" w:rsidR="00F11272" w:rsidRPr="000249D5" w:rsidRDefault="00F11272" w:rsidP="00F11272">
      <w:pPr>
        <w:tabs>
          <w:tab w:val="left" w:pos="851"/>
        </w:tabs>
        <w:spacing w:after="0"/>
        <w:rPr>
          <w:rFonts w:cstheme="minorHAnsi"/>
          <w: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F84A67">
        <w:rPr>
          <w:rFonts w:cstheme="minorHAnsi"/>
          <w:szCs w:val="20"/>
        </w:rPr>
      </w:r>
      <w:r w:rsidR="00F84A67">
        <w:rPr>
          <w:rFonts w:cstheme="minorHAnsi"/>
          <w:szCs w:val="20"/>
        </w:rPr>
        <w:fldChar w:fldCharType="separate"/>
      </w:r>
      <w:r w:rsidRPr="000249D5">
        <w:rPr>
          <w:rFonts w:cstheme="minorHAnsi"/>
          <w:szCs w:val="20"/>
        </w:rPr>
        <w:fldChar w:fldCharType="end"/>
      </w:r>
      <w:r w:rsidRPr="000249D5">
        <w:rPr>
          <w:rFonts w:cstheme="minorHAnsi"/>
          <w:szCs w:val="20"/>
        </w:rPr>
        <w:t xml:space="preserve"> Les membres du groupement, qui signent le présent acte d’engagement :</w:t>
      </w:r>
    </w:p>
    <w:p w14:paraId="314E1E14" w14:textId="77777777" w:rsidR="00F11272" w:rsidRPr="000249D5" w:rsidRDefault="00F11272" w:rsidP="00F11272">
      <w:pPr>
        <w:tabs>
          <w:tab w:val="left" w:pos="851"/>
        </w:tabs>
        <w:spacing w:after="0"/>
        <w:rPr>
          <w:rFonts w:cstheme="minorHAnsi"/>
          <w:szCs w:val="20"/>
        </w:rPr>
      </w:pPr>
      <w:r w:rsidRPr="000249D5">
        <w:rPr>
          <w:rFonts w:cstheme="minorHAnsi"/>
          <w:i/>
          <w:szCs w:val="20"/>
        </w:rPr>
        <w:t>(Cocher la case correspondante.)</w:t>
      </w:r>
    </w:p>
    <w:p w14:paraId="1CE4A256" w14:textId="77777777" w:rsidR="00F11272" w:rsidRPr="000249D5" w:rsidRDefault="00F11272" w:rsidP="00F11272">
      <w:pPr>
        <w:tabs>
          <w:tab w:val="left" w:pos="851"/>
        </w:tabs>
        <w:spacing w:after="0"/>
        <w:rPr>
          <w:rFonts w:cstheme="minorHAnsi"/>
          <w:szCs w:val="20"/>
        </w:rPr>
      </w:pPr>
    </w:p>
    <w:p w14:paraId="0A347225" w14:textId="77777777" w:rsidR="00F11272" w:rsidRPr="000249D5" w:rsidRDefault="00F11272" w:rsidP="00F11272">
      <w:pPr>
        <w:tabs>
          <w:tab w:val="left" w:pos="851"/>
        </w:tabs>
        <w:spacing w:after="0"/>
        <w:ind w:left="1701" w:hanging="850"/>
        <w:rPr>
          <w:rFonts w:cstheme="minorHAnsi"/>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F84A67">
        <w:rPr>
          <w:rFonts w:cstheme="minorHAnsi"/>
          <w:szCs w:val="20"/>
        </w:rPr>
      </w:r>
      <w:r w:rsidR="00F84A67">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les représenter vis-à-vis de l’acheteur et pour coordonner l’ensemble des prestations ;</w:t>
      </w:r>
    </w:p>
    <w:p w14:paraId="190BB210" w14:textId="77777777" w:rsidR="00F11272" w:rsidRPr="000249D5" w:rsidRDefault="00F11272" w:rsidP="00F11272">
      <w:pPr>
        <w:tabs>
          <w:tab w:val="left" w:pos="851"/>
        </w:tabs>
        <w:spacing w:after="0"/>
        <w:ind w:left="1701" w:hanging="850"/>
        <w:rPr>
          <w:rFonts w:cstheme="minorHAnsi"/>
          <w:szCs w:val="20"/>
        </w:rPr>
      </w:pPr>
    </w:p>
    <w:p w14:paraId="70BAC143" w14:textId="77777777" w:rsidR="00F11272" w:rsidRPr="000249D5" w:rsidRDefault="00F11272" w:rsidP="00F11272">
      <w:pPr>
        <w:tabs>
          <w:tab w:val="left" w:pos="851"/>
        </w:tabs>
        <w:spacing w:after="0"/>
        <w:ind w:left="1701" w:hanging="850"/>
        <w:rPr>
          <w:rFonts w:cstheme="minorHAnsi"/>
          <w:iCs/>
          <w:szCs w:val="20"/>
        </w:rPr>
      </w:pP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F84A67">
        <w:rPr>
          <w:rFonts w:cstheme="minorHAnsi"/>
          <w:szCs w:val="20"/>
        </w:rPr>
      </w:r>
      <w:r w:rsidR="00F84A67">
        <w:rPr>
          <w:rFonts w:cstheme="minorHAnsi"/>
          <w:szCs w:val="20"/>
        </w:rPr>
        <w:fldChar w:fldCharType="separate"/>
      </w:r>
      <w:r w:rsidRPr="000249D5">
        <w:rPr>
          <w:rFonts w:cstheme="minorHAnsi"/>
          <w:szCs w:val="20"/>
        </w:rPr>
        <w:fldChar w:fldCharType="end"/>
      </w:r>
      <w:r w:rsidRPr="000249D5">
        <w:rPr>
          <w:rFonts w:cstheme="minorHAnsi"/>
          <w:szCs w:val="20"/>
        </w:rPr>
        <w:tab/>
        <w:t>donnent mandat au mandataire, qui l’accepte, pour signer, en leur nom et pour leur compte, les modifications ultérieures du marché ;</w:t>
      </w:r>
    </w:p>
    <w:p w14:paraId="4795230C" w14:textId="77777777" w:rsidR="00F11272" w:rsidRPr="000249D5" w:rsidRDefault="00F11272" w:rsidP="00F11272">
      <w:pPr>
        <w:tabs>
          <w:tab w:val="left" w:pos="851"/>
        </w:tabs>
        <w:spacing w:after="0"/>
        <w:rPr>
          <w:rFonts w:cstheme="minorHAnsi"/>
          <w:iCs/>
          <w:szCs w:val="20"/>
        </w:rPr>
      </w:pPr>
    </w:p>
    <w:p w14:paraId="3F6E5901" w14:textId="77777777" w:rsidR="00F11272" w:rsidRPr="000249D5" w:rsidRDefault="00F11272" w:rsidP="00F11272">
      <w:pPr>
        <w:tabs>
          <w:tab w:val="left" w:pos="851"/>
          <w:tab w:val="left" w:pos="1701"/>
        </w:tabs>
        <w:spacing w:after="0"/>
        <w:ind w:left="1134" w:hanging="850"/>
        <w:rPr>
          <w:rFonts w:cstheme="minorHAnsi"/>
          <w:i/>
          <w:szCs w:val="20"/>
        </w:rPr>
      </w:pPr>
      <w:r w:rsidRPr="000249D5">
        <w:rPr>
          <w:rFonts w:cstheme="minorHAnsi"/>
          <w:szCs w:val="20"/>
        </w:rPr>
        <w:tab/>
      </w:r>
      <w:r w:rsidRPr="000249D5">
        <w:rPr>
          <w:rFonts w:cstheme="minorHAnsi"/>
          <w:szCs w:val="20"/>
        </w:rPr>
        <w:fldChar w:fldCharType="begin">
          <w:ffData>
            <w:name w:val=""/>
            <w:enabled/>
            <w:calcOnExit w:val="0"/>
            <w:checkBox>
              <w:size w:val="20"/>
              <w:default w:val="0"/>
            </w:checkBox>
          </w:ffData>
        </w:fldChar>
      </w:r>
      <w:r w:rsidRPr="000249D5">
        <w:rPr>
          <w:rFonts w:cstheme="minorHAnsi"/>
          <w:szCs w:val="20"/>
        </w:rPr>
        <w:instrText xml:space="preserve"> FORMCHECKBOX </w:instrText>
      </w:r>
      <w:r w:rsidR="00F84A67">
        <w:rPr>
          <w:rFonts w:cstheme="minorHAnsi"/>
          <w:szCs w:val="20"/>
        </w:rPr>
      </w:r>
      <w:r w:rsidR="00F84A67">
        <w:rPr>
          <w:rFonts w:cstheme="minorHAnsi"/>
          <w:szCs w:val="20"/>
        </w:rPr>
        <w:fldChar w:fldCharType="separate"/>
      </w:r>
      <w:r w:rsidRPr="000249D5">
        <w:rPr>
          <w:rFonts w:cstheme="minorHAnsi"/>
          <w:szCs w:val="20"/>
        </w:rPr>
        <w:fldChar w:fldCharType="end"/>
      </w:r>
      <w:r w:rsidRPr="000249D5">
        <w:rPr>
          <w:rFonts w:cstheme="minorHAnsi"/>
          <w:szCs w:val="20"/>
        </w:rPr>
        <w:tab/>
      </w:r>
      <w:r w:rsidRPr="000249D5">
        <w:rPr>
          <w:rFonts w:cstheme="minorHAnsi"/>
          <w:szCs w:val="20"/>
        </w:rPr>
        <w:tab/>
        <w:t>donnent mandat au mandataire dans les conditions définies ci-dessous :</w:t>
      </w:r>
    </w:p>
    <w:p w14:paraId="07594672" w14:textId="77777777" w:rsidR="00F11272" w:rsidRPr="000249D5" w:rsidRDefault="00F11272" w:rsidP="00F11272">
      <w:pPr>
        <w:tabs>
          <w:tab w:val="left" w:pos="851"/>
          <w:tab w:val="left" w:pos="1701"/>
        </w:tabs>
        <w:spacing w:after="0"/>
        <w:ind w:left="1134" w:hanging="850"/>
        <w:rPr>
          <w:rFonts w:cstheme="minorHAnsi"/>
          <w:szCs w:val="20"/>
        </w:rPr>
      </w:pPr>
      <w:r w:rsidRPr="000249D5">
        <w:rPr>
          <w:rFonts w:cstheme="minorHAnsi"/>
          <w:i/>
          <w:szCs w:val="20"/>
        </w:rPr>
        <w:tab/>
      </w:r>
      <w:r w:rsidRPr="000249D5">
        <w:rPr>
          <w:rFonts w:cstheme="minorHAnsi"/>
          <w:i/>
          <w:szCs w:val="20"/>
        </w:rPr>
        <w:tab/>
      </w:r>
      <w:r w:rsidRPr="000249D5">
        <w:rPr>
          <w:rFonts w:cstheme="minorHAnsi"/>
          <w:i/>
          <w:szCs w:val="20"/>
        </w:rPr>
        <w:tab/>
        <w:t>(Donner des précisions sur l’étendue du mandat.)</w:t>
      </w:r>
    </w:p>
    <w:p w14:paraId="06F0370B" w14:textId="77777777" w:rsidR="00F11272" w:rsidRPr="003074CD" w:rsidRDefault="00F11272" w:rsidP="00F11272">
      <w:pPr>
        <w:tabs>
          <w:tab w:val="left" w:pos="851"/>
          <w:tab w:val="left" w:pos="1843"/>
        </w:tabs>
        <w:spacing w:after="0"/>
        <w:rPr>
          <w:rFonts w:cstheme="minorHAnsi"/>
          <w:szCs w:val="20"/>
        </w:rPr>
      </w:pPr>
      <w:r w:rsidRPr="000249D5">
        <w:rPr>
          <w:rFonts w:cstheme="minorHAnsi"/>
          <w:szCs w:val="20"/>
        </w:rPr>
        <w:tab/>
      </w:r>
      <w:r w:rsidRPr="000249D5">
        <w:rPr>
          <w:rFonts w:cstheme="minorHAnsi"/>
          <w:szCs w:val="20"/>
        </w:rPr>
        <w:tab/>
        <w:t>………………………………………………………………………………………………….</w:t>
      </w:r>
    </w:p>
    <w:p w14:paraId="487C5A3E" w14:textId="77777777" w:rsidR="00F11272" w:rsidRPr="00544C46" w:rsidRDefault="00F11272" w:rsidP="00F11272">
      <w:pPr>
        <w:spacing w:after="0"/>
      </w:pPr>
    </w:p>
    <w:p w14:paraId="659ECDAB" w14:textId="77777777" w:rsidR="00F11272" w:rsidRPr="00544C46" w:rsidRDefault="00F11272" w:rsidP="00F11272"/>
    <w:p w14:paraId="18450E76" w14:textId="244FC915" w:rsidR="00F11272" w:rsidRPr="001E0488" w:rsidRDefault="007E0109" w:rsidP="00F11272">
      <w:pPr>
        <w:pStyle w:val="Titre1"/>
        <w:numPr>
          <w:ilvl w:val="0"/>
          <w:numId w:val="6"/>
        </w:numPr>
      </w:pPr>
      <w:bookmarkStart w:id="67" w:name="_Toc174025311"/>
      <w:bookmarkStart w:id="68" w:name="_Toc193378831"/>
      <w:r>
        <w:t>S</w:t>
      </w:r>
      <w:r w:rsidR="00F11272" w:rsidRPr="001E0488">
        <w:t>ignature de l’acheteur</w:t>
      </w:r>
      <w:bookmarkEnd w:id="67"/>
      <w:bookmarkEnd w:id="68"/>
      <w:r w:rsidR="00F11272" w:rsidRPr="001E0488">
        <w:t xml:space="preserve"> </w:t>
      </w:r>
    </w:p>
    <w:p w14:paraId="2C488994" w14:textId="5F1133C0" w:rsidR="00F11272" w:rsidRPr="00EE1838" w:rsidRDefault="00F11272" w:rsidP="00F11272">
      <w:pPr>
        <w:spacing w:after="0"/>
      </w:pPr>
      <w:r w:rsidRPr="00EE1838">
        <w:t>Pour rappel, l’identification de l’acheteur est précisée dans l’article</w:t>
      </w:r>
      <w:r w:rsidR="009A2E88">
        <w:t xml:space="preserve"> A </w:t>
      </w:r>
      <w:r w:rsidRPr="00EE1838">
        <w:t>du présent acte engagement.</w:t>
      </w:r>
    </w:p>
    <w:p w14:paraId="75D2BBE5" w14:textId="77777777" w:rsidR="00F11272" w:rsidRPr="00EE1838" w:rsidRDefault="00F11272" w:rsidP="00F11272">
      <w:pPr>
        <w:tabs>
          <w:tab w:val="left" w:pos="851"/>
        </w:tabs>
        <w:rPr>
          <w:rFonts w:cstheme="minorHAnsi"/>
        </w:rPr>
      </w:pPr>
    </w:p>
    <w:p w14:paraId="307F24D2" w14:textId="77777777" w:rsidR="00F11272" w:rsidRPr="00EE1838" w:rsidRDefault="00F11272" w:rsidP="00F11272">
      <w:pPr>
        <w:tabs>
          <w:tab w:val="left" w:pos="851"/>
          <w:tab w:val="left" w:pos="3402"/>
          <w:tab w:val="left" w:pos="6237"/>
          <w:tab w:val="left" w:pos="9072"/>
        </w:tabs>
        <w:rPr>
          <w:rFonts w:cstheme="minorHAnsi"/>
          <w:b/>
        </w:rPr>
      </w:pPr>
      <w:r w:rsidRPr="00EE1838">
        <w:rPr>
          <w:rFonts w:cstheme="minorHAnsi"/>
          <w:b/>
          <w:caps/>
        </w:rPr>
        <w:t>P</w:t>
      </w:r>
      <w:r w:rsidRPr="00EE1838">
        <w:rPr>
          <w:rFonts w:cstheme="minorHAnsi"/>
          <w:b/>
        </w:rPr>
        <w:t>our l</w:t>
      </w:r>
      <w:r w:rsidRPr="00EE1838">
        <w:rPr>
          <w:rFonts w:cstheme="minorHAnsi"/>
          <w:b/>
          <w:caps/>
        </w:rPr>
        <w:t>’É</w:t>
      </w:r>
      <w:r w:rsidRPr="00EE1838">
        <w:rPr>
          <w:rFonts w:cstheme="minorHAnsi"/>
          <w:b/>
        </w:rPr>
        <w:t>tat et ses établissements :</w:t>
      </w:r>
    </w:p>
    <w:p w14:paraId="18B46408" w14:textId="77777777" w:rsidR="00F11272" w:rsidRPr="00EE1838" w:rsidRDefault="00F11272" w:rsidP="00F11272">
      <w:pPr>
        <w:tabs>
          <w:tab w:val="left" w:pos="851"/>
          <w:tab w:val="left" w:pos="3402"/>
          <w:tab w:val="left" w:pos="6237"/>
          <w:tab w:val="left" w:pos="9072"/>
        </w:tabs>
        <w:rPr>
          <w:rFonts w:cstheme="minorHAnsi"/>
          <w:bCs/>
          <w:i/>
          <w:iCs/>
        </w:rPr>
      </w:pPr>
      <w:r w:rsidRPr="00EE1838">
        <w:rPr>
          <w:rFonts w:cstheme="minorHAnsi"/>
          <w:bCs/>
          <w:i/>
          <w:iCs/>
        </w:rPr>
        <w:t>(Visa ou avis de l’autorité chargée du contrôle financier.)</w:t>
      </w:r>
    </w:p>
    <w:p w14:paraId="5B6E5548" w14:textId="77777777" w:rsidR="00F11272" w:rsidRPr="00EE1838" w:rsidRDefault="00F11272" w:rsidP="00F11272">
      <w:pPr>
        <w:tabs>
          <w:tab w:val="left" w:pos="851"/>
        </w:tabs>
        <w:rPr>
          <w:rFonts w:cstheme="minorHAnsi"/>
        </w:rPr>
      </w:pPr>
    </w:p>
    <w:p w14:paraId="32CA84D9" w14:textId="77777777" w:rsidR="00F11272" w:rsidRPr="003C0CB7" w:rsidRDefault="00F11272" w:rsidP="00F11272">
      <w:pPr>
        <w:tabs>
          <w:tab w:val="left" w:pos="851"/>
          <w:tab w:val="left" w:pos="5245"/>
          <w:tab w:val="left" w:pos="7371"/>
          <w:tab w:val="left" w:pos="7655"/>
        </w:tabs>
        <w:rPr>
          <w:rFonts w:cstheme="minorHAnsi"/>
        </w:rPr>
      </w:pPr>
      <w:r w:rsidRPr="00EE1838">
        <w:rPr>
          <w:rFonts w:cstheme="minorHAnsi"/>
        </w:rPr>
        <w:tab/>
        <w:t>A [VILLE], le …………………</w:t>
      </w:r>
    </w:p>
    <w:p w14:paraId="1E573C92" w14:textId="77777777" w:rsidR="00F11272" w:rsidRPr="003C0CB7" w:rsidRDefault="00F11272" w:rsidP="00F11272">
      <w:pPr>
        <w:tabs>
          <w:tab w:val="left" w:pos="851"/>
        </w:tabs>
        <w:rPr>
          <w:rFonts w:cstheme="minorHAnsi"/>
        </w:rPr>
      </w:pPr>
    </w:p>
    <w:p w14:paraId="13BB684F" w14:textId="77777777" w:rsidR="00F11272" w:rsidRPr="003C0CB7" w:rsidRDefault="00F11272" w:rsidP="00F11272">
      <w:pPr>
        <w:tabs>
          <w:tab w:val="left" w:pos="851"/>
        </w:tabs>
        <w:ind w:left="6804"/>
        <w:rPr>
          <w:rFonts w:cstheme="minorHAnsi"/>
          <w:i/>
        </w:rPr>
      </w:pPr>
      <w:r w:rsidRPr="003C0CB7">
        <w:rPr>
          <w:rFonts w:cstheme="minorHAnsi"/>
        </w:rPr>
        <w:t>Signature</w:t>
      </w:r>
    </w:p>
    <w:p w14:paraId="179D6C2E" w14:textId="77777777" w:rsidR="00F11272" w:rsidRPr="003C0CB7" w:rsidRDefault="00F11272" w:rsidP="00F11272">
      <w:pPr>
        <w:tabs>
          <w:tab w:val="left" w:pos="851"/>
        </w:tabs>
        <w:ind w:left="4820"/>
        <w:jc w:val="center"/>
        <w:rPr>
          <w:rFonts w:cstheme="minorHAnsi"/>
        </w:rPr>
      </w:pPr>
      <w:r w:rsidRPr="003C0CB7">
        <w:rPr>
          <w:rFonts w:cstheme="minorHAnsi"/>
          <w:i/>
        </w:rPr>
        <w:t>(représentant de l’acheteur habilité à signer le marché)</w:t>
      </w:r>
    </w:p>
    <w:p w14:paraId="0D4BCD26" w14:textId="77777777" w:rsidR="00F11272" w:rsidRPr="003C0CB7" w:rsidRDefault="00F11272" w:rsidP="00F11272">
      <w:pPr>
        <w:tabs>
          <w:tab w:val="left" w:pos="851"/>
        </w:tabs>
        <w:rPr>
          <w:rFonts w:cstheme="minorHAnsi"/>
        </w:rPr>
      </w:pPr>
    </w:p>
    <w:p w14:paraId="3009D344" w14:textId="77777777" w:rsidR="00F11272" w:rsidRPr="00706587" w:rsidRDefault="00F11272" w:rsidP="00F11272">
      <w:pPr>
        <w:tabs>
          <w:tab w:val="left" w:pos="851"/>
        </w:tabs>
        <w:rPr>
          <w:rFonts w:ascii="Times New Roman" w:hAnsi="Times New Roman" w:cs="Times New Roman"/>
        </w:rPr>
      </w:pPr>
    </w:p>
    <w:p w14:paraId="03FAB4D8" w14:textId="77777777" w:rsidR="00F11272" w:rsidRPr="00544C46" w:rsidRDefault="00F11272" w:rsidP="00F11272">
      <w:pPr>
        <w:pStyle w:val="p1"/>
        <w:spacing w:line="240" w:lineRule="auto"/>
        <w:jc w:val="both"/>
        <w:rPr>
          <w:rFonts w:ascii="Arial" w:hAnsi="Arial" w:cs="Arial"/>
          <w:b/>
          <w:bCs/>
          <w:smallCaps/>
          <w:sz w:val="22"/>
        </w:rPr>
      </w:pPr>
      <w:r w:rsidRPr="00544C46">
        <w:rPr>
          <w:rFonts w:ascii="Arial" w:hAnsi="Arial" w:cs="Arial"/>
          <w:sz w:val="20"/>
        </w:rPr>
        <w:br w:type="page"/>
      </w:r>
    </w:p>
    <w:p w14:paraId="43F86D7A" w14:textId="77777777" w:rsidR="00F11272" w:rsidRPr="00544C46" w:rsidRDefault="00F11272" w:rsidP="00F11272">
      <w:pPr>
        <w:pStyle w:val="Titre1"/>
        <w:numPr>
          <w:ilvl w:val="0"/>
          <w:numId w:val="0"/>
        </w:numPr>
      </w:pPr>
      <w:bookmarkStart w:id="69" w:name="_Toc174025312"/>
      <w:bookmarkStart w:id="70" w:name="_Toc193378832"/>
      <w:r>
        <w:t>ANNEXE 1 : MISSIONS ET REPARTITIONS DES HONORAIRES</w:t>
      </w:r>
      <w:bookmarkEnd w:id="69"/>
      <w:bookmarkEnd w:id="70"/>
    </w:p>
    <w:p w14:paraId="2C8CC534" w14:textId="77777777" w:rsidR="00F11272" w:rsidRPr="00B21F2E" w:rsidRDefault="00F11272" w:rsidP="00F11272">
      <w:pPr>
        <w:rPr>
          <w:rFonts w:cstheme="minorHAnsi"/>
          <w:b/>
          <w:u w:val="single"/>
        </w:rPr>
      </w:pPr>
      <w:bookmarkStart w:id="71" w:name="_Toc90964051"/>
      <w:bookmarkStart w:id="72" w:name="_Toc97094705"/>
      <w:bookmarkStart w:id="73" w:name="_Toc113087243"/>
      <w:r w:rsidRPr="00B21F2E">
        <w:rPr>
          <w:rFonts w:cstheme="minorHAnsi"/>
          <w:b/>
          <w:u w:val="single"/>
        </w:rPr>
        <w:t>Missions de base :</w:t>
      </w:r>
      <w:bookmarkEnd w:id="71"/>
      <w:bookmarkEnd w:id="72"/>
      <w:bookmarkEnd w:id="73"/>
    </w:p>
    <w:p w14:paraId="2F76143D" w14:textId="77777777" w:rsidR="00F11272" w:rsidRPr="00B21F2E" w:rsidRDefault="00F11272" w:rsidP="00F11272">
      <w:pPr>
        <w:rPr>
          <w:rFonts w:cstheme="minorHAnsi"/>
          <w:sz w:val="22"/>
        </w:rPr>
      </w:pPr>
    </w:p>
    <w:tbl>
      <w:tblPr>
        <w:tblW w:w="1063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1870"/>
        <w:gridCol w:w="1007"/>
        <w:gridCol w:w="1294"/>
        <w:gridCol w:w="1293"/>
        <w:gridCol w:w="1293"/>
        <w:gridCol w:w="1294"/>
        <w:gridCol w:w="1293"/>
        <w:gridCol w:w="1294"/>
      </w:tblGrid>
      <w:tr w:rsidR="00F11272" w:rsidRPr="00B21F2E" w14:paraId="3BCC814B" w14:textId="77777777" w:rsidTr="007A3DAF">
        <w:trPr>
          <w:cantSplit/>
          <w:jc w:val="center"/>
        </w:trPr>
        <w:tc>
          <w:tcPr>
            <w:tcW w:w="1870" w:type="dxa"/>
            <w:vMerge w:val="restart"/>
            <w:tcBorders>
              <w:top w:val="double" w:sz="6" w:space="0" w:color="auto"/>
              <w:right w:val="single" w:sz="6" w:space="0" w:color="auto"/>
            </w:tcBorders>
            <w:vAlign w:val="center"/>
          </w:tcPr>
          <w:p w14:paraId="5FF3326A" w14:textId="77777777" w:rsidR="00F11272" w:rsidRPr="00B21F2E" w:rsidRDefault="00F11272" w:rsidP="007A3DAF">
            <w:pPr>
              <w:rPr>
                <w:rFonts w:cstheme="minorHAnsi"/>
              </w:rPr>
            </w:pPr>
            <w:r w:rsidRPr="00B21F2E">
              <w:rPr>
                <w:rFonts w:cstheme="minorHAnsi"/>
              </w:rPr>
              <w:t>Eléments</w:t>
            </w:r>
          </w:p>
        </w:tc>
        <w:tc>
          <w:tcPr>
            <w:tcW w:w="1007" w:type="dxa"/>
            <w:vMerge w:val="restart"/>
            <w:tcBorders>
              <w:top w:val="double" w:sz="6" w:space="0" w:color="auto"/>
              <w:left w:val="single" w:sz="6" w:space="0" w:color="auto"/>
              <w:right w:val="single" w:sz="6" w:space="0" w:color="auto"/>
            </w:tcBorders>
            <w:vAlign w:val="center"/>
          </w:tcPr>
          <w:p w14:paraId="0FE1E693" w14:textId="77777777" w:rsidR="00F11272" w:rsidRPr="00B21F2E" w:rsidRDefault="00F11272" w:rsidP="007A3DAF">
            <w:pPr>
              <w:rPr>
                <w:rFonts w:cstheme="minorHAnsi"/>
              </w:rPr>
            </w:pPr>
            <w:r w:rsidRPr="00B21F2E">
              <w:rPr>
                <w:rFonts w:cstheme="minorHAnsi"/>
              </w:rPr>
              <w:t>%</w:t>
            </w:r>
          </w:p>
          <w:p w14:paraId="6857559D" w14:textId="77777777" w:rsidR="00F11272" w:rsidRPr="00B21F2E" w:rsidRDefault="00F11272" w:rsidP="007A3DAF">
            <w:pPr>
              <w:rPr>
                <w:rFonts w:cstheme="minorHAnsi"/>
              </w:rPr>
            </w:pPr>
            <w:r w:rsidRPr="00B21F2E">
              <w:rPr>
                <w:rFonts w:cstheme="minorHAnsi"/>
              </w:rPr>
              <w:t>Total</w:t>
            </w:r>
          </w:p>
        </w:tc>
        <w:tc>
          <w:tcPr>
            <w:tcW w:w="1294" w:type="dxa"/>
            <w:vMerge w:val="restart"/>
            <w:tcBorders>
              <w:top w:val="double" w:sz="6" w:space="0" w:color="auto"/>
              <w:left w:val="single" w:sz="6" w:space="0" w:color="auto"/>
            </w:tcBorders>
            <w:vAlign w:val="center"/>
          </w:tcPr>
          <w:p w14:paraId="797C5B6C" w14:textId="77777777" w:rsidR="00F11272" w:rsidRPr="00B21F2E" w:rsidRDefault="00F11272" w:rsidP="007A3DAF">
            <w:pPr>
              <w:rPr>
                <w:rFonts w:cstheme="minorHAnsi"/>
              </w:rPr>
            </w:pPr>
            <w:r w:rsidRPr="00B21F2E">
              <w:rPr>
                <w:rFonts w:cstheme="minorHAnsi"/>
              </w:rPr>
              <w:t>Total</w:t>
            </w:r>
          </w:p>
          <w:p w14:paraId="32CC33F3" w14:textId="77777777" w:rsidR="00F11272" w:rsidRPr="00B21F2E" w:rsidRDefault="00F11272" w:rsidP="007A3DAF">
            <w:pPr>
              <w:rPr>
                <w:rFonts w:cstheme="minorHAnsi"/>
              </w:rPr>
            </w:pPr>
            <w:r w:rsidRPr="00B21F2E">
              <w:rPr>
                <w:rFonts w:cstheme="minorHAnsi"/>
              </w:rPr>
              <w:t>global</w:t>
            </w:r>
          </w:p>
          <w:p w14:paraId="5EF1B28A" w14:textId="77777777" w:rsidR="00F11272" w:rsidRPr="00B21F2E" w:rsidRDefault="00F11272" w:rsidP="007A3DAF">
            <w:pPr>
              <w:rPr>
                <w:rFonts w:cstheme="minorHAnsi"/>
              </w:rPr>
            </w:pPr>
            <w:r w:rsidRPr="00B21F2E">
              <w:rPr>
                <w:rFonts w:cstheme="minorHAnsi"/>
              </w:rPr>
              <w:t>Euros HT</w:t>
            </w:r>
          </w:p>
        </w:tc>
        <w:tc>
          <w:tcPr>
            <w:tcW w:w="6467" w:type="dxa"/>
            <w:gridSpan w:val="5"/>
            <w:vAlign w:val="center"/>
          </w:tcPr>
          <w:p w14:paraId="795B39FC" w14:textId="77777777" w:rsidR="00F11272" w:rsidRPr="00B21F2E" w:rsidRDefault="00F11272" w:rsidP="007A3DAF">
            <w:pPr>
              <w:rPr>
                <w:rFonts w:cstheme="minorHAnsi"/>
              </w:rPr>
            </w:pPr>
            <w:r w:rsidRPr="00B21F2E">
              <w:rPr>
                <w:rFonts w:cstheme="minorHAnsi"/>
              </w:rPr>
              <w:t>Répartition des cotraitants</w:t>
            </w:r>
          </w:p>
        </w:tc>
      </w:tr>
      <w:tr w:rsidR="00F11272" w:rsidRPr="00B21F2E" w14:paraId="0422A639" w14:textId="77777777" w:rsidTr="007A3DAF">
        <w:trPr>
          <w:cantSplit/>
          <w:trHeight w:val="406"/>
          <w:jc w:val="center"/>
        </w:trPr>
        <w:tc>
          <w:tcPr>
            <w:tcW w:w="1870" w:type="dxa"/>
            <w:vMerge/>
            <w:tcBorders>
              <w:bottom w:val="single" w:sz="12" w:space="0" w:color="auto"/>
              <w:right w:val="single" w:sz="6" w:space="0" w:color="auto"/>
            </w:tcBorders>
          </w:tcPr>
          <w:p w14:paraId="2F88E0C1" w14:textId="77777777" w:rsidR="00F11272" w:rsidRPr="00B21F2E" w:rsidRDefault="00F11272" w:rsidP="007A3DAF">
            <w:pPr>
              <w:rPr>
                <w:rFonts w:cstheme="minorHAnsi"/>
              </w:rPr>
            </w:pPr>
          </w:p>
        </w:tc>
        <w:tc>
          <w:tcPr>
            <w:tcW w:w="1007" w:type="dxa"/>
            <w:vMerge/>
            <w:tcBorders>
              <w:left w:val="single" w:sz="6" w:space="0" w:color="auto"/>
              <w:bottom w:val="single" w:sz="12" w:space="0" w:color="auto"/>
              <w:right w:val="single" w:sz="6" w:space="0" w:color="auto"/>
            </w:tcBorders>
          </w:tcPr>
          <w:p w14:paraId="31232308" w14:textId="77777777" w:rsidR="00F11272" w:rsidRPr="00B21F2E" w:rsidRDefault="00F11272" w:rsidP="007A3DAF">
            <w:pPr>
              <w:rPr>
                <w:rFonts w:cstheme="minorHAnsi"/>
              </w:rPr>
            </w:pPr>
          </w:p>
        </w:tc>
        <w:tc>
          <w:tcPr>
            <w:tcW w:w="1294" w:type="dxa"/>
            <w:vMerge/>
            <w:tcBorders>
              <w:left w:val="single" w:sz="6" w:space="0" w:color="auto"/>
              <w:bottom w:val="single" w:sz="12" w:space="0" w:color="auto"/>
            </w:tcBorders>
          </w:tcPr>
          <w:p w14:paraId="2C03B85C" w14:textId="77777777" w:rsidR="00F11272" w:rsidRPr="00B21F2E" w:rsidRDefault="00F11272" w:rsidP="007A3DAF">
            <w:pPr>
              <w:rPr>
                <w:rFonts w:cstheme="minorHAnsi"/>
              </w:rPr>
            </w:pPr>
          </w:p>
        </w:tc>
        <w:tc>
          <w:tcPr>
            <w:tcW w:w="1293" w:type="dxa"/>
            <w:tcBorders>
              <w:bottom w:val="single" w:sz="12" w:space="0" w:color="auto"/>
            </w:tcBorders>
          </w:tcPr>
          <w:p w14:paraId="25C45BB8" w14:textId="77777777" w:rsidR="00F11272" w:rsidRPr="00B21F2E" w:rsidRDefault="00F11272" w:rsidP="007A3DAF">
            <w:pPr>
              <w:rPr>
                <w:rFonts w:cstheme="minorHAnsi"/>
              </w:rPr>
            </w:pPr>
            <w:r w:rsidRPr="00B21F2E">
              <w:rPr>
                <w:rFonts w:cstheme="minorHAnsi"/>
              </w:rPr>
              <w:t>Part</w:t>
            </w:r>
          </w:p>
          <w:p w14:paraId="78FF6174" w14:textId="77777777" w:rsidR="00F11272" w:rsidRPr="00B21F2E" w:rsidRDefault="00F11272" w:rsidP="007A3DAF">
            <w:pPr>
              <w:rPr>
                <w:rFonts w:cstheme="minorHAnsi"/>
              </w:rPr>
            </w:pPr>
            <w:r w:rsidRPr="00B21F2E">
              <w:rPr>
                <w:rFonts w:cstheme="minorHAnsi"/>
              </w:rPr>
              <w:t>Mandataire</w:t>
            </w:r>
          </w:p>
          <w:p w14:paraId="784AA782" w14:textId="77777777" w:rsidR="00F11272" w:rsidRPr="00B21F2E" w:rsidRDefault="00F11272" w:rsidP="007A3DAF">
            <w:pPr>
              <w:rPr>
                <w:rFonts w:cstheme="minorHAnsi"/>
              </w:rPr>
            </w:pPr>
            <w:r w:rsidRPr="00B21F2E">
              <w:rPr>
                <w:rFonts w:cstheme="minorHAnsi"/>
              </w:rPr>
              <w:t>(Architecte)</w:t>
            </w:r>
          </w:p>
        </w:tc>
        <w:tc>
          <w:tcPr>
            <w:tcW w:w="1293" w:type="dxa"/>
            <w:tcBorders>
              <w:bottom w:val="single" w:sz="12" w:space="0" w:color="auto"/>
            </w:tcBorders>
            <w:vAlign w:val="center"/>
          </w:tcPr>
          <w:p w14:paraId="6309168B" w14:textId="77777777" w:rsidR="00F11272" w:rsidRPr="00B21F2E" w:rsidRDefault="00F11272" w:rsidP="007A3DAF">
            <w:pPr>
              <w:rPr>
                <w:rFonts w:cstheme="minorHAnsi"/>
              </w:rPr>
            </w:pPr>
            <w:r w:rsidRPr="00B21F2E">
              <w:rPr>
                <w:rFonts w:cstheme="minorHAnsi"/>
              </w:rPr>
              <w:t>Part de</w:t>
            </w:r>
          </w:p>
        </w:tc>
        <w:tc>
          <w:tcPr>
            <w:tcW w:w="1294" w:type="dxa"/>
            <w:tcBorders>
              <w:bottom w:val="single" w:sz="12" w:space="0" w:color="auto"/>
            </w:tcBorders>
            <w:vAlign w:val="center"/>
          </w:tcPr>
          <w:p w14:paraId="6EB2B71F" w14:textId="77777777" w:rsidR="00F11272" w:rsidRPr="00B21F2E" w:rsidRDefault="00F11272" w:rsidP="007A3DAF">
            <w:pPr>
              <w:rPr>
                <w:rFonts w:cstheme="minorHAnsi"/>
              </w:rPr>
            </w:pPr>
            <w:r w:rsidRPr="00B21F2E">
              <w:rPr>
                <w:rFonts w:cstheme="minorHAnsi"/>
              </w:rPr>
              <w:t>Part de</w:t>
            </w:r>
          </w:p>
        </w:tc>
        <w:tc>
          <w:tcPr>
            <w:tcW w:w="1293" w:type="dxa"/>
            <w:tcBorders>
              <w:bottom w:val="single" w:sz="12" w:space="0" w:color="auto"/>
            </w:tcBorders>
            <w:vAlign w:val="center"/>
          </w:tcPr>
          <w:p w14:paraId="59281E4A" w14:textId="77777777" w:rsidR="00F11272" w:rsidRPr="00B21F2E" w:rsidRDefault="00F11272" w:rsidP="007A3DAF">
            <w:pPr>
              <w:rPr>
                <w:rFonts w:cstheme="minorHAnsi"/>
              </w:rPr>
            </w:pPr>
            <w:r w:rsidRPr="00B21F2E">
              <w:rPr>
                <w:rFonts w:cstheme="minorHAnsi"/>
              </w:rPr>
              <w:t>Part de</w:t>
            </w:r>
          </w:p>
        </w:tc>
        <w:tc>
          <w:tcPr>
            <w:tcW w:w="1294" w:type="dxa"/>
            <w:tcBorders>
              <w:bottom w:val="single" w:sz="12" w:space="0" w:color="auto"/>
            </w:tcBorders>
            <w:vAlign w:val="center"/>
          </w:tcPr>
          <w:p w14:paraId="731EEACD" w14:textId="77777777" w:rsidR="00F11272" w:rsidRPr="00B21F2E" w:rsidRDefault="00F11272" w:rsidP="007A3DAF">
            <w:pPr>
              <w:rPr>
                <w:rFonts w:cstheme="minorHAnsi"/>
              </w:rPr>
            </w:pPr>
            <w:r w:rsidRPr="00B21F2E">
              <w:rPr>
                <w:rFonts w:cstheme="minorHAnsi"/>
              </w:rPr>
              <w:t>Part de</w:t>
            </w:r>
          </w:p>
        </w:tc>
      </w:tr>
      <w:tr w:rsidR="00F11272" w:rsidRPr="00B21F2E" w14:paraId="47ECAB4C" w14:textId="77777777" w:rsidTr="007A3DAF">
        <w:trPr>
          <w:cantSplit/>
          <w:trHeight w:val="82"/>
          <w:jc w:val="center"/>
        </w:trPr>
        <w:tc>
          <w:tcPr>
            <w:tcW w:w="10638" w:type="dxa"/>
            <w:gridSpan w:val="8"/>
            <w:tcBorders>
              <w:top w:val="single" w:sz="12" w:space="0" w:color="auto"/>
              <w:bottom w:val="single" w:sz="6" w:space="0" w:color="auto"/>
            </w:tcBorders>
          </w:tcPr>
          <w:p w14:paraId="404F93FA" w14:textId="77777777" w:rsidR="00F11272" w:rsidRPr="00B21F2E" w:rsidRDefault="00F11272" w:rsidP="007A3DAF">
            <w:pPr>
              <w:rPr>
                <w:rFonts w:cstheme="minorHAnsi"/>
              </w:rPr>
            </w:pPr>
            <w:r w:rsidRPr="00B21F2E">
              <w:rPr>
                <w:rFonts w:cstheme="minorHAnsi"/>
              </w:rPr>
              <w:t>Missions de base de la loi MOP</w:t>
            </w:r>
          </w:p>
        </w:tc>
      </w:tr>
      <w:tr w:rsidR="00F11272" w:rsidRPr="00B21F2E" w14:paraId="66C2B7CC" w14:textId="77777777" w:rsidTr="007A3DAF">
        <w:trPr>
          <w:jc w:val="center"/>
        </w:trPr>
        <w:tc>
          <w:tcPr>
            <w:tcW w:w="1870" w:type="dxa"/>
            <w:tcBorders>
              <w:top w:val="single" w:sz="6" w:space="0" w:color="auto"/>
              <w:bottom w:val="single" w:sz="12" w:space="0" w:color="auto"/>
            </w:tcBorders>
            <w:vAlign w:val="center"/>
          </w:tcPr>
          <w:p w14:paraId="5D745567" w14:textId="324E3A3F" w:rsidR="00F11272" w:rsidRPr="00B21F2E" w:rsidRDefault="002D411C" w:rsidP="007A3DAF">
            <w:pPr>
              <w:jc w:val="left"/>
              <w:rPr>
                <w:rFonts w:cstheme="minorHAnsi"/>
                <w:lang w:val="en-US"/>
              </w:rPr>
            </w:pPr>
            <w:r>
              <w:rPr>
                <w:rFonts w:cstheme="minorHAnsi"/>
                <w:lang w:val="en-US"/>
              </w:rPr>
              <w:t>DIAG</w:t>
            </w:r>
            <w:r w:rsidR="003340EE">
              <w:rPr>
                <w:rFonts w:cstheme="minorHAnsi"/>
                <w:lang w:val="en-US"/>
              </w:rPr>
              <w:t xml:space="preserve"> </w:t>
            </w:r>
          </w:p>
          <w:p w14:paraId="58B1AEF6" w14:textId="77777777" w:rsidR="00EE1838" w:rsidRPr="00B21F2E" w:rsidRDefault="00EE1838" w:rsidP="007A3DAF">
            <w:pPr>
              <w:jc w:val="left"/>
              <w:rPr>
                <w:rFonts w:cstheme="minorHAnsi"/>
                <w:lang w:val="en-US"/>
              </w:rPr>
            </w:pPr>
          </w:p>
          <w:p w14:paraId="5E56F8E6" w14:textId="5AB37BF8" w:rsidR="00F11272" w:rsidRPr="00B21F2E" w:rsidRDefault="003340EE" w:rsidP="007A3DAF">
            <w:pPr>
              <w:jc w:val="left"/>
              <w:rPr>
                <w:rFonts w:cstheme="minorHAnsi"/>
                <w:lang w:val="en-US"/>
              </w:rPr>
            </w:pPr>
            <w:r>
              <w:rPr>
                <w:rFonts w:cstheme="minorHAnsi"/>
                <w:lang w:val="en-US"/>
              </w:rPr>
              <w:t>AVP</w:t>
            </w:r>
          </w:p>
          <w:p w14:paraId="49976E57" w14:textId="77777777" w:rsidR="00F11272" w:rsidRPr="00B21F2E" w:rsidRDefault="00F11272" w:rsidP="007A3DAF">
            <w:pPr>
              <w:jc w:val="left"/>
              <w:rPr>
                <w:rFonts w:cstheme="minorHAnsi"/>
                <w:lang w:val="en-US"/>
              </w:rPr>
            </w:pPr>
          </w:p>
          <w:p w14:paraId="5170D0D4" w14:textId="77777777" w:rsidR="00F11272" w:rsidRPr="00B21F2E" w:rsidRDefault="00F11272" w:rsidP="007A3DAF">
            <w:pPr>
              <w:jc w:val="left"/>
              <w:rPr>
                <w:rFonts w:cstheme="minorHAnsi"/>
                <w:lang w:val="en-US"/>
              </w:rPr>
            </w:pPr>
            <w:r w:rsidRPr="00B21F2E">
              <w:rPr>
                <w:rFonts w:cstheme="minorHAnsi"/>
                <w:lang w:val="en-US"/>
              </w:rPr>
              <w:t>PRO</w:t>
            </w:r>
          </w:p>
          <w:p w14:paraId="70082AF5" w14:textId="77777777" w:rsidR="00F11272" w:rsidRPr="00B21F2E" w:rsidRDefault="00F11272" w:rsidP="007A3DAF">
            <w:pPr>
              <w:jc w:val="left"/>
              <w:rPr>
                <w:rFonts w:cstheme="minorHAnsi"/>
                <w:lang w:val="en-US"/>
              </w:rPr>
            </w:pPr>
          </w:p>
          <w:p w14:paraId="0464DFF6" w14:textId="77777777" w:rsidR="00F11272" w:rsidRPr="00B21F2E" w:rsidRDefault="00F11272" w:rsidP="007A3DAF">
            <w:pPr>
              <w:jc w:val="left"/>
              <w:rPr>
                <w:rFonts w:cstheme="minorHAnsi"/>
                <w:lang w:val="en-US"/>
              </w:rPr>
            </w:pPr>
            <w:r w:rsidRPr="00B21F2E">
              <w:rPr>
                <w:rFonts w:cstheme="minorHAnsi"/>
                <w:lang w:val="en-US"/>
              </w:rPr>
              <w:t>ACT</w:t>
            </w:r>
          </w:p>
          <w:p w14:paraId="2CF083A9" w14:textId="77777777" w:rsidR="00F11272" w:rsidRPr="00B21F2E" w:rsidRDefault="00F11272" w:rsidP="007A3DAF">
            <w:pPr>
              <w:jc w:val="left"/>
              <w:rPr>
                <w:rFonts w:cstheme="minorHAnsi"/>
                <w:lang w:val="en-US"/>
              </w:rPr>
            </w:pPr>
          </w:p>
          <w:p w14:paraId="21F7B314" w14:textId="77777777" w:rsidR="00F11272" w:rsidRPr="00B21F2E" w:rsidRDefault="00F11272" w:rsidP="007A3DAF">
            <w:pPr>
              <w:jc w:val="left"/>
              <w:rPr>
                <w:rFonts w:cstheme="minorHAnsi"/>
                <w:lang w:val="en-US"/>
              </w:rPr>
            </w:pPr>
            <w:r w:rsidRPr="00B21F2E">
              <w:rPr>
                <w:rFonts w:cstheme="minorHAnsi"/>
                <w:lang w:val="en-US"/>
              </w:rPr>
              <w:t>VISA</w:t>
            </w:r>
          </w:p>
          <w:p w14:paraId="369DC116" w14:textId="77777777" w:rsidR="00F11272" w:rsidRPr="00B21F2E" w:rsidRDefault="00F11272" w:rsidP="007A3DAF">
            <w:pPr>
              <w:jc w:val="left"/>
              <w:rPr>
                <w:rFonts w:cstheme="minorHAnsi"/>
                <w:lang w:val="en-US"/>
              </w:rPr>
            </w:pPr>
          </w:p>
          <w:p w14:paraId="5D053305" w14:textId="77777777" w:rsidR="00F11272" w:rsidRPr="00B21F2E" w:rsidRDefault="00F11272" w:rsidP="007A3DAF">
            <w:pPr>
              <w:jc w:val="left"/>
              <w:rPr>
                <w:rFonts w:cstheme="minorHAnsi"/>
              </w:rPr>
            </w:pPr>
            <w:r w:rsidRPr="00B21F2E">
              <w:rPr>
                <w:rFonts w:cstheme="minorHAnsi"/>
              </w:rPr>
              <w:t>DET</w:t>
            </w:r>
          </w:p>
          <w:p w14:paraId="2B833257" w14:textId="77777777" w:rsidR="00F11272" w:rsidRPr="00B21F2E" w:rsidRDefault="00F11272" w:rsidP="007A3DAF">
            <w:pPr>
              <w:jc w:val="left"/>
              <w:rPr>
                <w:rFonts w:cstheme="minorHAnsi"/>
              </w:rPr>
            </w:pPr>
          </w:p>
          <w:p w14:paraId="632F002E" w14:textId="77777777" w:rsidR="00F11272" w:rsidRPr="00B21F2E" w:rsidRDefault="00F11272" w:rsidP="007A3DAF">
            <w:pPr>
              <w:jc w:val="left"/>
              <w:rPr>
                <w:rFonts w:cstheme="minorHAnsi"/>
              </w:rPr>
            </w:pPr>
            <w:r w:rsidRPr="00B21F2E">
              <w:rPr>
                <w:rFonts w:cstheme="minorHAnsi"/>
              </w:rPr>
              <w:t>AOR (≥ 6 %)</w:t>
            </w:r>
          </w:p>
        </w:tc>
        <w:tc>
          <w:tcPr>
            <w:tcW w:w="1007" w:type="dxa"/>
            <w:tcBorders>
              <w:top w:val="single" w:sz="6" w:space="0" w:color="auto"/>
              <w:bottom w:val="single" w:sz="12" w:space="0" w:color="auto"/>
            </w:tcBorders>
          </w:tcPr>
          <w:p w14:paraId="1D26D6FB" w14:textId="77777777" w:rsidR="00F11272" w:rsidRPr="00B21F2E" w:rsidRDefault="00F11272" w:rsidP="007A3DAF">
            <w:pPr>
              <w:rPr>
                <w:rFonts w:cstheme="minorHAnsi"/>
              </w:rPr>
            </w:pPr>
          </w:p>
          <w:p w14:paraId="76120EBB" w14:textId="77777777" w:rsidR="00F11272" w:rsidRPr="00B21F2E" w:rsidRDefault="00F11272" w:rsidP="007A3DAF">
            <w:pPr>
              <w:rPr>
                <w:rFonts w:cstheme="minorHAnsi"/>
              </w:rPr>
            </w:pPr>
          </w:p>
          <w:p w14:paraId="2DCC1AF0" w14:textId="77777777" w:rsidR="00F11272" w:rsidRPr="00B21F2E" w:rsidRDefault="00F11272" w:rsidP="007A3DAF">
            <w:pPr>
              <w:rPr>
                <w:rFonts w:cstheme="minorHAnsi"/>
              </w:rPr>
            </w:pPr>
          </w:p>
          <w:p w14:paraId="0A323E89" w14:textId="77777777" w:rsidR="00F11272" w:rsidRPr="00B21F2E" w:rsidRDefault="00F11272" w:rsidP="007A3DAF">
            <w:pPr>
              <w:rPr>
                <w:rFonts w:cstheme="minorHAnsi"/>
              </w:rPr>
            </w:pPr>
          </w:p>
          <w:p w14:paraId="4495BCF9" w14:textId="77777777" w:rsidR="00F11272" w:rsidRPr="00B21F2E" w:rsidRDefault="00F11272" w:rsidP="007A3DAF">
            <w:pPr>
              <w:rPr>
                <w:rFonts w:cstheme="minorHAnsi"/>
              </w:rPr>
            </w:pPr>
          </w:p>
          <w:p w14:paraId="3F7F86EE" w14:textId="77777777" w:rsidR="00F11272" w:rsidRPr="00B21F2E" w:rsidRDefault="00F11272" w:rsidP="007A3DAF">
            <w:pPr>
              <w:rPr>
                <w:rFonts w:cstheme="minorHAnsi"/>
              </w:rPr>
            </w:pPr>
          </w:p>
          <w:p w14:paraId="1A683693" w14:textId="77777777" w:rsidR="00F11272" w:rsidRPr="00B21F2E" w:rsidRDefault="00F11272" w:rsidP="007A3DAF">
            <w:pPr>
              <w:rPr>
                <w:rFonts w:cstheme="minorHAnsi"/>
              </w:rPr>
            </w:pPr>
          </w:p>
          <w:p w14:paraId="2B025E46" w14:textId="77777777" w:rsidR="00F11272" w:rsidRPr="00B21F2E" w:rsidRDefault="00F11272" w:rsidP="007A3DAF">
            <w:pPr>
              <w:rPr>
                <w:rFonts w:cstheme="minorHAnsi"/>
              </w:rPr>
            </w:pPr>
          </w:p>
          <w:p w14:paraId="14E7781A" w14:textId="77777777" w:rsidR="00F11272" w:rsidRPr="00B21F2E" w:rsidRDefault="00F11272" w:rsidP="007A3DAF">
            <w:pPr>
              <w:rPr>
                <w:rFonts w:cstheme="minorHAnsi"/>
              </w:rPr>
            </w:pPr>
          </w:p>
          <w:p w14:paraId="0EF73AAA" w14:textId="77777777" w:rsidR="00F11272" w:rsidRPr="00B21F2E" w:rsidRDefault="00F11272" w:rsidP="007A3DAF">
            <w:pPr>
              <w:rPr>
                <w:rFonts w:cstheme="minorHAnsi"/>
              </w:rPr>
            </w:pPr>
          </w:p>
          <w:p w14:paraId="3D924E98" w14:textId="77777777" w:rsidR="00F11272" w:rsidRPr="00B21F2E" w:rsidRDefault="00F11272" w:rsidP="007A3DAF">
            <w:pPr>
              <w:rPr>
                <w:rFonts w:cstheme="minorHAnsi"/>
              </w:rPr>
            </w:pPr>
          </w:p>
          <w:p w14:paraId="30DDF7F5" w14:textId="77777777" w:rsidR="00F11272" w:rsidRPr="00B21F2E" w:rsidRDefault="00F11272" w:rsidP="007A3DAF">
            <w:pPr>
              <w:rPr>
                <w:rFonts w:cstheme="minorHAnsi"/>
              </w:rPr>
            </w:pPr>
          </w:p>
          <w:p w14:paraId="4E7E4A92" w14:textId="77777777" w:rsidR="00F11272" w:rsidRPr="00B21F2E" w:rsidRDefault="00F11272" w:rsidP="007A3DAF">
            <w:pPr>
              <w:rPr>
                <w:rFonts w:cstheme="minorHAnsi"/>
              </w:rPr>
            </w:pPr>
          </w:p>
          <w:p w14:paraId="5DFF9156" w14:textId="77777777" w:rsidR="00F11272" w:rsidRPr="00B21F2E" w:rsidRDefault="00F11272" w:rsidP="007A3DAF">
            <w:pPr>
              <w:rPr>
                <w:rFonts w:cstheme="minorHAnsi"/>
              </w:rPr>
            </w:pPr>
          </w:p>
          <w:p w14:paraId="30778954"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74DC235E"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3C45D4C5"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5E005AB6"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4EA4ED74" w14:textId="77777777" w:rsidR="00F11272" w:rsidRPr="00B21F2E" w:rsidRDefault="00F11272" w:rsidP="007A3DAF">
            <w:pPr>
              <w:rPr>
                <w:rFonts w:cstheme="minorHAnsi"/>
              </w:rPr>
            </w:pPr>
          </w:p>
        </w:tc>
        <w:tc>
          <w:tcPr>
            <w:tcW w:w="1293" w:type="dxa"/>
            <w:tcBorders>
              <w:top w:val="single" w:sz="6" w:space="0" w:color="auto"/>
              <w:bottom w:val="single" w:sz="12" w:space="0" w:color="auto"/>
            </w:tcBorders>
          </w:tcPr>
          <w:p w14:paraId="28366637" w14:textId="77777777" w:rsidR="00F11272" w:rsidRPr="00B21F2E" w:rsidRDefault="00F11272" w:rsidP="007A3DAF">
            <w:pPr>
              <w:rPr>
                <w:rFonts w:cstheme="minorHAnsi"/>
              </w:rPr>
            </w:pPr>
          </w:p>
        </w:tc>
        <w:tc>
          <w:tcPr>
            <w:tcW w:w="1294" w:type="dxa"/>
            <w:tcBorders>
              <w:top w:val="single" w:sz="6" w:space="0" w:color="auto"/>
              <w:bottom w:val="single" w:sz="12" w:space="0" w:color="auto"/>
            </w:tcBorders>
          </w:tcPr>
          <w:p w14:paraId="49FC151C" w14:textId="77777777" w:rsidR="00F11272" w:rsidRPr="00B21F2E" w:rsidRDefault="00F11272" w:rsidP="007A3DAF">
            <w:pPr>
              <w:rPr>
                <w:rFonts w:cstheme="minorHAnsi"/>
              </w:rPr>
            </w:pPr>
          </w:p>
        </w:tc>
      </w:tr>
      <w:tr w:rsidR="00F11272" w:rsidRPr="00B21F2E" w14:paraId="45A1D9B0" w14:textId="77777777" w:rsidTr="007A3DAF">
        <w:trPr>
          <w:cantSplit/>
          <w:jc w:val="center"/>
        </w:trPr>
        <w:tc>
          <w:tcPr>
            <w:tcW w:w="1870" w:type="dxa"/>
            <w:tcBorders>
              <w:top w:val="single" w:sz="6" w:space="0" w:color="auto"/>
            </w:tcBorders>
          </w:tcPr>
          <w:p w14:paraId="57120B23" w14:textId="77777777" w:rsidR="00F11272" w:rsidRPr="00B21F2E" w:rsidRDefault="00F11272" w:rsidP="007A3DAF">
            <w:pPr>
              <w:rPr>
                <w:rFonts w:cstheme="minorHAnsi"/>
              </w:rPr>
            </w:pPr>
            <w:r w:rsidRPr="00B21F2E">
              <w:rPr>
                <w:rFonts w:cstheme="minorHAnsi"/>
              </w:rPr>
              <w:t>Total HT</w:t>
            </w:r>
          </w:p>
          <w:p w14:paraId="6A422B7C" w14:textId="77777777" w:rsidR="00F11272" w:rsidRPr="00B21F2E" w:rsidRDefault="00F11272" w:rsidP="007A3DAF">
            <w:pPr>
              <w:rPr>
                <w:rFonts w:cstheme="minorHAnsi"/>
              </w:rPr>
            </w:pPr>
            <w:r w:rsidRPr="00B21F2E">
              <w:rPr>
                <w:rFonts w:cstheme="minorHAnsi"/>
              </w:rPr>
              <w:t>TVA</w:t>
            </w:r>
          </w:p>
        </w:tc>
        <w:tc>
          <w:tcPr>
            <w:tcW w:w="1007" w:type="dxa"/>
            <w:vMerge w:val="restart"/>
            <w:tcBorders>
              <w:top w:val="single" w:sz="6" w:space="0" w:color="auto"/>
            </w:tcBorders>
            <w:vAlign w:val="center"/>
          </w:tcPr>
          <w:p w14:paraId="078B11DC" w14:textId="77777777" w:rsidR="00F11272" w:rsidRPr="00B21F2E" w:rsidRDefault="00F11272" w:rsidP="007A3DAF">
            <w:pPr>
              <w:rPr>
                <w:rFonts w:cstheme="minorHAnsi"/>
              </w:rPr>
            </w:pPr>
            <w:r w:rsidRPr="00B21F2E">
              <w:rPr>
                <w:rFonts w:cstheme="minorHAnsi"/>
              </w:rPr>
              <w:t>100 %</w:t>
            </w:r>
          </w:p>
        </w:tc>
        <w:tc>
          <w:tcPr>
            <w:tcW w:w="1294" w:type="dxa"/>
            <w:tcBorders>
              <w:top w:val="single" w:sz="6" w:space="0" w:color="auto"/>
            </w:tcBorders>
          </w:tcPr>
          <w:p w14:paraId="7D38E847" w14:textId="77777777" w:rsidR="00F11272" w:rsidRPr="00B21F2E" w:rsidRDefault="00F11272" w:rsidP="007A3DAF">
            <w:pPr>
              <w:rPr>
                <w:rFonts w:cstheme="minorHAnsi"/>
              </w:rPr>
            </w:pPr>
          </w:p>
        </w:tc>
        <w:tc>
          <w:tcPr>
            <w:tcW w:w="1293" w:type="dxa"/>
            <w:tcBorders>
              <w:top w:val="single" w:sz="6" w:space="0" w:color="auto"/>
            </w:tcBorders>
          </w:tcPr>
          <w:p w14:paraId="0B33F750" w14:textId="77777777" w:rsidR="00F11272" w:rsidRPr="00B21F2E" w:rsidRDefault="00F11272" w:rsidP="007A3DAF">
            <w:pPr>
              <w:rPr>
                <w:rFonts w:cstheme="minorHAnsi"/>
              </w:rPr>
            </w:pPr>
          </w:p>
        </w:tc>
        <w:tc>
          <w:tcPr>
            <w:tcW w:w="1293" w:type="dxa"/>
            <w:tcBorders>
              <w:top w:val="single" w:sz="6" w:space="0" w:color="auto"/>
            </w:tcBorders>
          </w:tcPr>
          <w:p w14:paraId="63A373EE" w14:textId="77777777" w:rsidR="00F11272" w:rsidRPr="00B21F2E" w:rsidRDefault="00F11272" w:rsidP="007A3DAF">
            <w:pPr>
              <w:rPr>
                <w:rFonts w:cstheme="minorHAnsi"/>
              </w:rPr>
            </w:pPr>
          </w:p>
        </w:tc>
        <w:tc>
          <w:tcPr>
            <w:tcW w:w="1294" w:type="dxa"/>
            <w:tcBorders>
              <w:top w:val="single" w:sz="6" w:space="0" w:color="auto"/>
            </w:tcBorders>
          </w:tcPr>
          <w:p w14:paraId="10A35053" w14:textId="77777777" w:rsidR="00F11272" w:rsidRPr="00B21F2E" w:rsidRDefault="00F11272" w:rsidP="007A3DAF">
            <w:pPr>
              <w:rPr>
                <w:rFonts w:cstheme="minorHAnsi"/>
              </w:rPr>
            </w:pPr>
          </w:p>
        </w:tc>
        <w:tc>
          <w:tcPr>
            <w:tcW w:w="1293" w:type="dxa"/>
            <w:tcBorders>
              <w:top w:val="single" w:sz="6" w:space="0" w:color="auto"/>
            </w:tcBorders>
          </w:tcPr>
          <w:p w14:paraId="644D31FA" w14:textId="77777777" w:rsidR="00F11272" w:rsidRPr="00B21F2E" w:rsidRDefault="00F11272" w:rsidP="007A3DAF">
            <w:pPr>
              <w:rPr>
                <w:rFonts w:cstheme="minorHAnsi"/>
              </w:rPr>
            </w:pPr>
          </w:p>
        </w:tc>
        <w:tc>
          <w:tcPr>
            <w:tcW w:w="1294" w:type="dxa"/>
            <w:tcBorders>
              <w:top w:val="single" w:sz="6" w:space="0" w:color="auto"/>
            </w:tcBorders>
          </w:tcPr>
          <w:p w14:paraId="00833C02" w14:textId="77777777" w:rsidR="00F11272" w:rsidRPr="00B21F2E" w:rsidRDefault="00F11272" w:rsidP="007A3DAF">
            <w:pPr>
              <w:rPr>
                <w:rFonts w:cstheme="minorHAnsi"/>
              </w:rPr>
            </w:pPr>
          </w:p>
        </w:tc>
      </w:tr>
      <w:tr w:rsidR="00F11272" w:rsidRPr="00B21F2E" w14:paraId="49B0690E" w14:textId="77777777" w:rsidTr="007A3DAF">
        <w:trPr>
          <w:cantSplit/>
          <w:jc w:val="center"/>
        </w:trPr>
        <w:tc>
          <w:tcPr>
            <w:tcW w:w="1870" w:type="dxa"/>
          </w:tcPr>
          <w:p w14:paraId="6D292148" w14:textId="77777777" w:rsidR="00F11272" w:rsidRPr="00B21F2E" w:rsidRDefault="00F11272" w:rsidP="007A3DAF">
            <w:pPr>
              <w:rPr>
                <w:rFonts w:cstheme="minorHAnsi"/>
              </w:rPr>
            </w:pPr>
            <w:r w:rsidRPr="00B21F2E">
              <w:rPr>
                <w:rFonts w:cstheme="minorHAnsi"/>
              </w:rPr>
              <w:t>Total TTC</w:t>
            </w:r>
          </w:p>
        </w:tc>
        <w:tc>
          <w:tcPr>
            <w:tcW w:w="1007" w:type="dxa"/>
            <w:vMerge/>
            <w:tcBorders>
              <w:bottom w:val="double" w:sz="6" w:space="0" w:color="auto"/>
            </w:tcBorders>
          </w:tcPr>
          <w:p w14:paraId="5DEEC57C" w14:textId="77777777" w:rsidR="00F11272" w:rsidRPr="00B21F2E" w:rsidRDefault="00F11272" w:rsidP="007A3DAF">
            <w:pPr>
              <w:rPr>
                <w:rFonts w:cstheme="minorHAnsi"/>
              </w:rPr>
            </w:pPr>
          </w:p>
        </w:tc>
        <w:tc>
          <w:tcPr>
            <w:tcW w:w="1294" w:type="dxa"/>
          </w:tcPr>
          <w:p w14:paraId="2C1B097A" w14:textId="77777777" w:rsidR="00F11272" w:rsidRPr="00B21F2E" w:rsidRDefault="00F11272" w:rsidP="007A3DAF">
            <w:pPr>
              <w:rPr>
                <w:rFonts w:cstheme="minorHAnsi"/>
              </w:rPr>
            </w:pPr>
          </w:p>
        </w:tc>
        <w:tc>
          <w:tcPr>
            <w:tcW w:w="1293" w:type="dxa"/>
          </w:tcPr>
          <w:p w14:paraId="24476896" w14:textId="77777777" w:rsidR="00F11272" w:rsidRPr="00B21F2E" w:rsidRDefault="00F11272" w:rsidP="007A3DAF">
            <w:pPr>
              <w:rPr>
                <w:rFonts w:cstheme="minorHAnsi"/>
              </w:rPr>
            </w:pPr>
          </w:p>
        </w:tc>
        <w:tc>
          <w:tcPr>
            <w:tcW w:w="1293" w:type="dxa"/>
          </w:tcPr>
          <w:p w14:paraId="6283FF1B" w14:textId="77777777" w:rsidR="00F11272" w:rsidRPr="00B21F2E" w:rsidRDefault="00F11272" w:rsidP="007A3DAF">
            <w:pPr>
              <w:rPr>
                <w:rFonts w:cstheme="minorHAnsi"/>
              </w:rPr>
            </w:pPr>
          </w:p>
        </w:tc>
        <w:tc>
          <w:tcPr>
            <w:tcW w:w="1294" w:type="dxa"/>
          </w:tcPr>
          <w:p w14:paraId="7CDEACFC" w14:textId="77777777" w:rsidR="00F11272" w:rsidRPr="00B21F2E" w:rsidRDefault="00F11272" w:rsidP="007A3DAF">
            <w:pPr>
              <w:rPr>
                <w:rFonts w:cstheme="minorHAnsi"/>
              </w:rPr>
            </w:pPr>
          </w:p>
        </w:tc>
        <w:tc>
          <w:tcPr>
            <w:tcW w:w="1293" w:type="dxa"/>
          </w:tcPr>
          <w:p w14:paraId="059F3B42" w14:textId="77777777" w:rsidR="00F11272" w:rsidRPr="00B21F2E" w:rsidRDefault="00F11272" w:rsidP="007A3DAF">
            <w:pPr>
              <w:rPr>
                <w:rFonts w:cstheme="minorHAnsi"/>
              </w:rPr>
            </w:pPr>
          </w:p>
        </w:tc>
        <w:tc>
          <w:tcPr>
            <w:tcW w:w="1294" w:type="dxa"/>
          </w:tcPr>
          <w:p w14:paraId="48B10242" w14:textId="77777777" w:rsidR="00F11272" w:rsidRPr="00B21F2E" w:rsidRDefault="00F11272" w:rsidP="007A3DAF">
            <w:pPr>
              <w:rPr>
                <w:rFonts w:cstheme="minorHAnsi"/>
              </w:rPr>
            </w:pPr>
          </w:p>
        </w:tc>
      </w:tr>
    </w:tbl>
    <w:p w14:paraId="0FBB1814" w14:textId="77777777" w:rsidR="00F11272" w:rsidRPr="00B21F2E" w:rsidRDefault="00F11272" w:rsidP="00F11272">
      <w:pPr>
        <w:rPr>
          <w:rFonts w:cstheme="minorHAnsi"/>
        </w:rPr>
      </w:pPr>
      <w:bookmarkStart w:id="74" w:name="_Toc90964052"/>
      <w:bookmarkStart w:id="75" w:name="_Toc97094706"/>
      <w:bookmarkStart w:id="76" w:name="_Toc113087244"/>
    </w:p>
    <w:p w14:paraId="17977083" w14:textId="77777777" w:rsidR="00F11272" w:rsidRPr="00B21F2E" w:rsidRDefault="00F11272" w:rsidP="00F11272">
      <w:pPr>
        <w:rPr>
          <w:rFonts w:cstheme="minorHAnsi"/>
        </w:rPr>
      </w:pPr>
    </w:p>
    <w:p w14:paraId="27C422BD" w14:textId="77777777" w:rsidR="00F11272" w:rsidRDefault="00F11272" w:rsidP="00F11272">
      <w:pPr>
        <w:rPr>
          <w:b/>
          <w:u w:val="single"/>
        </w:rPr>
      </w:pPr>
      <w:r w:rsidRPr="00544C46">
        <w:br w:type="page"/>
      </w:r>
      <w:r w:rsidRPr="00C34EC8">
        <w:rPr>
          <w:b/>
          <w:u w:val="single"/>
        </w:rPr>
        <w:t xml:space="preserve">Missions complémentaires confiées </w:t>
      </w:r>
      <w:bookmarkEnd w:id="74"/>
      <w:bookmarkEnd w:id="75"/>
      <w:bookmarkEnd w:id="76"/>
      <w:r>
        <w:rPr>
          <w:b/>
          <w:u w:val="single"/>
        </w:rPr>
        <w:t xml:space="preserve">à la Maîtrise d'Œuvre </w:t>
      </w:r>
    </w:p>
    <w:p w14:paraId="0EF48CFC" w14:textId="77777777" w:rsidR="004F4BF6" w:rsidRPr="003B2FD4" w:rsidRDefault="004F4BF6" w:rsidP="004F4BF6">
      <w:pPr>
        <w:rPr>
          <w:rFonts w:cstheme="minorHAnsi"/>
          <w:b/>
          <w:u w:val="single"/>
        </w:rPr>
      </w:pPr>
    </w:p>
    <w:p w14:paraId="3AAEFAF9" w14:textId="608F7E37" w:rsidR="00F11272" w:rsidRPr="003B2FD4" w:rsidRDefault="00F11272" w:rsidP="00F11272">
      <w:r w:rsidRPr="003B2FD4">
        <w:t xml:space="preserve">Mission </w:t>
      </w:r>
      <w:r w:rsidR="002D411C">
        <w:t>1</w:t>
      </w:r>
      <w:r w:rsidRPr="003B2FD4">
        <w:t> : SYNTHESE Tous Corps d’Etat, y compris VRD et travaux extérieurs</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F11272" w:rsidRPr="003B2FD4" w14:paraId="33D1F4C1" w14:textId="77777777" w:rsidTr="007A3DAF">
        <w:trPr>
          <w:cantSplit/>
          <w:jc w:val="center"/>
        </w:trPr>
        <w:tc>
          <w:tcPr>
            <w:tcW w:w="2173" w:type="dxa"/>
            <w:vMerge w:val="restart"/>
            <w:tcBorders>
              <w:top w:val="double" w:sz="6" w:space="0" w:color="auto"/>
              <w:right w:val="single" w:sz="6" w:space="0" w:color="auto"/>
            </w:tcBorders>
            <w:vAlign w:val="center"/>
          </w:tcPr>
          <w:p w14:paraId="65DEE30B" w14:textId="77777777" w:rsidR="00F11272" w:rsidRPr="003B2FD4" w:rsidRDefault="00F11272" w:rsidP="007A3DAF">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32B90CDD" w14:textId="77777777" w:rsidR="00F11272" w:rsidRPr="003B2FD4" w:rsidRDefault="00F11272" w:rsidP="007A3DAF">
            <w:pPr>
              <w:rPr>
                <w:rFonts w:cstheme="minorHAnsi"/>
                <w:bCs/>
                <w:sz w:val="18"/>
              </w:rPr>
            </w:pPr>
            <w:r w:rsidRPr="003B2FD4">
              <w:rPr>
                <w:rFonts w:cstheme="minorHAnsi"/>
                <w:bCs/>
                <w:sz w:val="18"/>
              </w:rPr>
              <w:t>Total global Euros</w:t>
            </w:r>
          </w:p>
        </w:tc>
        <w:tc>
          <w:tcPr>
            <w:tcW w:w="6423" w:type="dxa"/>
            <w:gridSpan w:val="5"/>
            <w:vAlign w:val="center"/>
          </w:tcPr>
          <w:p w14:paraId="002F5B65" w14:textId="77777777" w:rsidR="00F11272" w:rsidRPr="003B2FD4" w:rsidRDefault="00F11272" w:rsidP="007A3DAF">
            <w:pPr>
              <w:rPr>
                <w:rFonts w:cstheme="minorHAnsi"/>
                <w:bCs/>
                <w:sz w:val="18"/>
              </w:rPr>
            </w:pPr>
            <w:r w:rsidRPr="003B2FD4">
              <w:rPr>
                <w:rFonts w:cstheme="minorHAnsi"/>
                <w:bCs/>
                <w:sz w:val="18"/>
              </w:rPr>
              <w:t>Répartition des co-traitants (Euros)</w:t>
            </w:r>
          </w:p>
        </w:tc>
      </w:tr>
      <w:tr w:rsidR="00F11272" w:rsidRPr="003B2FD4" w14:paraId="1DB81005" w14:textId="77777777" w:rsidTr="007A3DAF">
        <w:trPr>
          <w:cantSplit/>
          <w:jc w:val="center"/>
        </w:trPr>
        <w:tc>
          <w:tcPr>
            <w:tcW w:w="2173" w:type="dxa"/>
            <w:vMerge/>
            <w:tcBorders>
              <w:bottom w:val="single" w:sz="6" w:space="0" w:color="auto"/>
              <w:right w:val="single" w:sz="6" w:space="0" w:color="auto"/>
            </w:tcBorders>
          </w:tcPr>
          <w:p w14:paraId="18A75966" w14:textId="77777777" w:rsidR="00F11272" w:rsidRPr="003B2FD4" w:rsidRDefault="00F11272" w:rsidP="007A3DAF">
            <w:pPr>
              <w:rPr>
                <w:rFonts w:cstheme="minorHAnsi"/>
                <w:bCs/>
                <w:sz w:val="18"/>
              </w:rPr>
            </w:pPr>
          </w:p>
        </w:tc>
        <w:tc>
          <w:tcPr>
            <w:tcW w:w="1134" w:type="dxa"/>
            <w:vMerge/>
            <w:tcBorders>
              <w:left w:val="single" w:sz="6" w:space="0" w:color="auto"/>
              <w:bottom w:val="single" w:sz="6" w:space="0" w:color="auto"/>
            </w:tcBorders>
          </w:tcPr>
          <w:p w14:paraId="671D5247" w14:textId="77777777" w:rsidR="00F11272" w:rsidRPr="003B2FD4" w:rsidRDefault="00F11272" w:rsidP="007A3DAF">
            <w:pPr>
              <w:rPr>
                <w:rFonts w:cstheme="minorHAnsi"/>
                <w:bCs/>
                <w:sz w:val="18"/>
              </w:rPr>
            </w:pPr>
          </w:p>
        </w:tc>
        <w:tc>
          <w:tcPr>
            <w:tcW w:w="1249" w:type="dxa"/>
          </w:tcPr>
          <w:p w14:paraId="6AEA5EC8" w14:textId="77777777" w:rsidR="00F11272" w:rsidRPr="003B2FD4" w:rsidRDefault="00F11272" w:rsidP="007A3DAF">
            <w:pPr>
              <w:rPr>
                <w:rFonts w:cstheme="minorHAnsi"/>
                <w:bCs/>
                <w:sz w:val="18"/>
              </w:rPr>
            </w:pPr>
            <w:r w:rsidRPr="003B2FD4">
              <w:rPr>
                <w:rFonts w:cstheme="minorHAnsi"/>
                <w:bCs/>
                <w:sz w:val="18"/>
              </w:rPr>
              <w:t>Part Mandataire</w:t>
            </w:r>
          </w:p>
        </w:tc>
        <w:tc>
          <w:tcPr>
            <w:tcW w:w="1293" w:type="dxa"/>
            <w:vAlign w:val="center"/>
          </w:tcPr>
          <w:p w14:paraId="3C431B90" w14:textId="77777777" w:rsidR="00F11272" w:rsidRPr="003B2FD4" w:rsidRDefault="00F11272" w:rsidP="007A3DAF">
            <w:pPr>
              <w:rPr>
                <w:rFonts w:cstheme="minorHAnsi"/>
                <w:bCs/>
                <w:sz w:val="18"/>
              </w:rPr>
            </w:pPr>
            <w:r w:rsidRPr="003B2FD4">
              <w:rPr>
                <w:rFonts w:cstheme="minorHAnsi"/>
                <w:bCs/>
                <w:sz w:val="18"/>
              </w:rPr>
              <w:t>Part</w:t>
            </w:r>
          </w:p>
        </w:tc>
        <w:tc>
          <w:tcPr>
            <w:tcW w:w="1294" w:type="dxa"/>
            <w:vAlign w:val="center"/>
          </w:tcPr>
          <w:p w14:paraId="7585355B" w14:textId="77777777" w:rsidR="00F11272" w:rsidRPr="003B2FD4" w:rsidRDefault="00F11272" w:rsidP="007A3DAF">
            <w:pPr>
              <w:rPr>
                <w:rFonts w:cstheme="minorHAnsi"/>
                <w:bCs/>
                <w:sz w:val="18"/>
              </w:rPr>
            </w:pPr>
            <w:r w:rsidRPr="003B2FD4">
              <w:rPr>
                <w:rFonts w:cstheme="minorHAnsi"/>
                <w:bCs/>
                <w:sz w:val="18"/>
              </w:rPr>
              <w:t>Part de</w:t>
            </w:r>
          </w:p>
        </w:tc>
        <w:tc>
          <w:tcPr>
            <w:tcW w:w="1293" w:type="dxa"/>
            <w:vAlign w:val="center"/>
          </w:tcPr>
          <w:p w14:paraId="125CE04B" w14:textId="77777777" w:rsidR="00F11272" w:rsidRPr="003B2FD4" w:rsidRDefault="00F11272" w:rsidP="007A3DAF">
            <w:pPr>
              <w:rPr>
                <w:rFonts w:cstheme="minorHAnsi"/>
                <w:bCs/>
                <w:sz w:val="18"/>
              </w:rPr>
            </w:pPr>
            <w:r w:rsidRPr="003B2FD4">
              <w:rPr>
                <w:rFonts w:cstheme="minorHAnsi"/>
                <w:bCs/>
                <w:sz w:val="18"/>
              </w:rPr>
              <w:t>Part de</w:t>
            </w:r>
          </w:p>
        </w:tc>
        <w:tc>
          <w:tcPr>
            <w:tcW w:w="1294" w:type="dxa"/>
            <w:vAlign w:val="center"/>
          </w:tcPr>
          <w:p w14:paraId="10155705" w14:textId="77777777" w:rsidR="00F11272" w:rsidRPr="003B2FD4" w:rsidRDefault="00F11272" w:rsidP="007A3DAF">
            <w:pPr>
              <w:rPr>
                <w:rFonts w:cstheme="minorHAnsi"/>
                <w:bCs/>
                <w:sz w:val="18"/>
              </w:rPr>
            </w:pPr>
            <w:r w:rsidRPr="003B2FD4">
              <w:rPr>
                <w:rFonts w:cstheme="minorHAnsi"/>
                <w:bCs/>
                <w:sz w:val="18"/>
              </w:rPr>
              <w:t>Part de</w:t>
            </w:r>
          </w:p>
        </w:tc>
      </w:tr>
      <w:tr w:rsidR="00F11272" w:rsidRPr="003B2FD4" w14:paraId="29FE7B28" w14:textId="77777777" w:rsidTr="007A3DAF">
        <w:trPr>
          <w:trHeight w:val="364"/>
          <w:jc w:val="center"/>
        </w:trPr>
        <w:tc>
          <w:tcPr>
            <w:tcW w:w="2173" w:type="dxa"/>
            <w:tcBorders>
              <w:top w:val="nil"/>
            </w:tcBorders>
            <w:vAlign w:val="center"/>
          </w:tcPr>
          <w:p w14:paraId="394B41F2" w14:textId="77777777" w:rsidR="00F11272" w:rsidRPr="003B2FD4" w:rsidRDefault="00F11272" w:rsidP="007A3DAF">
            <w:pPr>
              <w:rPr>
                <w:rFonts w:cstheme="minorHAnsi"/>
                <w:bCs/>
                <w:sz w:val="18"/>
              </w:rPr>
            </w:pPr>
            <w:r w:rsidRPr="003B2FD4">
              <w:rPr>
                <w:rFonts w:cstheme="minorHAnsi"/>
                <w:bCs/>
                <w:sz w:val="18"/>
              </w:rPr>
              <w:t>SYN</w:t>
            </w:r>
          </w:p>
        </w:tc>
        <w:tc>
          <w:tcPr>
            <w:tcW w:w="1134" w:type="dxa"/>
            <w:tcBorders>
              <w:top w:val="nil"/>
            </w:tcBorders>
            <w:vAlign w:val="center"/>
          </w:tcPr>
          <w:p w14:paraId="172DA840" w14:textId="77777777" w:rsidR="00F11272" w:rsidRPr="003B2FD4" w:rsidRDefault="00F11272" w:rsidP="007A3DAF">
            <w:pPr>
              <w:rPr>
                <w:rFonts w:cstheme="minorHAnsi"/>
                <w:bCs/>
                <w:sz w:val="18"/>
              </w:rPr>
            </w:pPr>
          </w:p>
        </w:tc>
        <w:tc>
          <w:tcPr>
            <w:tcW w:w="1249" w:type="dxa"/>
            <w:vAlign w:val="center"/>
          </w:tcPr>
          <w:p w14:paraId="4D9C4FBA" w14:textId="77777777" w:rsidR="00F11272" w:rsidRPr="003B2FD4" w:rsidRDefault="00F11272" w:rsidP="007A3DAF">
            <w:pPr>
              <w:rPr>
                <w:rFonts w:cstheme="minorHAnsi"/>
                <w:bCs/>
                <w:sz w:val="18"/>
              </w:rPr>
            </w:pPr>
          </w:p>
        </w:tc>
        <w:tc>
          <w:tcPr>
            <w:tcW w:w="1293" w:type="dxa"/>
            <w:vAlign w:val="center"/>
          </w:tcPr>
          <w:p w14:paraId="00AB806B" w14:textId="77777777" w:rsidR="00F11272" w:rsidRPr="003B2FD4" w:rsidRDefault="00F11272" w:rsidP="007A3DAF">
            <w:pPr>
              <w:rPr>
                <w:rFonts w:cstheme="minorHAnsi"/>
                <w:bCs/>
                <w:sz w:val="18"/>
              </w:rPr>
            </w:pPr>
          </w:p>
        </w:tc>
        <w:tc>
          <w:tcPr>
            <w:tcW w:w="1294" w:type="dxa"/>
            <w:vAlign w:val="center"/>
          </w:tcPr>
          <w:p w14:paraId="4E6A4749" w14:textId="77777777" w:rsidR="00F11272" w:rsidRPr="003B2FD4" w:rsidRDefault="00F11272" w:rsidP="007A3DAF">
            <w:pPr>
              <w:rPr>
                <w:rFonts w:cstheme="minorHAnsi"/>
                <w:bCs/>
                <w:sz w:val="18"/>
              </w:rPr>
            </w:pPr>
          </w:p>
        </w:tc>
        <w:tc>
          <w:tcPr>
            <w:tcW w:w="1293" w:type="dxa"/>
            <w:vAlign w:val="center"/>
          </w:tcPr>
          <w:p w14:paraId="5E3DA11F" w14:textId="77777777" w:rsidR="00F11272" w:rsidRPr="003B2FD4" w:rsidRDefault="00F11272" w:rsidP="007A3DAF">
            <w:pPr>
              <w:rPr>
                <w:rFonts w:cstheme="minorHAnsi"/>
                <w:bCs/>
                <w:sz w:val="18"/>
              </w:rPr>
            </w:pPr>
          </w:p>
        </w:tc>
        <w:tc>
          <w:tcPr>
            <w:tcW w:w="1294" w:type="dxa"/>
            <w:vAlign w:val="center"/>
          </w:tcPr>
          <w:p w14:paraId="7D5B1340" w14:textId="77777777" w:rsidR="00F11272" w:rsidRPr="003B2FD4" w:rsidRDefault="00F11272" w:rsidP="007A3DAF">
            <w:pPr>
              <w:rPr>
                <w:rFonts w:cstheme="minorHAnsi"/>
                <w:bCs/>
                <w:sz w:val="18"/>
              </w:rPr>
            </w:pPr>
          </w:p>
        </w:tc>
      </w:tr>
      <w:tr w:rsidR="00F11272" w:rsidRPr="003B2FD4" w14:paraId="6DA755A1" w14:textId="77777777" w:rsidTr="007A3DAF">
        <w:trPr>
          <w:cantSplit/>
          <w:trHeight w:val="324"/>
          <w:jc w:val="center"/>
        </w:trPr>
        <w:tc>
          <w:tcPr>
            <w:tcW w:w="2173" w:type="dxa"/>
            <w:vAlign w:val="center"/>
          </w:tcPr>
          <w:p w14:paraId="22C77F94" w14:textId="77777777" w:rsidR="00F11272" w:rsidRPr="003B2FD4" w:rsidRDefault="00F11272" w:rsidP="007A3DAF">
            <w:pPr>
              <w:rPr>
                <w:rFonts w:cstheme="minorHAnsi"/>
                <w:bCs/>
                <w:sz w:val="18"/>
              </w:rPr>
            </w:pPr>
            <w:r w:rsidRPr="003B2FD4">
              <w:rPr>
                <w:rFonts w:cstheme="minorHAnsi"/>
                <w:bCs/>
                <w:sz w:val="18"/>
              </w:rPr>
              <w:t>TVA</w:t>
            </w:r>
          </w:p>
        </w:tc>
        <w:tc>
          <w:tcPr>
            <w:tcW w:w="1134" w:type="dxa"/>
            <w:vAlign w:val="center"/>
          </w:tcPr>
          <w:p w14:paraId="5A7626A2" w14:textId="77777777" w:rsidR="00F11272" w:rsidRPr="003B2FD4" w:rsidRDefault="00F11272" w:rsidP="007A3DAF">
            <w:pPr>
              <w:rPr>
                <w:rFonts w:cstheme="minorHAnsi"/>
                <w:bCs/>
                <w:sz w:val="18"/>
              </w:rPr>
            </w:pPr>
          </w:p>
        </w:tc>
        <w:tc>
          <w:tcPr>
            <w:tcW w:w="1249" w:type="dxa"/>
            <w:vAlign w:val="center"/>
          </w:tcPr>
          <w:p w14:paraId="01B4F4D7" w14:textId="77777777" w:rsidR="00F11272" w:rsidRPr="003B2FD4" w:rsidRDefault="00F11272" w:rsidP="007A3DAF">
            <w:pPr>
              <w:rPr>
                <w:rFonts w:cstheme="minorHAnsi"/>
                <w:bCs/>
                <w:sz w:val="18"/>
              </w:rPr>
            </w:pPr>
          </w:p>
        </w:tc>
        <w:tc>
          <w:tcPr>
            <w:tcW w:w="1293" w:type="dxa"/>
            <w:vAlign w:val="center"/>
          </w:tcPr>
          <w:p w14:paraId="1621835F" w14:textId="77777777" w:rsidR="00F11272" w:rsidRPr="003B2FD4" w:rsidRDefault="00F11272" w:rsidP="007A3DAF">
            <w:pPr>
              <w:rPr>
                <w:rFonts w:cstheme="minorHAnsi"/>
                <w:bCs/>
                <w:sz w:val="18"/>
              </w:rPr>
            </w:pPr>
          </w:p>
        </w:tc>
        <w:tc>
          <w:tcPr>
            <w:tcW w:w="1294" w:type="dxa"/>
            <w:vAlign w:val="center"/>
          </w:tcPr>
          <w:p w14:paraId="1EB98DE3" w14:textId="77777777" w:rsidR="00F11272" w:rsidRPr="003B2FD4" w:rsidRDefault="00F11272" w:rsidP="007A3DAF">
            <w:pPr>
              <w:rPr>
                <w:rFonts w:cstheme="minorHAnsi"/>
                <w:bCs/>
                <w:sz w:val="18"/>
              </w:rPr>
            </w:pPr>
          </w:p>
        </w:tc>
        <w:tc>
          <w:tcPr>
            <w:tcW w:w="1293" w:type="dxa"/>
            <w:vAlign w:val="center"/>
          </w:tcPr>
          <w:p w14:paraId="4F84F4B0" w14:textId="77777777" w:rsidR="00F11272" w:rsidRPr="003B2FD4" w:rsidRDefault="00F11272" w:rsidP="007A3DAF">
            <w:pPr>
              <w:rPr>
                <w:rFonts w:cstheme="minorHAnsi"/>
                <w:bCs/>
                <w:sz w:val="18"/>
              </w:rPr>
            </w:pPr>
          </w:p>
        </w:tc>
        <w:tc>
          <w:tcPr>
            <w:tcW w:w="1294" w:type="dxa"/>
            <w:vAlign w:val="center"/>
          </w:tcPr>
          <w:p w14:paraId="3AABD8C2" w14:textId="77777777" w:rsidR="00F11272" w:rsidRPr="003B2FD4" w:rsidRDefault="00F11272" w:rsidP="007A3DAF">
            <w:pPr>
              <w:rPr>
                <w:rFonts w:cstheme="minorHAnsi"/>
                <w:bCs/>
                <w:sz w:val="18"/>
              </w:rPr>
            </w:pPr>
          </w:p>
        </w:tc>
      </w:tr>
      <w:tr w:rsidR="00F11272" w:rsidRPr="003B2FD4" w14:paraId="13ABF18D" w14:textId="77777777" w:rsidTr="007A3DAF">
        <w:trPr>
          <w:cantSplit/>
          <w:trHeight w:val="351"/>
          <w:jc w:val="center"/>
        </w:trPr>
        <w:tc>
          <w:tcPr>
            <w:tcW w:w="2173" w:type="dxa"/>
            <w:vAlign w:val="center"/>
          </w:tcPr>
          <w:p w14:paraId="478CE272" w14:textId="77777777" w:rsidR="00F11272" w:rsidRPr="003B2FD4" w:rsidRDefault="00F11272" w:rsidP="007A3DAF">
            <w:pPr>
              <w:rPr>
                <w:rFonts w:cstheme="minorHAnsi"/>
                <w:bCs/>
                <w:sz w:val="18"/>
              </w:rPr>
            </w:pPr>
            <w:r w:rsidRPr="003B2FD4">
              <w:rPr>
                <w:rFonts w:cstheme="minorHAnsi"/>
                <w:bCs/>
                <w:sz w:val="18"/>
              </w:rPr>
              <w:t>Total TTC</w:t>
            </w:r>
          </w:p>
        </w:tc>
        <w:tc>
          <w:tcPr>
            <w:tcW w:w="1134" w:type="dxa"/>
            <w:vAlign w:val="center"/>
          </w:tcPr>
          <w:p w14:paraId="02D80B0E" w14:textId="77777777" w:rsidR="00F11272" w:rsidRPr="003B2FD4" w:rsidRDefault="00F11272" w:rsidP="007A3DAF">
            <w:pPr>
              <w:rPr>
                <w:rFonts w:cstheme="minorHAnsi"/>
                <w:bCs/>
                <w:sz w:val="18"/>
              </w:rPr>
            </w:pPr>
          </w:p>
        </w:tc>
        <w:tc>
          <w:tcPr>
            <w:tcW w:w="1249" w:type="dxa"/>
            <w:vAlign w:val="center"/>
          </w:tcPr>
          <w:p w14:paraId="352CD12F" w14:textId="77777777" w:rsidR="00F11272" w:rsidRPr="003B2FD4" w:rsidRDefault="00F11272" w:rsidP="007A3DAF">
            <w:pPr>
              <w:rPr>
                <w:rFonts w:cstheme="minorHAnsi"/>
                <w:bCs/>
                <w:sz w:val="18"/>
              </w:rPr>
            </w:pPr>
          </w:p>
        </w:tc>
        <w:tc>
          <w:tcPr>
            <w:tcW w:w="1293" w:type="dxa"/>
            <w:vAlign w:val="center"/>
          </w:tcPr>
          <w:p w14:paraId="1361BB4A" w14:textId="77777777" w:rsidR="00F11272" w:rsidRPr="003B2FD4" w:rsidRDefault="00F11272" w:rsidP="007A3DAF">
            <w:pPr>
              <w:rPr>
                <w:rFonts w:cstheme="minorHAnsi"/>
                <w:bCs/>
                <w:sz w:val="18"/>
              </w:rPr>
            </w:pPr>
          </w:p>
        </w:tc>
        <w:tc>
          <w:tcPr>
            <w:tcW w:w="1294" w:type="dxa"/>
            <w:vAlign w:val="center"/>
          </w:tcPr>
          <w:p w14:paraId="275ACDBE" w14:textId="77777777" w:rsidR="00F11272" w:rsidRPr="003B2FD4" w:rsidRDefault="00F11272" w:rsidP="007A3DAF">
            <w:pPr>
              <w:rPr>
                <w:rFonts w:cstheme="minorHAnsi"/>
                <w:bCs/>
                <w:sz w:val="18"/>
              </w:rPr>
            </w:pPr>
          </w:p>
        </w:tc>
        <w:tc>
          <w:tcPr>
            <w:tcW w:w="1293" w:type="dxa"/>
            <w:vAlign w:val="center"/>
          </w:tcPr>
          <w:p w14:paraId="6193ACEA" w14:textId="77777777" w:rsidR="00F11272" w:rsidRPr="003B2FD4" w:rsidRDefault="00F11272" w:rsidP="007A3DAF">
            <w:pPr>
              <w:rPr>
                <w:rFonts w:cstheme="minorHAnsi"/>
                <w:bCs/>
                <w:sz w:val="18"/>
              </w:rPr>
            </w:pPr>
          </w:p>
        </w:tc>
        <w:tc>
          <w:tcPr>
            <w:tcW w:w="1294" w:type="dxa"/>
            <w:vAlign w:val="center"/>
          </w:tcPr>
          <w:p w14:paraId="795D845E" w14:textId="77777777" w:rsidR="00F11272" w:rsidRPr="003B2FD4" w:rsidRDefault="00F11272" w:rsidP="007A3DAF">
            <w:pPr>
              <w:rPr>
                <w:rFonts w:cstheme="minorHAnsi"/>
                <w:bCs/>
                <w:sz w:val="18"/>
              </w:rPr>
            </w:pPr>
          </w:p>
        </w:tc>
      </w:tr>
    </w:tbl>
    <w:p w14:paraId="533CA8D1" w14:textId="77777777" w:rsidR="003B2FD4" w:rsidRDefault="003B2FD4" w:rsidP="003B2FD4">
      <w:pPr>
        <w:rPr>
          <w:rFonts w:cstheme="minorHAnsi"/>
        </w:rPr>
      </w:pPr>
    </w:p>
    <w:p w14:paraId="34336533" w14:textId="172AF7A7" w:rsidR="001647F6" w:rsidRPr="003B2FD4" w:rsidRDefault="001647F6" w:rsidP="001647F6">
      <w:pPr>
        <w:rPr>
          <w:rFonts w:cstheme="minorHAnsi"/>
        </w:rPr>
      </w:pPr>
      <w:r w:rsidRPr="003B2FD4">
        <w:rPr>
          <w:rFonts w:cstheme="minorHAnsi"/>
        </w:rPr>
        <w:t xml:space="preserve">Mission </w:t>
      </w:r>
      <w:r w:rsidR="00AC3908">
        <w:rPr>
          <w:rFonts w:cstheme="minorHAnsi"/>
        </w:rPr>
        <w:t>2</w:t>
      </w:r>
      <w:r w:rsidRPr="003B2FD4">
        <w:rPr>
          <w:rFonts w:cstheme="minorHAnsi"/>
        </w:rPr>
        <w:t xml:space="preserve"> : </w:t>
      </w:r>
      <w:r>
        <w:rPr>
          <w:rFonts w:cstheme="minorHAnsi"/>
        </w:rPr>
        <w:t>OPC</w:t>
      </w:r>
      <w:r w:rsidRPr="003B2FD4">
        <w:rPr>
          <w:rFonts w:cstheme="minorHAnsi"/>
        </w:rPr>
        <w:t xml:space="preserve"> - </w:t>
      </w:r>
      <w:r>
        <w:rPr>
          <w:rFonts w:cstheme="minorHAnsi"/>
        </w:rPr>
        <w:t xml:space="preserve">Ordonnancement Pilotage </w:t>
      </w:r>
      <w:r w:rsidR="00AF57B3">
        <w:rPr>
          <w:rFonts w:cstheme="minorHAnsi"/>
        </w:rPr>
        <w:t xml:space="preserve">Coordination </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1647F6" w:rsidRPr="003B2FD4" w14:paraId="7521E226" w14:textId="77777777" w:rsidTr="00A86BF8">
        <w:trPr>
          <w:cantSplit/>
          <w:jc w:val="center"/>
        </w:trPr>
        <w:tc>
          <w:tcPr>
            <w:tcW w:w="2173" w:type="dxa"/>
            <w:vMerge w:val="restart"/>
            <w:tcBorders>
              <w:top w:val="double" w:sz="6" w:space="0" w:color="auto"/>
              <w:right w:val="single" w:sz="6" w:space="0" w:color="auto"/>
            </w:tcBorders>
            <w:vAlign w:val="center"/>
          </w:tcPr>
          <w:p w14:paraId="32BE2D0B" w14:textId="77777777" w:rsidR="001647F6" w:rsidRPr="003B2FD4" w:rsidRDefault="001647F6" w:rsidP="00A86BF8">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44D2DED4" w14:textId="77777777" w:rsidR="001647F6" w:rsidRPr="003B2FD4" w:rsidRDefault="001647F6" w:rsidP="00A86BF8">
            <w:pPr>
              <w:rPr>
                <w:rFonts w:cstheme="minorHAnsi"/>
                <w:bCs/>
                <w:sz w:val="18"/>
              </w:rPr>
            </w:pPr>
            <w:r w:rsidRPr="003B2FD4">
              <w:rPr>
                <w:rFonts w:cstheme="minorHAnsi"/>
                <w:bCs/>
                <w:sz w:val="18"/>
              </w:rPr>
              <w:t>Total global Euros</w:t>
            </w:r>
          </w:p>
        </w:tc>
        <w:tc>
          <w:tcPr>
            <w:tcW w:w="6423" w:type="dxa"/>
            <w:gridSpan w:val="5"/>
            <w:vAlign w:val="center"/>
          </w:tcPr>
          <w:p w14:paraId="68BB5111" w14:textId="77777777" w:rsidR="001647F6" w:rsidRPr="003B2FD4" w:rsidRDefault="001647F6" w:rsidP="00A86BF8">
            <w:pPr>
              <w:rPr>
                <w:rFonts w:cstheme="minorHAnsi"/>
                <w:bCs/>
                <w:sz w:val="18"/>
              </w:rPr>
            </w:pPr>
            <w:r w:rsidRPr="003B2FD4">
              <w:rPr>
                <w:rFonts w:cstheme="minorHAnsi"/>
                <w:bCs/>
                <w:sz w:val="18"/>
              </w:rPr>
              <w:t>Répartition des co-traitants (Euros)</w:t>
            </w:r>
          </w:p>
        </w:tc>
      </w:tr>
      <w:tr w:rsidR="001647F6" w:rsidRPr="003B2FD4" w14:paraId="340D2D1A" w14:textId="77777777" w:rsidTr="00A86BF8">
        <w:trPr>
          <w:cantSplit/>
          <w:jc w:val="center"/>
        </w:trPr>
        <w:tc>
          <w:tcPr>
            <w:tcW w:w="2173" w:type="dxa"/>
            <w:vMerge/>
            <w:tcBorders>
              <w:bottom w:val="single" w:sz="6" w:space="0" w:color="auto"/>
              <w:right w:val="single" w:sz="6" w:space="0" w:color="auto"/>
            </w:tcBorders>
          </w:tcPr>
          <w:p w14:paraId="2FEDB801" w14:textId="77777777" w:rsidR="001647F6" w:rsidRPr="003B2FD4" w:rsidRDefault="001647F6" w:rsidP="00A86BF8">
            <w:pPr>
              <w:rPr>
                <w:rFonts w:cstheme="minorHAnsi"/>
                <w:bCs/>
                <w:sz w:val="18"/>
              </w:rPr>
            </w:pPr>
          </w:p>
        </w:tc>
        <w:tc>
          <w:tcPr>
            <w:tcW w:w="1134" w:type="dxa"/>
            <w:vMerge/>
            <w:tcBorders>
              <w:left w:val="single" w:sz="6" w:space="0" w:color="auto"/>
              <w:bottom w:val="single" w:sz="6" w:space="0" w:color="auto"/>
            </w:tcBorders>
          </w:tcPr>
          <w:p w14:paraId="4DB8BCEE" w14:textId="77777777" w:rsidR="001647F6" w:rsidRPr="003B2FD4" w:rsidRDefault="001647F6" w:rsidP="00A86BF8">
            <w:pPr>
              <w:rPr>
                <w:rFonts w:cstheme="minorHAnsi"/>
                <w:bCs/>
                <w:sz w:val="18"/>
              </w:rPr>
            </w:pPr>
          </w:p>
        </w:tc>
        <w:tc>
          <w:tcPr>
            <w:tcW w:w="1249" w:type="dxa"/>
          </w:tcPr>
          <w:p w14:paraId="4334C3A3" w14:textId="77777777" w:rsidR="001647F6" w:rsidRPr="003B2FD4" w:rsidRDefault="001647F6" w:rsidP="00A86BF8">
            <w:pPr>
              <w:rPr>
                <w:rFonts w:cstheme="minorHAnsi"/>
                <w:bCs/>
                <w:sz w:val="18"/>
              </w:rPr>
            </w:pPr>
            <w:r w:rsidRPr="003B2FD4">
              <w:rPr>
                <w:rFonts w:cstheme="minorHAnsi"/>
                <w:bCs/>
                <w:sz w:val="18"/>
              </w:rPr>
              <w:t>Part Mandataire</w:t>
            </w:r>
          </w:p>
        </w:tc>
        <w:tc>
          <w:tcPr>
            <w:tcW w:w="1293" w:type="dxa"/>
            <w:vAlign w:val="center"/>
          </w:tcPr>
          <w:p w14:paraId="5A422180" w14:textId="5D045367" w:rsidR="001647F6" w:rsidRPr="003B2FD4" w:rsidRDefault="001647F6" w:rsidP="00A86BF8">
            <w:pPr>
              <w:rPr>
                <w:rFonts w:cstheme="minorHAnsi"/>
                <w:bCs/>
                <w:sz w:val="18"/>
              </w:rPr>
            </w:pPr>
            <w:r w:rsidRPr="003B2FD4">
              <w:rPr>
                <w:rFonts w:cstheme="minorHAnsi"/>
                <w:bCs/>
                <w:sz w:val="18"/>
              </w:rPr>
              <w:t>Part</w:t>
            </w:r>
            <w:r w:rsidR="00AF57B3">
              <w:rPr>
                <w:rFonts w:cstheme="minorHAnsi"/>
                <w:bCs/>
                <w:sz w:val="18"/>
              </w:rPr>
              <w:t xml:space="preserve"> </w:t>
            </w:r>
          </w:p>
        </w:tc>
        <w:tc>
          <w:tcPr>
            <w:tcW w:w="1294" w:type="dxa"/>
            <w:vAlign w:val="center"/>
          </w:tcPr>
          <w:p w14:paraId="360C0ACF" w14:textId="77777777" w:rsidR="001647F6" w:rsidRPr="003B2FD4" w:rsidRDefault="001647F6" w:rsidP="00A86BF8">
            <w:pPr>
              <w:rPr>
                <w:rFonts w:cstheme="minorHAnsi"/>
                <w:bCs/>
                <w:sz w:val="18"/>
              </w:rPr>
            </w:pPr>
            <w:r w:rsidRPr="003B2FD4">
              <w:rPr>
                <w:rFonts w:cstheme="minorHAnsi"/>
                <w:bCs/>
                <w:sz w:val="18"/>
              </w:rPr>
              <w:t>Part de</w:t>
            </w:r>
          </w:p>
        </w:tc>
        <w:tc>
          <w:tcPr>
            <w:tcW w:w="1293" w:type="dxa"/>
            <w:vAlign w:val="center"/>
          </w:tcPr>
          <w:p w14:paraId="070782D7" w14:textId="77777777" w:rsidR="001647F6" w:rsidRPr="003B2FD4" w:rsidRDefault="001647F6" w:rsidP="00A86BF8">
            <w:pPr>
              <w:rPr>
                <w:rFonts w:cstheme="minorHAnsi"/>
                <w:bCs/>
                <w:sz w:val="18"/>
              </w:rPr>
            </w:pPr>
            <w:r w:rsidRPr="003B2FD4">
              <w:rPr>
                <w:rFonts w:cstheme="minorHAnsi"/>
                <w:bCs/>
                <w:sz w:val="18"/>
              </w:rPr>
              <w:t>Part de</w:t>
            </w:r>
          </w:p>
        </w:tc>
        <w:tc>
          <w:tcPr>
            <w:tcW w:w="1294" w:type="dxa"/>
            <w:vAlign w:val="center"/>
          </w:tcPr>
          <w:p w14:paraId="46332B33" w14:textId="77777777" w:rsidR="001647F6" w:rsidRPr="003B2FD4" w:rsidRDefault="001647F6" w:rsidP="00A86BF8">
            <w:pPr>
              <w:rPr>
                <w:rFonts w:cstheme="minorHAnsi"/>
                <w:bCs/>
                <w:sz w:val="18"/>
              </w:rPr>
            </w:pPr>
            <w:r w:rsidRPr="003B2FD4">
              <w:rPr>
                <w:rFonts w:cstheme="minorHAnsi"/>
                <w:bCs/>
                <w:sz w:val="18"/>
              </w:rPr>
              <w:t>Part de</w:t>
            </w:r>
          </w:p>
        </w:tc>
      </w:tr>
      <w:tr w:rsidR="001647F6" w:rsidRPr="003B2FD4" w14:paraId="19121D35" w14:textId="77777777" w:rsidTr="00A86BF8">
        <w:trPr>
          <w:trHeight w:val="364"/>
          <w:jc w:val="center"/>
        </w:trPr>
        <w:tc>
          <w:tcPr>
            <w:tcW w:w="2173" w:type="dxa"/>
            <w:tcBorders>
              <w:top w:val="nil"/>
            </w:tcBorders>
            <w:vAlign w:val="center"/>
          </w:tcPr>
          <w:p w14:paraId="788815A9" w14:textId="04593BA7" w:rsidR="001647F6" w:rsidRPr="003B2FD4" w:rsidRDefault="00AF57B3" w:rsidP="00A86BF8">
            <w:pPr>
              <w:rPr>
                <w:rFonts w:cstheme="minorHAnsi"/>
                <w:bCs/>
                <w:sz w:val="18"/>
              </w:rPr>
            </w:pPr>
            <w:r>
              <w:rPr>
                <w:rFonts w:cstheme="minorHAnsi"/>
                <w:bCs/>
                <w:sz w:val="18"/>
              </w:rPr>
              <w:t>OPC</w:t>
            </w:r>
          </w:p>
        </w:tc>
        <w:tc>
          <w:tcPr>
            <w:tcW w:w="1134" w:type="dxa"/>
            <w:tcBorders>
              <w:top w:val="nil"/>
            </w:tcBorders>
            <w:vAlign w:val="center"/>
          </w:tcPr>
          <w:p w14:paraId="17B3DEB8" w14:textId="77777777" w:rsidR="001647F6" w:rsidRPr="003B2FD4" w:rsidRDefault="001647F6" w:rsidP="00A86BF8">
            <w:pPr>
              <w:rPr>
                <w:rFonts w:cstheme="minorHAnsi"/>
                <w:bCs/>
                <w:sz w:val="18"/>
              </w:rPr>
            </w:pPr>
          </w:p>
        </w:tc>
        <w:tc>
          <w:tcPr>
            <w:tcW w:w="1249" w:type="dxa"/>
            <w:vAlign w:val="center"/>
          </w:tcPr>
          <w:p w14:paraId="6A740917" w14:textId="77777777" w:rsidR="001647F6" w:rsidRPr="003B2FD4" w:rsidRDefault="001647F6" w:rsidP="00A86BF8">
            <w:pPr>
              <w:rPr>
                <w:rFonts w:cstheme="minorHAnsi"/>
                <w:bCs/>
                <w:sz w:val="18"/>
              </w:rPr>
            </w:pPr>
          </w:p>
        </w:tc>
        <w:tc>
          <w:tcPr>
            <w:tcW w:w="1293" w:type="dxa"/>
            <w:vAlign w:val="center"/>
          </w:tcPr>
          <w:p w14:paraId="008DA5CE" w14:textId="77777777" w:rsidR="001647F6" w:rsidRPr="003B2FD4" w:rsidRDefault="001647F6" w:rsidP="00A86BF8">
            <w:pPr>
              <w:rPr>
                <w:rFonts w:cstheme="minorHAnsi"/>
                <w:bCs/>
                <w:sz w:val="18"/>
              </w:rPr>
            </w:pPr>
          </w:p>
        </w:tc>
        <w:tc>
          <w:tcPr>
            <w:tcW w:w="1294" w:type="dxa"/>
            <w:vAlign w:val="center"/>
          </w:tcPr>
          <w:p w14:paraId="551E7945" w14:textId="77777777" w:rsidR="001647F6" w:rsidRPr="003B2FD4" w:rsidRDefault="001647F6" w:rsidP="00A86BF8">
            <w:pPr>
              <w:rPr>
                <w:rFonts w:cstheme="minorHAnsi"/>
                <w:bCs/>
                <w:sz w:val="18"/>
              </w:rPr>
            </w:pPr>
          </w:p>
        </w:tc>
        <w:tc>
          <w:tcPr>
            <w:tcW w:w="1293" w:type="dxa"/>
            <w:vAlign w:val="center"/>
          </w:tcPr>
          <w:p w14:paraId="0D1F3712" w14:textId="77777777" w:rsidR="001647F6" w:rsidRPr="003B2FD4" w:rsidRDefault="001647F6" w:rsidP="00A86BF8">
            <w:pPr>
              <w:rPr>
                <w:rFonts w:cstheme="minorHAnsi"/>
                <w:bCs/>
                <w:sz w:val="18"/>
              </w:rPr>
            </w:pPr>
          </w:p>
        </w:tc>
        <w:tc>
          <w:tcPr>
            <w:tcW w:w="1294" w:type="dxa"/>
            <w:vAlign w:val="center"/>
          </w:tcPr>
          <w:p w14:paraId="019054CE" w14:textId="77777777" w:rsidR="001647F6" w:rsidRPr="003B2FD4" w:rsidRDefault="001647F6" w:rsidP="00A86BF8">
            <w:pPr>
              <w:rPr>
                <w:rFonts w:cstheme="minorHAnsi"/>
                <w:bCs/>
                <w:sz w:val="18"/>
              </w:rPr>
            </w:pPr>
          </w:p>
        </w:tc>
      </w:tr>
      <w:tr w:rsidR="001647F6" w:rsidRPr="003B2FD4" w14:paraId="19953B4D" w14:textId="77777777" w:rsidTr="00A86BF8">
        <w:trPr>
          <w:cantSplit/>
          <w:trHeight w:val="324"/>
          <w:jc w:val="center"/>
        </w:trPr>
        <w:tc>
          <w:tcPr>
            <w:tcW w:w="2173" w:type="dxa"/>
            <w:vAlign w:val="center"/>
          </w:tcPr>
          <w:p w14:paraId="66F740D6" w14:textId="77777777" w:rsidR="001647F6" w:rsidRPr="003B2FD4" w:rsidRDefault="001647F6" w:rsidP="00A86BF8">
            <w:pPr>
              <w:rPr>
                <w:rFonts w:cstheme="minorHAnsi"/>
                <w:bCs/>
                <w:sz w:val="18"/>
              </w:rPr>
            </w:pPr>
            <w:r w:rsidRPr="003B2FD4">
              <w:rPr>
                <w:rFonts w:cstheme="minorHAnsi"/>
                <w:bCs/>
                <w:sz w:val="18"/>
              </w:rPr>
              <w:t>TVA</w:t>
            </w:r>
          </w:p>
        </w:tc>
        <w:tc>
          <w:tcPr>
            <w:tcW w:w="1134" w:type="dxa"/>
            <w:vAlign w:val="center"/>
          </w:tcPr>
          <w:p w14:paraId="367F3B21" w14:textId="77777777" w:rsidR="001647F6" w:rsidRPr="003B2FD4" w:rsidRDefault="001647F6" w:rsidP="00A86BF8">
            <w:pPr>
              <w:rPr>
                <w:rFonts w:cstheme="minorHAnsi"/>
                <w:bCs/>
                <w:sz w:val="18"/>
              </w:rPr>
            </w:pPr>
          </w:p>
        </w:tc>
        <w:tc>
          <w:tcPr>
            <w:tcW w:w="1249" w:type="dxa"/>
            <w:vAlign w:val="center"/>
          </w:tcPr>
          <w:p w14:paraId="4A0C3A01" w14:textId="77777777" w:rsidR="001647F6" w:rsidRPr="003B2FD4" w:rsidRDefault="001647F6" w:rsidP="00A86BF8">
            <w:pPr>
              <w:rPr>
                <w:rFonts w:cstheme="minorHAnsi"/>
                <w:bCs/>
                <w:sz w:val="18"/>
              </w:rPr>
            </w:pPr>
          </w:p>
        </w:tc>
        <w:tc>
          <w:tcPr>
            <w:tcW w:w="1293" w:type="dxa"/>
            <w:vAlign w:val="center"/>
          </w:tcPr>
          <w:p w14:paraId="521A0A1C" w14:textId="77777777" w:rsidR="001647F6" w:rsidRPr="003B2FD4" w:rsidRDefault="001647F6" w:rsidP="00A86BF8">
            <w:pPr>
              <w:rPr>
                <w:rFonts w:cstheme="minorHAnsi"/>
                <w:bCs/>
                <w:sz w:val="18"/>
              </w:rPr>
            </w:pPr>
          </w:p>
        </w:tc>
        <w:tc>
          <w:tcPr>
            <w:tcW w:w="1294" w:type="dxa"/>
            <w:vAlign w:val="center"/>
          </w:tcPr>
          <w:p w14:paraId="4C02B487" w14:textId="77777777" w:rsidR="001647F6" w:rsidRPr="003B2FD4" w:rsidRDefault="001647F6" w:rsidP="00A86BF8">
            <w:pPr>
              <w:rPr>
                <w:rFonts w:cstheme="minorHAnsi"/>
                <w:bCs/>
                <w:sz w:val="18"/>
              </w:rPr>
            </w:pPr>
          </w:p>
        </w:tc>
        <w:tc>
          <w:tcPr>
            <w:tcW w:w="1293" w:type="dxa"/>
            <w:vAlign w:val="center"/>
          </w:tcPr>
          <w:p w14:paraId="1ED48F83" w14:textId="77777777" w:rsidR="001647F6" w:rsidRPr="003B2FD4" w:rsidRDefault="001647F6" w:rsidP="00A86BF8">
            <w:pPr>
              <w:rPr>
                <w:rFonts w:cstheme="minorHAnsi"/>
                <w:bCs/>
                <w:sz w:val="18"/>
              </w:rPr>
            </w:pPr>
          </w:p>
        </w:tc>
        <w:tc>
          <w:tcPr>
            <w:tcW w:w="1294" w:type="dxa"/>
            <w:vAlign w:val="center"/>
          </w:tcPr>
          <w:p w14:paraId="5B9260B7" w14:textId="77777777" w:rsidR="001647F6" w:rsidRPr="003B2FD4" w:rsidRDefault="001647F6" w:rsidP="00A86BF8">
            <w:pPr>
              <w:rPr>
                <w:rFonts w:cstheme="minorHAnsi"/>
                <w:bCs/>
                <w:sz w:val="18"/>
              </w:rPr>
            </w:pPr>
          </w:p>
        </w:tc>
      </w:tr>
      <w:tr w:rsidR="001647F6" w:rsidRPr="003B2FD4" w14:paraId="434A6563" w14:textId="77777777" w:rsidTr="00A86BF8">
        <w:trPr>
          <w:cantSplit/>
          <w:trHeight w:val="351"/>
          <w:jc w:val="center"/>
        </w:trPr>
        <w:tc>
          <w:tcPr>
            <w:tcW w:w="2173" w:type="dxa"/>
            <w:vAlign w:val="center"/>
          </w:tcPr>
          <w:p w14:paraId="0D10C541" w14:textId="77777777" w:rsidR="001647F6" w:rsidRPr="003B2FD4" w:rsidRDefault="001647F6" w:rsidP="00A86BF8">
            <w:pPr>
              <w:rPr>
                <w:rFonts w:cstheme="minorHAnsi"/>
                <w:bCs/>
                <w:sz w:val="18"/>
              </w:rPr>
            </w:pPr>
            <w:r w:rsidRPr="003B2FD4">
              <w:rPr>
                <w:rFonts w:cstheme="minorHAnsi"/>
                <w:bCs/>
                <w:sz w:val="18"/>
              </w:rPr>
              <w:t>Total TTC</w:t>
            </w:r>
          </w:p>
        </w:tc>
        <w:tc>
          <w:tcPr>
            <w:tcW w:w="1134" w:type="dxa"/>
            <w:vAlign w:val="center"/>
          </w:tcPr>
          <w:p w14:paraId="576BFEA4" w14:textId="77777777" w:rsidR="001647F6" w:rsidRPr="003B2FD4" w:rsidRDefault="001647F6" w:rsidP="00A86BF8">
            <w:pPr>
              <w:rPr>
                <w:rFonts w:cstheme="minorHAnsi"/>
                <w:bCs/>
                <w:sz w:val="18"/>
              </w:rPr>
            </w:pPr>
          </w:p>
        </w:tc>
        <w:tc>
          <w:tcPr>
            <w:tcW w:w="1249" w:type="dxa"/>
            <w:vAlign w:val="center"/>
          </w:tcPr>
          <w:p w14:paraId="6514C3F9" w14:textId="77777777" w:rsidR="001647F6" w:rsidRPr="003B2FD4" w:rsidRDefault="001647F6" w:rsidP="00A86BF8">
            <w:pPr>
              <w:rPr>
                <w:rFonts w:cstheme="minorHAnsi"/>
                <w:bCs/>
                <w:sz w:val="18"/>
              </w:rPr>
            </w:pPr>
          </w:p>
        </w:tc>
        <w:tc>
          <w:tcPr>
            <w:tcW w:w="1293" w:type="dxa"/>
            <w:vAlign w:val="center"/>
          </w:tcPr>
          <w:p w14:paraId="68AF24F6" w14:textId="77777777" w:rsidR="001647F6" w:rsidRPr="003B2FD4" w:rsidRDefault="001647F6" w:rsidP="00A86BF8">
            <w:pPr>
              <w:rPr>
                <w:rFonts w:cstheme="minorHAnsi"/>
                <w:bCs/>
                <w:sz w:val="18"/>
              </w:rPr>
            </w:pPr>
          </w:p>
        </w:tc>
        <w:tc>
          <w:tcPr>
            <w:tcW w:w="1294" w:type="dxa"/>
            <w:vAlign w:val="center"/>
          </w:tcPr>
          <w:p w14:paraId="2229D4B9" w14:textId="77777777" w:rsidR="001647F6" w:rsidRPr="003B2FD4" w:rsidRDefault="001647F6" w:rsidP="00A86BF8">
            <w:pPr>
              <w:rPr>
                <w:rFonts w:cstheme="minorHAnsi"/>
                <w:bCs/>
                <w:sz w:val="18"/>
              </w:rPr>
            </w:pPr>
          </w:p>
        </w:tc>
        <w:tc>
          <w:tcPr>
            <w:tcW w:w="1293" w:type="dxa"/>
            <w:vAlign w:val="center"/>
          </w:tcPr>
          <w:p w14:paraId="39D29181" w14:textId="77777777" w:rsidR="001647F6" w:rsidRPr="003B2FD4" w:rsidRDefault="001647F6" w:rsidP="00A86BF8">
            <w:pPr>
              <w:rPr>
                <w:rFonts w:cstheme="minorHAnsi"/>
                <w:bCs/>
                <w:sz w:val="18"/>
              </w:rPr>
            </w:pPr>
          </w:p>
        </w:tc>
        <w:tc>
          <w:tcPr>
            <w:tcW w:w="1294" w:type="dxa"/>
            <w:vAlign w:val="center"/>
          </w:tcPr>
          <w:p w14:paraId="5E24C29A" w14:textId="77777777" w:rsidR="001647F6" w:rsidRPr="003B2FD4" w:rsidRDefault="001647F6" w:rsidP="00A86BF8">
            <w:pPr>
              <w:rPr>
                <w:rFonts w:cstheme="minorHAnsi"/>
                <w:bCs/>
                <w:sz w:val="18"/>
              </w:rPr>
            </w:pPr>
          </w:p>
        </w:tc>
      </w:tr>
    </w:tbl>
    <w:p w14:paraId="5ED533DC" w14:textId="77777777" w:rsidR="001647F6" w:rsidRPr="003B2FD4" w:rsidRDefault="001647F6" w:rsidP="003B2FD4">
      <w:pPr>
        <w:rPr>
          <w:rFonts w:cstheme="minorHAnsi"/>
        </w:rPr>
      </w:pPr>
    </w:p>
    <w:p w14:paraId="73190FBE" w14:textId="77777777" w:rsidR="00FE0D63" w:rsidRDefault="00FE0D63" w:rsidP="00FE0D63">
      <w:pPr>
        <w:rPr>
          <w:b/>
          <w:u w:val="single"/>
        </w:rPr>
      </w:pPr>
      <w:r>
        <w:rPr>
          <w:b/>
          <w:u w:val="single"/>
        </w:rPr>
        <w:t>PSE</w:t>
      </w:r>
      <w:r w:rsidRPr="00C34EC8">
        <w:rPr>
          <w:b/>
          <w:u w:val="single"/>
        </w:rPr>
        <w:t xml:space="preserve"> confiées </w:t>
      </w:r>
      <w:r>
        <w:rPr>
          <w:b/>
          <w:u w:val="single"/>
        </w:rPr>
        <w:t xml:space="preserve">à la Maîtrise d'Œuvre </w:t>
      </w:r>
    </w:p>
    <w:p w14:paraId="237DE2A3" w14:textId="77777777" w:rsidR="00FE0D63" w:rsidRPr="003B2FD4" w:rsidRDefault="00FE0D63" w:rsidP="00FE0D63">
      <w:pPr>
        <w:rPr>
          <w:rFonts w:cstheme="minorHAnsi"/>
          <w:b/>
          <w:u w:val="single"/>
        </w:rPr>
      </w:pPr>
    </w:p>
    <w:p w14:paraId="2F6C4F5F" w14:textId="77777777" w:rsidR="00FE0D63" w:rsidRPr="003B2FD4" w:rsidRDefault="00FE0D63" w:rsidP="00FE0D63">
      <w:r>
        <w:t>PSE</w:t>
      </w:r>
      <w:r w:rsidRPr="003B2FD4">
        <w:t xml:space="preserve"> </w:t>
      </w:r>
      <w:r>
        <w:t>1</w:t>
      </w:r>
      <w:r w:rsidRPr="003B2FD4">
        <w:t xml:space="preserve"> : </w:t>
      </w:r>
      <w:r>
        <w:t>QUANT</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FE0D63" w:rsidRPr="003B2FD4" w14:paraId="4F55A20B" w14:textId="77777777" w:rsidTr="00A701D2">
        <w:trPr>
          <w:cantSplit/>
          <w:jc w:val="center"/>
        </w:trPr>
        <w:tc>
          <w:tcPr>
            <w:tcW w:w="2173" w:type="dxa"/>
            <w:vMerge w:val="restart"/>
            <w:tcBorders>
              <w:top w:val="double" w:sz="6" w:space="0" w:color="auto"/>
              <w:right w:val="single" w:sz="6" w:space="0" w:color="auto"/>
            </w:tcBorders>
            <w:vAlign w:val="center"/>
          </w:tcPr>
          <w:p w14:paraId="692DC647" w14:textId="77777777" w:rsidR="00FE0D63" w:rsidRPr="003B2FD4" w:rsidRDefault="00FE0D63" w:rsidP="00A701D2">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1C1C78AC" w14:textId="77777777" w:rsidR="00FE0D63" w:rsidRPr="003B2FD4" w:rsidRDefault="00FE0D63" w:rsidP="00A701D2">
            <w:pPr>
              <w:rPr>
                <w:rFonts w:cstheme="minorHAnsi"/>
                <w:bCs/>
                <w:sz w:val="18"/>
              </w:rPr>
            </w:pPr>
            <w:r w:rsidRPr="003B2FD4">
              <w:rPr>
                <w:rFonts w:cstheme="minorHAnsi"/>
                <w:bCs/>
                <w:sz w:val="18"/>
              </w:rPr>
              <w:t>Total global Euros</w:t>
            </w:r>
          </w:p>
        </w:tc>
        <w:tc>
          <w:tcPr>
            <w:tcW w:w="6423" w:type="dxa"/>
            <w:gridSpan w:val="5"/>
            <w:vAlign w:val="center"/>
          </w:tcPr>
          <w:p w14:paraId="0B4E2106" w14:textId="77777777" w:rsidR="00FE0D63" w:rsidRPr="003B2FD4" w:rsidRDefault="00FE0D63" w:rsidP="00A701D2">
            <w:pPr>
              <w:rPr>
                <w:rFonts w:cstheme="minorHAnsi"/>
                <w:bCs/>
                <w:sz w:val="18"/>
              </w:rPr>
            </w:pPr>
            <w:r w:rsidRPr="003B2FD4">
              <w:rPr>
                <w:rFonts w:cstheme="minorHAnsi"/>
                <w:bCs/>
                <w:sz w:val="18"/>
              </w:rPr>
              <w:t>Répartition des co-traitants (Euros)</w:t>
            </w:r>
          </w:p>
        </w:tc>
      </w:tr>
      <w:tr w:rsidR="00FE0D63" w:rsidRPr="003B2FD4" w14:paraId="398CB55A" w14:textId="77777777" w:rsidTr="00A701D2">
        <w:trPr>
          <w:cantSplit/>
          <w:jc w:val="center"/>
        </w:trPr>
        <w:tc>
          <w:tcPr>
            <w:tcW w:w="2173" w:type="dxa"/>
            <w:vMerge/>
            <w:tcBorders>
              <w:bottom w:val="single" w:sz="6" w:space="0" w:color="auto"/>
              <w:right w:val="single" w:sz="6" w:space="0" w:color="auto"/>
            </w:tcBorders>
          </w:tcPr>
          <w:p w14:paraId="2336690C" w14:textId="77777777" w:rsidR="00FE0D63" w:rsidRPr="003B2FD4" w:rsidRDefault="00FE0D63" w:rsidP="00A701D2">
            <w:pPr>
              <w:rPr>
                <w:rFonts w:cstheme="minorHAnsi"/>
                <w:bCs/>
                <w:sz w:val="18"/>
              </w:rPr>
            </w:pPr>
          </w:p>
        </w:tc>
        <w:tc>
          <w:tcPr>
            <w:tcW w:w="1134" w:type="dxa"/>
            <w:vMerge/>
            <w:tcBorders>
              <w:left w:val="single" w:sz="6" w:space="0" w:color="auto"/>
              <w:bottom w:val="single" w:sz="6" w:space="0" w:color="auto"/>
            </w:tcBorders>
          </w:tcPr>
          <w:p w14:paraId="7968BE28" w14:textId="77777777" w:rsidR="00FE0D63" w:rsidRPr="003B2FD4" w:rsidRDefault="00FE0D63" w:rsidP="00A701D2">
            <w:pPr>
              <w:rPr>
                <w:rFonts w:cstheme="minorHAnsi"/>
                <w:bCs/>
                <w:sz w:val="18"/>
              </w:rPr>
            </w:pPr>
          </w:p>
        </w:tc>
        <w:tc>
          <w:tcPr>
            <w:tcW w:w="1249" w:type="dxa"/>
          </w:tcPr>
          <w:p w14:paraId="42540BB4" w14:textId="77777777" w:rsidR="00FE0D63" w:rsidRPr="003B2FD4" w:rsidRDefault="00FE0D63" w:rsidP="00A701D2">
            <w:pPr>
              <w:rPr>
                <w:rFonts w:cstheme="minorHAnsi"/>
                <w:bCs/>
                <w:sz w:val="18"/>
              </w:rPr>
            </w:pPr>
            <w:r w:rsidRPr="003B2FD4">
              <w:rPr>
                <w:rFonts w:cstheme="minorHAnsi"/>
                <w:bCs/>
                <w:sz w:val="18"/>
              </w:rPr>
              <w:t>Part Mandataire</w:t>
            </w:r>
          </w:p>
        </w:tc>
        <w:tc>
          <w:tcPr>
            <w:tcW w:w="1293" w:type="dxa"/>
            <w:vAlign w:val="center"/>
          </w:tcPr>
          <w:p w14:paraId="2D51C5F1" w14:textId="77777777" w:rsidR="00FE0D63" w:rsidRPr="003B2FD4" w:rsidRDefault="00FE0D63" w:rsidP="00A701D2">
            <w:pPr>
              <w:rPr>
                <w:rFonts w:cstheme="minorHAnsi"/>
                <w:bCs/>
                <w:sz w:val="18"/>
              </w:rPr>
            </w:pPr>
            <w:r w:rsidRPr="003B2FD4">
              <w:rPr>
                <w:rFonts w:cstheme="minorHAnsi"/>
                <w:bCs/>
                <w:sz w:val="18"/>
              </w:rPr>
              <w:t>Part</w:t>
            </w:r>
          </w:p>
        </w:tc>
        <w:tc>
          <w:tcPr>
            <w:tcW w:w="1294" w:type="dxa"/>
            <w:vAlign w:val="center"/>
          </w:tcPr>
          <w:p w14:paraId="35238851" w14:textId="77777777" w:rsidR="00FE0D63" w:rsidRPr="003B2FD4" w:rsidRDefault="00FE0D63" w:rsidP="00A701D2">
            <w:pPr>
              <w:rPr>
                <w:rFonts w:cstheme="minorHAnsi"/>
                <w:bCs/>
                <w:sz w:val="18"/>
              </w:rPr>
            </w:pPr>
            <w:r w:rsidRPr="003B2FD4">
              <w:rPr>
                <w:rFonts w:cstheme="minorHAnsi"/>
                <w:bCs/>
                <w:sz w:val="18"/>
              </w:rPr>
              <w:t>Part de</w:t>
            </w:r>
          </w:p>
        </w:tc>
        <w:tc>
          <w:tcPr>
            <w:tcW w:w="1293" w:type="dxa"/>
            <w:vAlign w:val="center"/>
          </w:tcPr>
          <w:p w14:paraId="2F315621" w14:textId="77777777" w:rsidR="00FE0D63" w:rsidRPr="003B2FD4" w:rsidRDefault="00FE0D63" w:rsidP="00A701D2">
            <w:pPr>
              <w:rPr>
                <w:rFonts w:cstheme="minorHAnsi"/>
                <w:bCs/>
                <w:sz w:val="18"/>
              </w:rPr>
            </w:pPr>
            <w:r w:rsidRPr="003B2FD4">
              <w:rPr>
                <w:rFonts w:cstheme="minorHAnsi"/>
                <w:bCs/>
                <w:sz w:val="18"/>
              </w:rPr>
              <w:t>Part de</w:t>
            </w:r>
          </w:p>
        </w:tc>
        <w:tc>
          <w:tcPr>
            <w:tcW w:w="1294" w:type="dxa"/>
            <w:vAlign w:val="center"/>
          </w:tcPr>
          <w:p w14:paraId="12C20D80" w14:textId="77777777" w:rsidR="00FE0D63" w:rsidRPr="003B2FD4" w:rsidRDefault="00FE0D63" w:rsidP="00A701D2">
            <w:pPr>
              <w:rPr>
                <w:rFonts w:cstheme="minorHAnsi"/>
                <w:bCs/>
                <w:sz w:val="18"/>
              </w:rPr>
            </w:pPr>
            <w:r w:rsidRPr="003B2FD4">
              <w:rPr>
                <w:rFonts w:cstheme="minorHAnsi"/>
                <w:bCs/>
                <w:sz w:val="18"/>
              </w:rPr>
              <w:t>Part de</w:t>
            </w:r>
          </w:p>
        </w:tc>
      </w:tr>
      <w:tr w:rsidR="00FE0D63" w:rsidRPr="003B2FD4" w14:paraId="68E1247C" w14:textId="77777777" w:rsidTr="00A701D2">
        <w:trPr>
          <w:trHeight w:val="364"/>
          <w:jc w:val="center"/>
        </w:trPr>
        <w:tc>
          <w:tcPr>
            <w:tcW w:w="2173" w:type="dxa"/>
            <w:tcBorders>
              <w:top w:val="nil"/>
            </w:tcBorders>
            <w:vAlign w:val="center"/>
          </w:tcPr>
          <w:p w14:paraId="66160CF8" w14:textId="77777777" w:rsidR="00FE0D63" w:rsidRPr="003B2FD4" w:rsidRDefault="00FE0D63" w:rsidP="00A701D2">
            <w:pPr>
              <w:rPr>
                <w:rFonts w:cstheme="minorHAnsi"/>
                <w:bCs/>
                <w:sz w:val="18"/>
              </w:rPr>
            </w:pPr>
            <w:r w:rsidRPr="003B2FD4">
              <w:rPr>
                <w:rFonts w:cstheme="minorHAnsi"/>
                <w:bCs/>
                <w:sz w:val="18"/>
              </w:rPr>
              <w:t>SYN</w:t>
            </w:r>
          </w:p>
        </w:tc>
        <w:tc>
          <w:tcPr>
            <w:tcW w:w="1134" w:type="dxa"/>
            <w:tcBorders>
              <w:top w:val="nil"/>
            </w:tcBorders>
            <w:vAlign w:val="center"/>
          </w:tcPr>
          <w:p w14:paraId="76FC66AC" w14:textId="77777777" w:rsidR="00FE0D63" w:rsidRPr="003B2FD4" w:rsidRDefault="00FE0D63" w:rsidP="00A701D2">
            <w:pPr>
              <w:rPr>
                <w:rFonts w:cstheme="minorHAnsi"/>
                <w:bCs/>
                <w:sz w:val="18"/>
              </w:rPr>
            </w:pPr>
          </w:p>
        </w:tc>
        <w:tc>
          <w:tcPr>
            <w:tcW w:w="1249" w:type="dxa"/>
            <w:vAlign w:val="center"/>
          </w:tcPr>
          <w:p w14:paraId="4BFBD9DB" w14:textId="77777777" w:rsidR="00FE0D63" w:rsidRPr="003B2FD4" w:rsidRDefault="00FE0D63" w:rsidP="00A701D2">
            <w:pPr>
              <w:rPr>
                <w:rFonts w:cstheme="minorHAnsi"/>
                <w:bCs/>
                <w:sz w:val="18"/>
              </w:rPr>
            </w:pPr>
          </w:p>
        </w:tc>
        <w:tc>
          <w:tcPr>
            <w:tcW w:w="1293" w:type="dxa"/>
            <w:vAlign w:val="center"/>
          </w:tcPr>
          <w:p w14:paraId="17E18CB0" w14:textId="77777777" w:rsidR="00FE0D63" w:rsidRPr="003B2FD4" w:rsidRDefault="00FE0D63" w:rsidP="00A701D2">
            <w:pPr>
              <w:rPr>
                <w:rFonts w:cstheme="minorHAnsi"/>
                <w:bCs/>
                <w:sz w:val="18"/>
              </w:rPr>
            </w:pPr>
          </w:p>
        </w:tc>
        <w:tc>
          <w:tcPr>
            <w:tcW w:w="1294" w:type="dxa"/>
            <w:vAlign w:val="center"/>
          </w:tcPr>
          <w:p w14:paraId="42DF0584" w14:textId="77777777" w:rsidR="00FE0D63" w:rsidRPr="003B2FD4" w:rsidRDefault="00FE0D63" w:rsidP="00A701D2">
            <w:pPr>
              <w:rPr>
                <w:rFonts w:cstheme="minorHAnsi"/>
                <w:bCs/>
                <w:sz w:val="18"/>
              </w:rPr>
            </w:pPr>
          </w:p>
        </w:tc>
        <w:tc>
          <w:tcPr>
            <w:tcW w:w="1293" w:type="dxa"/>
            <w:vAlign w:val="center"/>
          </w:tcPr>
          <w:p w14:paraId="00E38108" w14:textId="77777777" w:rsidR="00FE0D63" w:rsidRPr="003B2FD4" w:rsidRDefault="00FE0D63" w:rsidP="00A701D2">
            <w:pPr>
              <w:rPr>
                <w:rFonts w:cstheme="minorHAnsi"/>
                <w:bCs/>
                <w:sz w:val="18"/>
              </w:rPr>
            </w:pPr>
          </w:p>
        </w:tc>
        <w:tc>
          <w:tcPr>
            <w:tcW w:w="1294" w:type="dxa"/>
            <w:vAlign w:val="center"/>
          </w:tcPr>
          <w:p w14:paraId="32D9CED9" w14:textId="77777777" w:rsidR="00FE0D63" w:rsidRPr="003B2FD4" w:rsidRDefault="00FE0D63" w:rsidP="00A701D2">
            <w:pPr>
              <w:rPr>
                <w:rFonts w:cstheme="minorHAnsi"/>
                <w:bCs/>
                <w:sz w:val="18"/>
              </w:rPr>
            </w:pPr>
          </w:p>
        </w:tc>
      </w:tr>
      <w:tr w:rsidR="00FE0D63" w:rsidRPr="003B2FD4" w14:paraId="01E3EFE3" w14:textId="77777777" w:rsidTr="00A701D2">
        <w:trPr>
          <w:cantSplit/>
          <w:trHeight w:val="324"/>
          <w:jc w:val="center"/>
        </w:trPr>
        <w:tc>
          <w:tcPr>
            <w:tcW w:w="2173" w:type="dxa"/>
            <w:vAlign w:val="center"/>
          </w:tcPr>
          <w:p w14:paraId="2041A398" w14:textId="77777777" w:rsidR="00FE0D63" w:rsidRPr="003B2FD4" w:rsidRDefault="00FE0D63" w:rsidP="00A701D2">
            <w:pPr>
              <w:rPr>
                <w:rFonts w:cstheme="minorHAnsi"/>
                <w:bCs/>
                <w:sz w:val="18"/>
              </w:rPr>
            </w:pPr>
            <w:r w:rsidRPr="003B2FD4">
              <w:rPr>
                <w:rFonts w:cstheme="minorHAnsi"/>
                <w:bCs/>
                <w:sz w:val="18"/>
              </w:rPr>
              <w:t>TVA</w:t>
            </w:r>
          </w:p>
        </w:tc>
        <w:tc>
          <w:tcPr>
            <w:tcW w:w="1134" w:type="dxa"/>
            <w:vAlign w:val="center"/>
          </w:tcPr>
          <w:p w14:paraId="112DC7A7" w14:textId="77777777" w:rsidR="00FE0D63" w:rsidRPr="003B2FD4" w:rsidRDefault="00FE0D63" w:rsidP="00A701D2">
            <w:pPr>
              <w:rPr>
                <w:rFonts w:cstheme="minorHAnsi"/>
                <w:bCs/>
                <w:sz w:val="18"/>
              </w:rPr>
            </w:pPr>
          </w:p>
        </w:tc>
        <w:tc>
          <w:tcPr>
            <w:tcW w:w="1249" w:type="dxa"/>
            <w:vAlign w:val="center"/>
          </w:tcPr>
          <w:p w14:paraId="24510572" w14:textId="77777777" w:rsidR="00FE0D63" w:rsidRPr="003B2FD4" w:rsidRDefault="00FE0D63" w:rsidP="00A701D2">
            <w:pPr>
              <w:rPr>
                <w:rFonts w:cstheme="minorHAnsi"/>
                <w:bCs/>
                <w:sz w:val="18"/>
              </w:rPr>
            </w:pPr>
          </w:p>
        </w:tc>
        <w:tc>
          <w:tcPr>
            <w:tcW w:w="1293" w:type="dxa"/>
            <w:vAlign w:val="center"/>
          </w:tcPr>
          <w:p w14:paraId="534AAD98" w14:textId="77777777" w:rsidR="00FE0D63" w:rsidRPr="003B2FD4" w:rsidRDefault="00FE0D63" w:rsidP="00A701D2">
            <w:pPr>
              <w:rPr>
                <w:rFonts w:cstheme="minorHAnsi"/>
                <w:bCs/>
                <w:sz w:val="18"/>
              </w:rPr>
            </w:pPr>
          </w:p>
        </w:tc>
        <w:tc>
          <w:tcPr>
            <w:tcW w:w="1294" w:type="dxa"/>
            <w:vAlign w:val="center"/>
          </w:tcPr>
          <w:p w14:paraId="72F28F7C" w14:textId="77777777" w:rsidR="00FE0D63" w:rsidRPr="003B2FD4" w:rsidRDefault="00FE0D63" w:rsidP="00A701D2">
            <w:pPr>
              <w:rPr>
                <w:rFonts w:cstheme="minorHAnsi"/>
                <w:bCs/>
                <w:sz w:val="18"/>
              </w:rPr>
            </w:pPr>
          </w:p>
        </w:tc>
        <w:tc>
          <w:tcPr>
            <w:tcW w:w="1293" w:type="dxa"/>
            <w:vAlign w:val="center"/>
          </w:tcPr>
          <w:p w14:paraId="5E777E22" w14:textId="77777777" w:rsidR="00FE0D63" w:rsidRPr="003B2FD4" w:rsidRDefault="00FE0D63" w:rsidP="00A701D2">
            <w:pPr>
              <w:rPr>
                <w:rFonts w:cstheme="minorHAnsi"/>
                <w:bCs/>
                <w:sz w:val="18"/>
              </w:rPr>
            </w:pPr>
          </w:p>
        </w:tc>
        <w:tc>
          <w:tcPr>
            <w:tcW w:w="1294" w:type="dxa"/>
            <w:vAlign w:val="center"/>
          </w:tcPr>
          <w:p w14:paraId="292EC262" w14:textId="77777777" w:rsidR="00FE0D63" w:rsidRPr="003B2FD4" w:rsidRDefault="00FE0D63" w:rsidP="00A701D2">
            <w:pPr>
              <w:rPr>
                <w:rFonts w:cstheme="minorHAnsi"/>
                <w:bCs/>
                <w:sz w:val="18"/>
              </w:rPr>
            </w:pPr>
          </w:p>
        </w:tc>
      </w:tr>
      <w:tr w:rsidR="00FE0D63" w:rsidRPr="003B2FD4" w14:paraId="572928A2" w14:textId="77777777" w:rsidTr="00A701D2">
        <w:trPr>
          <w:cantSplit/>
          <w:trHeight w:val="351"/>
          <w:jc w:val="center"/>
        </w:trPr>
        <w:tc>
          <w:tcPr>
            <w:tcW w:w="2173" w:type="dxa"/>
            <w:vAlign w:val="center"/>
          </w:tcPr>
          <w:p w14:paraId="2076997B" w14:textId="77777777" w:rsidR="00FE0D63" w:rsidRPr="003B2FD4" w:rsidRDefault="00FE0D63" w:rsidP="00A701D2">
            <w:pPr>
              <w:rPr>
                <w:rFonts w:cstheme="minorHAnsi"/>
                <w:bCs/>
                <w:sz w:val="18"/>
              </w:rPr>
            </w:pPr>
            <w:r w:rsidRPr="003B2FD4">
              <w:rPr>
                <w:rFonts w:cstheme="minorHAnsi"/>
                <w:bCs/>
                <w:sz w:val="18"/>
              </w:rPr>
              <w:t>Total TTC</w:t>
            </w:r>
          </w:p>
        </w:tc>
        <w:tc>
          <w:tcPr>
            <w:tcW w:w="1134" w:type="dxa"/>
            <w:vAlign w:val="center"/>
          </w:tcPr>
          <w:p w14:paraId="00EAB824" w14:textId="77777777" w:rsidR="00FE0D63" w:rsidRPr="003B2FD4" w:rsidRDefault="00FE0D63" w:rsidP="00A701D2">
            <w:pPr>
              <w:rPr>
                <w:rFonts w:cstheme="minorHAnsi"/>
                <w:bCs/>
                <w:sz w:val="18"/>
              </w:rPr>
            </w:pPr>
          </w:p>
        </w:tc>
        <w:tc>
          <w:tcPr>
            <w:tcW w:w="1249" w:type="dxa"/>
            <w:vAlign w:val="center"/>
          </w:tcPr>
          <w:p w14:paraId="47A6E6E3" w14:textId="77777777" w:rsidR="00FE0D63" w:rsidRPr="003B2FD4" w:rsidRDefault="00FE0D63" w:rsidP="00A701D2">
            <w:pPr>
              <w:rPr>
                <w:rFonts w:cstheme="minorHAnsi"/>
                <w:bCs/>
                <w:sz w:val="18"/>
              </w:rPr>
            </w:pPr>
          </w:p>
        </w:tc>
        <w:tc>
          <w:tcPr>
            <w:tcW w:w="1293" w:type="dxa"/>
            <w:vAlign w:val="center"/>
          </w:tcPr>
          <w:p w14:paraId="68F479F1" w14:textId="77777777" w:rsidR="00FE0D63" w:rsidRPr="003B2FD4" w:rsidRDefault="00FE0D63" w:rsidP="00A701D2">
            <w:pPr>
              <w:rPr>
                <w:rFonts w:cstheme="minorHAnsi"/>
                <w:bCs/>
                <w:sz w:val="18"/>
              </w:rPr>
            </w:pPr>
          </w:p>
        </w:tc>
        <w:tc>
          <w:tcPr>
            <w:tcW w:w="1294" w:type="dxa"/>
            <w:vAlign w:val="center"/>
          </w:tcPr>
          <w:p w14:paraId="05F6F1F0" w14:textId="77777777" w:rsidR="00FE0D63" w:rsidRPr="003B2FD4" w:rsidRDefault="00FE0D63" w:rsidP="00A701D2">
            <w:pPr>
              <w:rPr>
                <w:rFonts w:cstheme="minorHAnsi"/>
                <w:bCs/>
                <w:sz w:val="18"/>
              </w:rPr>
            </w:pPr>
          </w:p>
        </w:tc>
        <w:tc>
          <w:tcPr>
            <w:tcW w:w="1293" w:type="dxa"/>
            <w:vAlign w:val="center"/>
          </w:tcPr>
          <w:p w14:paraId="6DAC406D" w14:textId="77777777" w:rsidR="00FE0D63" w:rsidRPr="003B2FD4" w:rsidRDefault="00FE0D63" w:rsidP="00A701D2">
            <w:pPr>
              <w:rPr>
                <w:rFonts w:cstheme="minorHAnsi"/>
                <w:bCs/>
                <w:sz w:val="18"/>
              </w:rPr>
            </w:pPr>
          </w:p>
        </w:tc>
        <w:tc>
          <w:tcPr>
            <w:tcW w:w="1294" w:type="dxa"/>
            <w:vAlign w:val="center"/>
          </w:tcPr>
          <w:p w14:paraId="0430974D" w14:textId="77777777" w:rsidR="00FE0D63" w:rsidRPr="003B2FD4" w:rsidRDefault="00FE0D63" w:rsidP="00A701D2">
            <w:pPr>
              <w:rPr>
                <w:rFonts w:cstheme="minorHAnsi"/>
                <w:bCs/>
                <w:sz w:val="18"/>
              </w:rPr>
            </w:pPr>
          </w:p>
        </w:tc>
      </w:tr>
    </w:tbl>
    <w:p w14:paraId="46E9768A" w14:textId="77777777" w:rsidR="00AC3908" w:rsidRDefault="00AC3908">
      <w:pPr>
        <w:spacing w:after="0"/>
        <w:jc w:val="left"/>
        <w:rPr>
          <w:rFonts w:cstheme="minorHAnsi"/>
          <w:highlight w:val="yellow"/>
        </w:rPr>
      </w:pPr>
    </w:p>
    <w:p w14:paraId="05756A79" w14:textId="77777777" w:rsidR="00AC3908" w:rsidRPr="003B2FD4" w:rsidRDefault="00AC3908" w:rsidP="00AC3908">
      <w:pPr>
        <w:rPr>
          <w:rFonts w:cstheme="minorHAnsi"/>
        </w:rPr>
      </w:pPr>
      <w:r w:rsidRPr="003B2FD4">
        <w:rPr>
          <w:rFonts w:cstheme="minorHAnsi"/>
        </w:rPr>
        <w:t xml:space="preserve">Mission </w:t>
      </w:r>
      <w:r>
        <w:rPr>
          <w:rFonts w:cstheme="minorHAnsi"/>
        </w:rPr>
        <w:t>2</w:t>
      </w:r>
      <w:r w:rsidRPr="003B2FD4">
        <w:rPr>
          <w:rFonts w:cstheme="minorHAnsi"/>
        </w:rPr>
        <w:t xml:space="preserve"> : CSSI - Coordination Système de sécurité incendie</w:t>
      </w:r>
    </w:p>
    <w:tbl>
      <w:tblPr>
        <w:tblW w:w="973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173"/>
        <w:gridCol w:w="1134"/>
        <w:gridCol w:w="1249"/>
        <w:gridCol w:w="1293"/>
        <w:gridCol w:w="1294"/>
        <w:gridCol w:w="1293"/>
        <w:gridCol w:w="1294"/>
      </w:tblGrid>
      <w:tr w:rsidR="00AC3908" w:rsidRPr="003B2FD4" w14:paraId="7286381F" w14:textId="77777777" w:rsidTr="00A75055">
        <w:trPr>
          <w:cantSplit/>
          <w:jc w:val="center"/>
        </w:trPr>
        <w:tc>
          <w:tcPr>
            <w:tcW w:w="2173" w:type="dxa"/>
            <w:vMerge w:val="restart"/>
            <w:tcBorders>
              <w:top w:val="double" w:sz="6" w:space="0" w:color="auto"/>
              <w:right w:val="single" w:sz="6" w:space="0" w:color="auto"/>
            </w:tcBorders>
            <w:vAlign w:val="center"/>
          </w:tcPr>
          <w:p w14:paraId="04824B60" w14:textId="77777777" w:rsidR="00AC3908" w:rsidRPr="003B2FD4" w:rsidRDefault="00AC3908" w:rsidP="00A75055">
            <w:pPr>
              <w:rPr>
                <w:rFonts w:cstheme="minorHAnsi"/>
                <w:bCs/>
                <w:sz w:val="18"/>
              </w:rPr>
            </w:pPr>
            <w:r w:rsidRPr="003B2FD4">
              <w:rPr>
                <w:rFonts w:cstheme="minorHAnsi"/>
                <w:bCs/>
                <w:sz w:val="18"/>
              </w:rPr>
              <w:t>Eléments</w:t>
            </w:r>
          </w:p>
        </w:tc>
        <w:tc>
          <w:tcPr>
            <w:tcW w:w="1134" w:type="dxa"/>
            <w:vMerge w:val="restart"/>
            <w:tcBorders>
              <w:top w:val="double" w:sz="6" w:space="0" w:color="auto"/>
              <w:left w:val="single" w:sz="6" w:space="0" w:color="auto"/>
            </w:tcBorders>
            <w:vAlign w:val="center"/>
          </w:tcPr>
          <w:p w14:paraId="159243D2" w14:textId="77777777" w:rsidR="00AC3908" w:rsidRPr="003B2FD4" w:rsidRDefault="00AC3908" w:rsidP="00A75055">
            <w:pPr>
              <w:rPr>
                <w:rFonts w:cstheme="minorHAnsi"/>
                <w:bCs/>
                <w:sz w:val="18"/>
              </w:rPr>
            </w:pPr>
            <w:r w:rsidRPr="003B2FD4">
              <w:rPr>
                <w:rFonts w:cstheme="minorHAnsi"/>
                <w:bCs/>
                <w:sz w:val="18"/>
              </w:rPr>
              <w:t>Total global Euros</w:t>
            </w:r>
          </w:p>
        </w:tc>
        <w:tc>
          <w:tcPr>
            <w:tcW w:w="6423" w:type="dxa"/>
            <w:gridSpan w:val="5"/>
            <w:vAlign w:val="center"/>
          </w:tcPr>
          <w:p w14:paraId="27408DA2" w14:textId="77777777" w:rsidR="00AC3908" w:rsidRPr="003B2FD4" w:rsidRDefault="00AC3908" w:rsidP="00A75055">
            <w:pPr>
              <w:rPr>
                <w:rFonts w:cstheme="minorHAnsi"/>
                <w:bCs/>
                <w:sz w:val="18"/>
              </w:rPr>
            </w:pPr>
            <w:r w:rsidRPr="003B2FD4">
              <w:rPr>
                <w:rFonts w:cstheme="minorHAnsi"/>
                <w:bCs/>
                <w:sz w:val="18"/>
              </w:rPr>
              <w:t>Répartition des co-traitants (Euros)</w:t>
            </w:r>
          </w:p>
        </w:tc>
      </w:tr>
      <w:tr w:rsidR="00AC3908" w:rsidRPr="003B2FD4" w14:paraId="44A32FD3" w14:textId="77777777" w:rsidTr="00A75055">
        <w:trPr>
          <w:cantSplit/>
          <w:jc w:val="center"/>
        </w:trPr>
        <w:tc>
          <w:tcPr>
            <w:tcW w:w="2173" w:type="dxa"/>
            <w:vMerge/>
            <w:tcBorders>
              <w:bottom w:val="single" w:sz="6" w:space="0" w:color="auto"/>
              <w:right w:val="single" w:sz="6" w:space="0" w:color="auto"/>
            </w:tcBorders>
          </w:tcPr>
          <w:p w14:paraId="2223E6EA" w14:textId="77777777" w:rsidR="00AC3908" w:rsidRPr="003B2FD4" w:rsidRDefault="00AC3908" w:rsidP="00A75055">
            <w:pPr>
              <w:rPr>
                <w:rFonts w:cstheme="minorHAnsi"/>
                <w:bCs/>
                <w:sz w:val="18"/>
              </w:rPr>
            </w:pPr>
          </w:p>
        </w:tc>
        <w:tc>
          <w:tcPr>
            <w:tcW w:w="1134" w:type="dxa"/>
            <w:vMerge/>
            <w:tcBorders>
              <w:left w:val="single" w:sz="6" w:space="0" w:color="auto"/>
              <w:bottom w:val="single" w:sz="6" w:space="0" w:color="auto"/>
            </w:tcBorders>
          </w:tcPr>
          <w:p w14:paraId="565E56FA" w14:textId="77777777" w:rsidR="00AC3908" w:rsidRPr="003B2FD4" w:rsidRDefault="00AC3908" w:rsidP="00A75055">
            <w:pPr>
              <w:rPr>
                <w:rFonts w:cstheme="minorHAnsi"/>
                <w:bCs/>
                <w:sz w:val="18"/>
              </w:rPr>
            </w:pPr>
          </w:p>
        </w:tc>
        <w:tc>
          <w:tcPr>
            <w:tcW w:w="1249" w:type="dxa"/>
          </w:tcPr>
          <w:p w14:paraId="7C3BA8F5" w14:textId="77777777" w:rsidR="00AC3908" w:rsidRPr="003B2FD4" w:rsidRDefault="00AC3908" w:rsidP="00A75055">
            <w:pPr>
              <w:rPr>
                <w:rFonts w:cstheme="minorHAnsi"/>
                <w:bCs/>
                <w:sz w:val="18"/>
              </w:rPr>
            </w:pPr>
            <w:r w:rsidRPr="003B2FD4">
              <w:rPr>
                <w:rFonts w:cstheme="minorHAnsi"/>
                <w:bCs/>
                <w:sz w:val="18"/>
              </w:rPr>
              <w:t>Part Mandataire</w:t>
            </w:r>
          </w:p>
        </w:tc>
        <w:tc>
          <w:tcPr>
            <w:tcW w:w="1293" w:type="dxa"/>
            <w:vAlign w:val="center"/>
          </w:tcPr>
          <w:p w14:paraId="17CDADAD" w14:textId="77777777" w:rsidR="00AC3908" w:rsidRPr="003B2FD4" w:rsidRDefault="00AC3908" w:rsidP="00A75055">
            <w:pPr>
              <w:rPr>
                <w:rFonts w:cstheme="minorHAnsi"/>
                <w:bCs/>
                <w:sz w:val="18"/>
              </w:rPr>
            </w:pPr>
            <w:r w:rsidRPr="003B2FD4">
              <w:rPr>
                <w:rFonts w:cstheme="minorHAnsi"/>
                <w:bCs/>
                <w:sz w:val="18"/>
              </w:rPr>
              <w:t>Part</w:t>
            </w:r>
          </w:p>
        </w:tc>
        <w:tc>
          <w:tcPr>
            <w:tcW w:w="1294" w:type="dxa"/>
            <w:vAlign w:val="center"/>
          </w:tcPr>
          <w:p w14:paraId="488C8443" w14:textId="77777777" w:rsidR="00AC3908" w:rsidRPr="003B2FD4" w:rsidRDefault="00AC3908" w:rsidP="00A75055">
            <w:pPr>
              <w:rPr>
                <w:rFonts w:cstheme="minorHAnsi"/>
                <w:bCs/>
                <w:sz w:val="18"/>
              </w:rPr>
            </w:pPr>
            <w:r w:rsidRPr="003B2FD4">
              <w:rPr>
                <w:rFonts w:cstheme="minorHAnsi"/>
                <w:bCs/>
                <w:sz w:val="18"/>
              </w:rPr>
              <w:t>Part de</w:t>
            </w:r>
          </w:p>
        </w:tc>
        <w:tc>
          <w:tcPr>
            <w:tcW w:w="1293" w:type="dxa"/>
            <w:vAlign w:val="center"/>
          </w:tcPr>
          <w:p w14:paraId="51BAE3F1" w14:textId="77777777" w:rsidR="00AC3908" w:rsidRPr="003B2FD4" w:rsidRDefault="00AC3908" w:rsidP="00A75055">
            <w:pPr>
              <w:rPr>
                <w:rFonts w:cstheme="minorHAnsi"/>
                <w:bCs/>
                <w:sz w:val="18"/>
              </w:rPr>
            </w:pPr>
            <w:r w:rsidRPr="003B2FD4">
              <w:rPr>
                <w:rFonts w:cstheme="minorHAnsi"/>
                <w:bCs/>
                <w:sz w:val="18"/>
              </w:rPr>
              <w:t>Part de</w:t>
            </w:r>
          </w:p>
        </w:tc>
        <w:tc>
          <w:tcPr>
            <w:tcW w:w="1294" w:type="dxa"/>
            <w:vAlign w:val="center"/>
          </w:tcPr>
          <w:p w14:paraId="09C77A15" w14:textId="77777777" w:rsidR="00AC3908" w:rsidRPr="003B2FD4" w:rsidRDefault="00AC3908" w:rsidP="00A75055">
            <w:pPr>
              <w:rPr>
                <w:rFonts w:cstheme="minorHAnsi"/>
                <w:bCs/>
                <w:sz w:val="18"/>
              </w:rPr>
            </w:pPr>
            <w:r w:rsidRPr="003B2FD4">
              <w:rPr>
                <w:rFonts w:cstheme="minorHAnsi"/>
                <w:bCs/>
                <w:sz w:val="18"/>
              </w:rPr>
              <w:t>Part de</w:t>
            </w:r>
          </w:p>
        </w:tc>
      </w:tr>
      <w:tr w:rsidR="00AC3908" w:rsidRPr="003B2FD4" w14:paraId="054735AC" w14:textId="77777777" w:rsidTr="00A75055">
        <w:trPr>
          <w:trHeight w:val="364"/>
          <w:jc w:val="center"/>
        </w:trPr>
        <w:tc>
          <w:tcPr>
            <w:tcW w:w="2173" w:type="dxa"/>
            <w:tcBorders>
              <w:top w:val="nil"/>
            </w:tcBorders>
            <w:vAlign w:val="center"/>
          </w:tcPr>
          <w:p w14:paraId="436E9455" w14:textId="77777777" w:rsidR="00AC3908" w:rsidRPr="003B2FD4" w:rsidRDefault="00AC3908" w:rsidP="00A75055">
            <w:pPr>
              <w:rPr>
                <w:rFonts w:cstheme="minorHAnsi"/>
                <w:bCs/>
                <w:sz w:val="18"/>
              </w:rPr>
            </w:pPr>
            <w:r w:rsidRPr="003B2FD4">
              <w:rPr>
                <w:rFonts w:cstheme="minorHAnsi"/>
                <w:bCs/>
                <w:sz w:val="18"/>
              </w:rPr>
              <w:t>CSSI</w:t>
            </w:r>
          </w:p>
        </w:tc>
        <w:tc>
          <w:tcPr>
            <w:tcW w:w="1134" w:type="dxa"/>
            <w:tcBorders>
              <w:top w:val="nil"/>
            </w:tcBorders>
            <w:vAlign w:val="center"/>
          </w:tcPr>
          <w:p w14:paraId="043D6330" w14:textId="77777777" w:rsidR="00AC3908" w:rsidRPr="003B2FD4" w:rsidRDefault="00AC3908" w:rsidP="00A75055">
            <w:pPr>
              <w:rPr>
                <w:rFonts w:cstheme="minorHAnsi"/>
                <w:bCs/>
                <w:sz w:val="18"/>
              </w:rPr>
            </w:pPr>
          </w:p>
        </w:tc>
        <w:tc>
          <w:tcPr>
            <w:tcW w:w="1249" w:type="dxa"/>
            <w:vAlign w:val="center"/>
          </w:tcPr>
          <w:p w14:paraId="4212E7E7" w14:textId="77777777" w:rsidR="00AC3908" w:rsidRPr="003B2FD4" w:rsidRDefault="00AC3908" w:rsidP="00A75055">
            <w:pPr>
              <w:rPr>
                <w:rFonts w:cstheme="minorHAnsi"/>
                <w:bCs/>
                <w:sz w:val="18"/>
              </w:rPr>
            </w:pPr>
          </w:p>
        </w:tc>
        <w:tc>
          <w:tcPr>
            <w:tcW w:w="1293" w:type="dxa"/>
            <w:vAlign w:val="center"/>
          </w:tcPr>
          <w:p w14:paraId="6A575CFC" w14:textId="77777777" w:rsidR="00AC3908" w:rsidRPr="003B2FD4" w:rsidRDefault="00AC3908" w:rsidP="00A75055">
            <w:pPr>
              <w:rPr>
                <w:rFonts w:cstheme="minorHAnsi"/>
                <w:bCs/>
                <w:sz w:val="18"/>
              </w:rPr>
            </w:pPr>
          </w:p>
        </w:tc>
        <w:tc>
          <w:tcPr>
            <w:tcW w:w="1294" w:type="dxa"/>
            <w:vAlign w:val="center"/>
          </w:tcPr>
          <w:p w14:paraId="3497281C" w14:textId="77777777" w:rsidR="00AC3908" w:rsidRPr="003B2FD4" w:rsidRDefault="00AC3908" w:rsidP="00A75055">
            <w:pPr>
              <w:rPr>
                <w:rFonts w:cstheme="minorHAnsi"/>
                <w:bCs/>
                <w:sz w:val="18"/>
              </w:rPr>
            </w:pPr>
          </w:p>
        </w:tc>
        <w:tc>
          <w:tcPr>
            <w:tcW w:w="1293" w:type="dxa"/>
            <w:vAlign w:val="center"/>
          </w:tcPr>
          <w:p w14:paraId="25EA779D" w14:textId="77777777" w:rsidR="00AC3908" w:rsidRPr="003B2FD4" w:rsidRDefault="00AC3908" w:rsidP="00A75055">
            <w:pPr>
              <w:rPr>
                <w:rFonts w:cstheme="minorHAnsi"/>
                <w:bCs/>
                <w:sz w:val="18"/>
              </w:rPr>
            </w:pPr>
          </w:p>
        </w:tc>
        <w:tc>
          <w:tcPr>
            <w:tcW w:w="1294" w:type="dxa"/>
            <w:vAlign w:val="center"/>
          </w:tcPr>
          <w:p w14:paraId="2EFB99C7" w14:textId="77777777" w:rsidR="00AC3908" w:rsidRPr="003B2FD4" w:rsidRDefault="00AC3908" w:rsidP="00A75055">
            <w:pPr>
              <w:rPr>
                <w:rFonts w:cstheme="minorHAnsi"/>
                <w:bCs/>
                <w:sz w:val="18"/>
              </w:rPr>
            </w:pPr>
          </w:p>
        </w:tc>
      </w:tr>
      <w:tr w:rsidR="00AC3908" w:rsidRPr="003B2FD4" w14:paraId="18BCEB1C" w14:textId="77777777" w:rsidTr="00A75055">
        <w:trPr>
          <w:cantSplit/>
          <w:trHeight w:val="324"/>
          <w:jc w:val="center"/>
        </w:trPr>
        <w:tc>
          <w:tcPr>
            <w:tcW w:w="2173" w:type="dxa"/>
            <w:vAlign w:val="center"/>
          </w:tcPr>
          <w:p w14:paraId="17E2BAD0" w14:textId="77777777" w:rsidR="00AC3908" w:rsidRPr="003B2FD4" w:rsidRDefault="00AC3908" w:rsidP="00A75055">
            <w:pPr>
              <w:rPr>
                <w:rFonts w:cstheme="minorHAnsi"/>
                <w:bCs/>
                <w:sz w:val="18"/>
              </w:rPr>
            </w:pPr>
            <w:r w:rsidRPr="003B2FD4">
              <w:rPr>
                <w:rFonts w:cstheme="minorHAnsi"/>
                <w:bCs/>
                <w:sz w:val="18"/>
              </w:rPr>
              <w:t>TVA</w:t>
            </w:r>
          </w:p>
        </w:tc>
        <w:tc>
          <w:tcPr>
            <w:tcW w:w="1134" w:type="dxa"/>
            <w:vAlign w:val="center"/>
          </w:tcPr>
          <w:p w14:paraId="7025814C" w14:textId="77777777" w:rsidR="00AC3908" w:rsidRPr="003B2FD4" w:rsidRDefault="00AC3908" w:rsidP="00A75055">
            <w:pPr>
              <w:rPr>
                <w:rFonts w:cstheme="minorHAnsi"/>
                <w:bCs/>
                <w:sz w:val="18"/>
              </w:rPr>
            </w:pPr>
          </w:p>
        </w:tc>
        <w:tc>
          <w:tcPr>
            <w:tcW w:w="1249" w:type="dxa"/>
            <w:vAlign w:val="center"/>
          </w:tcPr>
          <w:p w14:paraId="69DE223D" w14:textId="77777777" w:rsidR="00AC3908" w:rsidRPr="003B2FD4" w:rsidRDefault="00AC3908" w:rsidP="00A75055">
            <w:pPr>
              <w:rPr>
                <w:rFonts w:cstheme="minorHAnsi"/>
                <w:bCs/>
                <w:sz w:val="18"/>
              </w:rPr>
            </w:pPr>
          </w:p>
        </w:tc>
        <w:tc>
          <w:tcPr>
            <w:tcW w:w="1293" w:type="dxa"/>
            <w:vAlign w:val="center"/>
          </w:tcPr>
          <w:p w14:paraId="09D47214" w14:textId="77777777" w:rsidR="00AC3908" w:rsidRPr="003B2FD4" w:rsidRDefault="00AC3908" w:rsidP="00A75055">
            <w:pPr>
              <w:rPr>
                <w:rFonts w:cstheme="minorHAnsi"/>
                <w:bCs/>
                <w:sz w:val="18"/>
              </w:rPr>
            </w:pPr>
          </w:p>
        </w:tc>
        <w:tc>
          <w:tcPr>
            <w:tcW w:w="1294" w:type="dxa"/>
            <w:vAlign w:val="center"/>
          </w:tcPr>
          <w:p w14:paraId="36291CAB" w14:textId="77777777" w:rsidR="00AC3908" w:rsidRPr="003B2FD4" w:rsidRDefault="00AC3908" w:rsidP="00A75055">
            <w:pPr>
              <w:rPr>
                <w:rFonts w:cstheme="minorHAnsi"/>
                <w:bCs/>
                <w:sz w:val="18"/>
              </w:rPr>
            </w:pPr>
          </w:p>
        </w:tc>
        <w:tc>
          <w:tcPr>
            <w:tcW w:w="1293" w:type="dxa"/>
            <w:vAlign w:val="center"/>
          </w:tcPr>
          <w:p w14:paraId="623D96D3" w14:textId="77777777" w:rsidR="00AC3908" w:rsidRPr="003B2FD4" w:rsidRDefault="00AC3908" w:rsidP="00A75055">
            <w:pPr>
              <w:rPr>
                <w:rFonts w:cstheme="minorHAnsi"/>
                <w:bCs/>
                <w:sz w:val="18"/>
              </w:rPr>
            </w:pPr>
          </w:p>
        </w:tc>
        <w:tc>
          <w:tcPr>
            <w:tcW w:w="1294" w:type="dxa"/>
            <w:vAlign w:val="center"/>
          </w:tcPr>
          <w:p w14:paraId="6FCFFA29" w14:textId="77777777" w:rsidR="00AC3908" w:rsidRPr="003B2FD4" w:rsidRDefault="00AC3908" w:rsidP="00A75055">
            <w:pPr>
              <w:rPr>
                <w:rFonts w:cstheme="minorHAnsi"/>
                <w:bCs/>
                <w:sz w:val="18"/>
              </w:rPr>
            </w:pPr>
          </w:p>
        </w:tc>
      </w:tr>
      <w:tr w:rsidR="00AC3908" w:rsidRPr="003B2FD4" w14:paraId="6EC98C9A" w14:textId="77777777" w:rsidTr="00A75055">
        <w:trPr>
          <w:cantSplit/>
          <w:trHeight w:val="351"/>
          <w:jc w:val="center"/>
        </w:trPr>
        <w:tc>
          <w:tcPr>
            <w:tcW w:w="2173" w:type="dxa"/>
            <w:vAlign w:val="center"/>
          </w:tcPr>
          <w:p w14:paraId="22946086" w14:textId="77777777" w:rsidR="00AC3908" w:rsidRPr="003B2FD4" w:rsidRDefault="00AC3908" w:rsidP="00A75055">
            <w:pPr>
              <w:rPr>
                <w:rFonts w:cstheme="minorHAnsi"/>
                <w:bCs/>
                <w:sz w:val="18"/>
              </w:rPr>
            </w:pPr>
            <w:r w:rsidRPr="003B2FD4">
              <w:rPr>
                <w:rFonts w:cstheme="minorHAnsi"/>
                <w:bCs/>
                <w:sz w:val="18"/>
              </w:rPr>
              <w:t>Total TTC</w:t>
            </w:r>
          </w:p>
        </w:tc>
        <w:tc>
          <w:tcPr>
            <w:tcW w:w="1134" w:type="dxa"/>
            <w:vAlign w:val="center"/>
          </w:tcPr>
          <w:p w14:paraId="3147B5DE" w14:textId="77777777" w:rsidR="00AC3908" w:rsidRPr="003B2FD4" w:rsidRDefault="00AC3908" w:rsidP="00A75055">
            <w:pPr>
              <w:rPr>
                <w:rFonts w:cstheme="minorHAnsi"/>
                <w:bCs/>
                <w:sz w:val="18"/>
              </w:rPr>
            </w:pPr>
          </w:p>
        </w:tc>
        <w:tc>
          <w:tcPr>
            <w:tcW w:w="1249" w:type="dxa"/>
            <w:vAlign w:val="center"/>
          </w:tcPr>
          <w:p w14:paraId="2718E08A" w14:textId="77777777" w:rsidR="00AC3908" w:rsidRPr="003B2FD4" w:rsidRDefault="00AC3908" w:rsidP="00A75055">
            <w:pPr>
              <w:rPr>
                <w:rFonts w:cstheme="minorHAnsi"/>
                <w:bCs/>
                <w:sz w:val="18"/>
              </w:rPr>
            </w:pPr>
          </w:p>
        </w:tc>
        <w:tc>
          <w:tcPr>
            <w:tcW w:w="1293" w:type="dxa"/>
            <w:vAlign w:val="center"/>
          </w:tcPr>
          <w:p w14:paraId="006ACE47" w14:textId="77777777" w:rsidR="00AC3908" w:rsidRPr="003B2FD4" w:rsidRDefault="00AC3908" w:rsidP="00A75055">
            <w:pPr>
              <w:rPr>
                <w:rFonts w:cstheme="minorHAnsi"/>
                <w:bCs/>
                <w:sz w:val="18"/>
              </w:rPr>
            </w:pPr>
          </w:p>
        </w:tc>
        <w:tc>
          <w:tcPr>
            <w:tcW w:w="1294" w:type="dxa"/>
            <w:vAlign w:val="center"/>
          </w:tcPr>
          <w:p w14:paraId="1C78197D" w14:textId="77777777" w:rsidR="00AC3908" w:rsidRPr="003B2FD4" w:rsidRDefault="00AC3908" w:rsidP="00A75055">
            <w:pPr>
              <w:rPr>
                <w:rFonts w:cstheme="minorHAnsi"/>
                <w:bCs/>
                <w:sz w:val="18"/>
              </w:rPr>
            </w:pPr>
          </w:p>
        </w:tc>
        <w:tc>
          <w:tcPr>
            <w:tcW w:w="1293" w:type="dxa"/>
            <w:vAlign w:val="center"/>
          </w:tcPr>
          <w:p w14:paraId="4676A3E2" w14:textId="77777777" w:rsidR="00AC3908" w:rsidRPr="003B2FD4" w:rsidRDefault="00AC3908" w:rsidP="00A75055">
            <w:pPr>
              <w:rPr>
                <w:rFonts w:cstheme="minorHAnsi"/>
                <w:bCs/>
                <w:sz w:val="18"/>
              </w:rPr>
            </w:pPr>
          </w:p>
        </w:tc>
        <w:tc>
          <w:tcPr>
            <w:tcW w:w="1294" w:type="dxa"/>
            <w:vAlign w:val="center"/>
          </w:tcPr>
          <w:p w14:paraId="5079E16A" w14:textId="77777777" w:rsidR="00AC3908" w:rsidRPr="003B2FD4" w:rsidRDefault="00AC3908" w:rsidP="00A75055">
            <w:pPr>
              <w:rPr>
                <w:rFonts w:cstheme="minorHAnsi"/>
                <w:bCs/>
                <w:sz w:val="18"/>
              </w:rPr>
            </w:pPr>
          </w:p>
        </w:tc>
      </w:tr>
    </w:tbl>
    <w:p w14:paraId="4523DBC4" w14:textId="77777777" w:rsidR="00AC3908" w:rsidRDefault="00AC3908" w:rsidP="00AC3908">
      <w:pPr>
        <w:rPr>
          <w:rFonts w:cstheme="minorHAnsi"/>
        </w:rPr>
      </w:pPr>
    </w:p>
    <w:p w14:paraId="380F348D" w14:textId="666B8C12" w:rsidR="004F4BF6" w:rsidRDefault="004F4BF6">
      <w:pPr>
        <w:spacing w:after="0"/>
        <w:jc w:val="left"/>
        <w:rPr>
          <w:rFonts w:cstheme="minorHAnsi"/>
          <w:highlight w:val="yellow"/>
        </w:rPr>
      </w:pPr>
      <w:r>
        <w:rPr>
          <w:rFonts w:cstheme="minorHAnsi"/>
          <w:highlight w:val="yellow"/>
        </w:rPr>
        <w:br w:type="page"/>
      </w:r>
    </w:p>
    <w:p w14:paraId="20EEA82A" w14:textId="77777777" w:rsidR="00F11272" w:rsidRDefault="00F11272" w:rsidP="00F11272">
      <w:pPr>
        <w:pStyle w:val="Titre1"/>
        <w:numPr>
          <w:ilvl w:val="0"/>
          <w:numId w:val="0"/>
        </w:numPr>
      </w:pPr>
      <w:bookmarkStart w:id="77" w:name="_Toc174025313"/>
      <w:bookmarkStart w:id="78" w:name="_Toc193378833"/>
      <w:r>
        <w:t>ANNEXE 2 : MANDAT</w:t>
      </w:r>
      <w:bookmarkEnd w:id="77"/>
      <w:bookmarkEnd w:id="78"/>
    </w:p>
    <w:p w14:paraId="7EB611AB" w14:textId="77777777" w:rsidR="00F11272" w:rsidRDefault="00F11272" w:rsidP="00F11272"/>
    <w:p w14:paraId="29D0D917" w14:textId="77777777" w:rsidR="00F11272" w:rsidRPr="00B21F2E" w:rsidRDefault="00F11272" w:rsidP="00F11272">
      <w:pPr>
        <w:rPr>
          <w:szCs w:val="20"/>
        </w:rPr>
      </w:pPr>
      <w:r>
        <w:t xml:space="preserve">Dans le cadre de la signature du </w:t>
      </w:r>
      <w:r w:rsidRPr="00B21F2E">
        <w:rPr>
          <w:szCs w:val="20"/>
        </w:rPr>
        <w:t>marché pour :</w:t>
      </w:r>
    </w:p>
    <w:p w14:paraId="0BCC7911" w14:textId="32686229" w:rsidR="00F2379E" w:rsidRDefault="00F2379E" w:rsidP="00F11272">
      <w:r w:rsidRPr="00F2379E">
        <w:t>Procédure avec négociation, en application des articles R2124-3 et R2124-4 du Code de la commande publique</w:t>
      </w:r>
      <w:r>
        <w:t>.</w:t>
      </w:r>
    </w:p>
    <w:p w14:paraId="4377FAE0" w14:textId="0A6CD24D" w:rsidR="00F11272" w:rsidRPr="00DB7CEA" w:rsidRDefault="00F11272" w:rsidP="00F11272">
      <w:r w:rsidRPr="00DB7CEA">
        <w:t>Pour le compte de :</w:t>
      </w:r>
    </w:p>
    <w:p w14:paraId="49831468" w14:textId="77777777" w:rsidR="00AF57B3" w:rsidRDefault="00AF57B3" w:rsidP="00AF57B3">
      <w:pPr>
        <w:spacing w:before="60" w:after="0"/>
        <w:jc w:val="center"/>
        <w:rPr>
          <w:rFonts w:ascii="Calibri" w:eastAsia="Times New Roman" w:hAnsi="Calibri" w:cs="Times New Roman"/>
          <w:b/>
          <w:caps/>
          <w:color w:val="008795" w:themeColor="text2"/>
          <w:sz w:val="22"/>
          <w:lang w:eastAsia="fr-FR"/>
        </w:rPr>
      </w:pPr>
      <w:r>
        <w:rPr>
          <w:rFonts w:ascii="Calibri" w:eastAsia="Times New Roman" w:hAnsi="Calibri" w:cs="Times New Roman"/>
          <w:b/>
          <w:caps/>
          <w:color w:val="008795" w:themeColor="text2"/>
          <w:sz w:val="22"/>
          <w:lang w:eastAsia="fr-FR"/>
        </w:rPr>
        <w:t xml:space="preserve">IFREMER </w:t>
      </w:r>
    </w:p>
    <w:p w14:paraId="4434912F" w14:textId="2C561B1D" w:rsidR="00AF57B3" w:rsidRPr="00CC5EC2" w:rsidRDefault="00B32A93" w:rsidP="00EE1838">
      <w:pPr>
        <w:shd w:val="clear" w:color="auto" w:fill="FFFFFF" w:themeFill="background1"/>
        <w:jc w:val="center"/>
        <w:rPr>
          <w:rFonts w:ascii="Calibri" w:eastAsia="Times New Roman" w:hAnsi="Calibri" w:cs="Times New Roman"/>
          <w:sz w:val="22"/>
          <w:lang w:eastAsia="fr-FR"/>
        </w:rPr>
      </w:pPr>
      <w:r w:rsidRPr="00B32A93">
        <w:t xml:space="preserve"> </w:t>
      </w:r>
      <w:r w:rsidRPr="00B32A93">
        <w:rPr>
          <w:rFonts w:ascii="Calibri" w:eastAsia="Times New Roman" w:hAnsi="Calibri" w:cs="Times New Roman"/>
          <w:sz w:val="22"/>
          <w:lang w:eastAsia="fr-FR"/>
        </w:rPr>
        <w:t>ZI de la Pointe du Diable - CS 10070 - 29280 Plouzané</w:t>
      </w:r>
    </w:p>
    <w:p w14:paraId="33E35DAD" w14:textId="77777777" w:rsidR="00F11272" w:rsidRDefault="00F11272" w:rsidP="00F11272"/>
    <w:p w14:paraId="348D8F17" w14:textId="77777777" w:rsidR="00F11272" w:rsidRDefault="00F11272" w:rsidP="00F11272">
      <w:r>
        <w:t>Je soussigné, ………</w:t>
      </w:r>
      <w:r>
        <w:rPr>
          <w:i/>
          <w:iCs/>
        </w:rPr>
        <w:t>…………</w:t>
      </w:r>
      <w:r>
        <w:t xml:space="preserve"> ………….., agissant en qualité de ………</w:t>
      </w:r>
      <w:r>
        <w:rPr>
          <w:i/>
          <w:iCs/>
        </w:rPr>
        <w:t>………..</w:t>
      </w:r>
      <w:r>
        <w:t>………….. pour le compte de :</w:t>
      </w:r>
    </w:p>
    <w:p w14:paraId="35B725A5" w14:textId="77777777" w:rsidR="00F11272" w:rsidRPr="003A0E91" w:rsidRDefault="00F11272" w:rsidP="00F11272">
      <w:pPr>
        <w:rPr>
          <w:i/>
          <w:iCs/>
        </w:rPr>
      </w:pPr>
      <w:r>
        <w:rPr>
          <w:i/>
          <w:iCs/>
        </w:rPr>
        <w:t>………………………………………………………………………………….. [</w:t>
      </w:r>
      <w:r w:rsidRPr="003A0E91">
        <w:rPr>
          <w:i/>
          <w:iCs/>
        </w:rPr>
        <w:t xml:space="preserve">Nom </w:t>
      </w:r>
      <w:r>
        <w:rPr>
          <w:i/>
          <w:iCs/>
        </w:rPr>
        <w:t xml:space="preserve">de la société cotraitante </w:t>
      </w:r>
      <w:r w:rsidRPr="003A0E91">
        <w:rPr>
          <w:i/>
          <w:iCs/>
        </w:rPr>
        <w:t>à renseigner</w:t>
      </w:r>
      <w:r>
        <w:rPr>
          <w:i/>
          <w:iCs/>
        </w:rPr>
        <w:t>]</w:t>
      </w:r>
    </w:p>
    <w:p w14:paraId="4E2BFEEF" w14:textId="77777777" w:rsidR="00F11272" w:rsidRPr="003A0E91" w:rsidRDefault="00F11272" w:rsidP="00F11272">
      <w:pPr>
        <w:rPr>
          <w:i/>
          <w:iCs/>
        </w:rPr>
      </w:pPr>
      <w:r>
        <w:rPr>
          <w:i/>
          <w:iCs/>
        </w:rPr>
        <w:t>………………………………………………………………………………….. [</w:t>
      </w:r>
      <w:r w:rsidRPr="003A0E91">
        <w:rPr>
          <w:i/>
          <w:iCs/>
        </w:rPr>
        <w:t>Adresse à renseigner</w:t>
      </w:r>
      <w:r>
        <w:rPr>
          <w:i/>
          <w:iCs/>
        </w:rPr>
        <w:t>]</w:t>
      </w:r>
    </w:p>
    <w:p w14:paraId="08E0086B" w14:textId="77777777" w:rsidR="00F11272" w:rsidRPr="003911FC" w:rsidRDefault="00F11272" w:rsidP="00F11272">
      <w:pPr>
        <w:rPr>
          <w:i/>
          <w:iCs/>
        </w:rPr>
      </w:pPr>
      <w:r w:rsidRPr="003A21D6">
        <w:t>SIRET :</w:t>
      </w:r>
      <w:r>
        <w:t xml:space="preserve"> …………………….</w:t>
      </w:r>
      <w:r>
        <w:rPr>
          <w:i/>
          <w:iCs/>
        </w:rPr>
        <w:t>………</w:t>
      </w:r>
    </w:p>
    <w:p w14:paraId="15AFB270" w14:textId="77777777" w:rsidR="00F11272" w:rsidRDefault="00F11272" w:rsidP="00F11272"/>
    <w:p w14:paraId="105D23B2" w14:textId="77777777" w:rsidR="00F11272" w:rsidRDefault="00F11272" w:rsidP="00F11272">
      <w:r>
        <w:t>Donne pouvoir au mandataire :</w:t>
      </w:r>
    </w:p>
    <w:p w14:paraId="602F0F32" w14:textId="77777777" w:rsidR="00F11272" w:rsidRDefault="00F11272" w:rsidP="00F11272">
      <w:pPr>
        <w:rPr>
          <w:i/>
          <w:iCs/>
        </w:rPr>
      </w:pPr>
      <w:r>
        <w:rPr>
          <w:i/>
          <w:iCs/>
        </w:rPr>
        <w:t>……………………………………………………. [</w:t>
      </w:r>
      <w:r w:rsidRPr="003A0E91">
        <w:rPr>
          <w:i/>
          <w:iCs/>
        </w:rPr>
        <w:t xml:space="preserve">Nom </w:t>
      </w:r>
      <w:r>
        <w:rPr>
          <w:i/>
          <w:iCs/>
        </w:rPr>
        <w:t xml:space="preserve">du mandataire </w:t>
      </w:r>
      <w:r w:rsidRPr="003A0E91">
        <w:rPr>
          <w:i/>
          <w:iCs/>
        </w:rPr>
        <w:t>à renseigner</w:t>
      </w:r>
      <w:r>
        <w:rPr>
          <w:i/>
          <w:iCs/>
        </w:rPr>
        <w:t>]</w:t>
      </w:r>
    </w:p>
    <w:p w14:paraId="0866DF76" w14:textId="77777777" w:rsidR="00F11272" w:rsidRPr="003911FC" w:rsidRDefault="00F11272" w:rsidP="00F11272">
      <w:pPr>
        <w:rPr>
          <w:i/>
          <w:iCs/>
        </w:rPr>
      </w:pPr>
      <w:r>
        <w:t>Représenté par</w:t>
      </w:r>
      <w:r w:rsidRPr="003A21D6">
        <w:t> :</w:t>
      </w:r>
      <w:r w:rsidRPr="003A0E91">
        <w:rPr>
          <w:i/>
          <w:iCs/>
        </w:rPr>
        <w:t xml:space="preserve"> </w:t>
      </w:r>
      <w:r>
        <w:rPr>
          <w:i/>
          <w:iCs/>
        </w:rPr>
        <w:t xml:space="preserve">………………………………………………………..[Nom, Prénom et Qualité du représentant </w:t>
      </w:r>
      <w:r w:rsidRPr="003A0E91">
        <w:rPr>
          <w:i/>
          <w:iCs/>
        </w:rPr>
        <w:t>à renseigner</w:t>
      </w:r>
      <w:r>
        <w:rPr>
          <w:i/>
          <w:iCs/>
        </w:rPr>
        <w:t>]</w:t>
      </w:r>
    </w:p>
    <w:p w14:paraId="6D9773BA" w14:textId="77777777" w:rsidR="00F11272" w:rsidRPr="003A0E91" w:rsidRDefault="00F11272" w:rsidP="00F11272">
      <w:pPr>
        <w:rPr>
          <w:i/>
          <w:iCs/>
        </w:rPr>
      </w:pPr>
      <w:r>
        <w:rPr>
          <w:i/>
          <w:iCs/>
        </w:rPr>
        <w:t>…………………………………………………………………………………..[</w:t>
      </w:r>
      <w:r w:rsidRPr="003A0E91">
        <w:rPr>
          <w:i/>
          <w:iCs/>
        </w:rPr>
        <w:t>Adresse à renseigner</w:t>
      </w:r>
      <w:r>
        <w:rPr>
          <w:i/>
          <w:iCs/>
        </w:rPr>
        <w:t>]</w:t>
      </w:r>
    </w:p>
    <w:p w14:paraId="663F99CF" w14:textId="77777777" w:rsidR="00F11272" w:rsidRPr="003911FC" w:rsidRDefault="00F11272" w:rsidP="00F11272">
      <w:pPr>
        <w:rPr>
          <w:i/>
          <w:iCs/>
        </w:rPr>
      </w:pPr>
      <w:r w:rsidRPr="003A21D6">
        <w:t>SIRET :</w:t>
      </w:r>
      <w:r>
        <w:t xml:space="preserve"> …………………….</w:t>
      </w:r>
      <w:r>
        <w:rPr>
          <w:i/>
          <w:iCs/>
        </w:rPr>
        <w:t>………</w:t>
      </w:r>
    </w:p>
    <w:p w14:paraId="30FC8220" w14:textId="77777777" w:rsidR="00F11272" w:rsidRPr="00544C46" w:rsidRDefault="00F11272" w:rsidP="00F11272"/>
    <w:p w14:paraId="6218DCFD" w14:textId="77777777" w:rsidR="00F11272" w:rsidRDefault="00F11272" w:rsidP="00F11272">
      <w:r>
        <w:t>Etant dûment habilité à engager la société cotraitante, je donne mandat, par la signature du présent document à la société mandataire, qui l’accepte, pour signer en mon nom et pour mon compte, le marché du groupement et ses éventuelles modifications ultérieures, pour me représenter auprès du pouvoir adjudicateur et pour coordonner l’ensemble des prestations du groupement.</w:t>
      </w:r>
    </w:p>
    <w:p w14:paraId="6EE2CE2B" w14:textId="77777777" w:rsidR="00F11272" w:rsidRDefault="00F11272" w:rsidP="00F11272"/>
    <w:p w14:paraId="0E0C35EB" w14:textId="77777777" w:rsidR="00F11272" w:rsidRDefault="00F11272" w:rsidP="00F11272">
      <w:r>
        <w:t>Pour servir et valoir ce que de droit.</w:t>
      </w:r>
    </w:p>
    <w:p w14:paraId="057D3A3D" w14:textId="77777777" w:rsidR="00F11272" w:rsidRPr="003911FC" w:rsidRDefault="00F11272" w:rsidP="00F11272">
      <w:pPr>
        <w:rPr>
          <w:i/>
          <w:iCs/>
        </w:rPr>
      </w:pPr>
      <w:r>
        <w:t xml:space="preserve">Fait à </w:t>
      </w:r>
      <w:r>
        <w:rPr>
          <w:i/>
          <w:iCs/>
        </w:rPr>
        <w:t>………[</w:t>
      </w:r>
      <w:r w:rsidRPr="003A0E91">
        <w:rPr>
          <w:i/>
          <w:iCs/>
        </w:rPr>
        <w:t>à renseigner</w:t>
      </w:r>
      <w:r>
        <w:rPr>
          <w:i/>
          <w:iCs/>
        </w:rPr>
        <w:t>]………</w:t>
      </w:r>
    </w:p>
    <w:p w14:paraId="302FDCAD" w14:textId="77777777" w:rsidR="00F11272" w:rsidRDefault="00F11272" w:rsidP="00F11272">
      <w:pPr>
        <w:rPr>
          <w:i/>
          <w:iCs/>
        </w:rPr>
      </w:pPr>
      <w:r>
        <w:t>Le</w:t>
      </w:r>
      <w:r w:rsidRPr="003A0E91">
        <w:rPr>
          <w:i/>
          <w:iCs/>
        </w:rPr>
        <w:t xml:space="preserve"> </w:t>
      </w:r>
      <w:r>
        <w:rPr>
          <w:i/>
          <w:iCs/>
        </w:rPr>
        <w:t>…/…/20…</w:t>
      </w:r>
    </w:p>
    <w:p w14:paraId="37319A43" w14:textId="77777777" w:rsidR="00F11272" w:rsidRPr="00914A7E" w:rsidRDefault="00F11272" w:rsidP="00F11272">
      <w:r>
        <w:rPr>
          <w:i/>
          <w:iCs/>
        </w:rPr>
        <w:tab/>
      </w:r>
      <w:r>
        <w:rPr>
          <w:i/>
          <w:iCs/>
        </w:rPr>
        <w:tab/>
      </w:r>
      <w:r>
        <w:rPr>
          <w:i/>
          <w:iCs/>
        </w:rPr>
        <w:tab/>
      </w:r>
      <w:r>
        <w:rPr>
          <w:i/>
          <w:iCs/>
        </w:rPr>
        <w:tab/>
      </w:r>
      <w:r>
        <w:rPr>
          <w:i/>
          <w:iCs/>
        </w:rPr>
        <w:tab/>
      </w:r>
      <w:r>
        <w:rPr>
          <w:i/>
          <w:iCs/>
        </w:rPr>
        <w:tab/>
      </w:r>
      <w:r w:rsidRPr="00914A7E">
        <w:t xml:space="preserve">Signature : </w:t>
      </w:r>
    </w:p>
    <w:p w14:paraId="04F7C5C6" w14:textId="77777777" w:rsidR="00F11272" w:rsidRDefault="00F11272" w:rsidP="00F11272"/>
    <w:p w14:paraId="306AF0B5" w14:textId="77777777" w:rsidR="00F11272" w:rsidRDefault="00F11272" w:rsidP="00F11272"/>
    <w:p w14:paraId="11A116F0" w14:textId="77777777" w:rsidR="00F11272" w:rsidRDefault="00F11272" w:rsidP="00F11272">
      <w:pPr>
        <w:spacing w:after="0"/>
        <w:jc w:val="left"/>
      </w:pPr>
      <w:r>
        <w:br w:type="page"/>
      </w:r>
    </w:p>
    <w:p w14:paraId="6BF9BE17" w14:textId="77777777" w:rsidR="00F11272" w:rsidRDefault="00F11272" w:rsidP="00F11272">
      <w:pPr>
        <w:pStyle w:val="Titre1"/>
        <w:numPr>
          <w:ilvl w:val="0"/>
          <w:numId w:val="0"/>
        </w:numPr>
      </w:pPr>
      <w:bookmarkStart w:id="79" w:name="_Toc174025314"/>
      <w:bookmarkStart w:id="80" w:name="_Toc193378834"/>
      <w:r>
        <w:t>ANNEXE 3 (si besoin) : Déclaration(s) de sous-traitance</w:t>
      </w:r>
      <w:bookmarkEnd w:id="79"/>
      <w:bookmarkEnd w:id="80"/>
    </w:p>
    <w:p w14:paraId="66FE6E71" w14:textId="77777777" w:rsidR="00F11272" w:rsidRPr="0077690D" w:rsidRDefault="00F11272" w:rsidP="00F11272">
      <w:pPr>
        <w:rPr>
          <w:i/>
          <w:iCs/>
        </w:rPr>
      </w:pPr>
      <w:r w:rsidRPr="0077690D">
        <w:rPr>
          <w:i/>
          <w:iCs/>
        </w:rPr>
        <w:t>Le cas échéant, document à produire par le titulaire</w:t>
      </w:r>
    </w:p>
    <w:p w14:paraId="49DFC914" w14:textId="77777777" w:rsidR="00F11272" w:rsidRDefault="00F11272" w:rsidP="00F11272"/>
    <w:p w14:paraId="2931F0EA" w14:textId="77777777" w:rsidR="00F11272" w:rsidRPr="00544C46" w:rsidRDefault="00F11272" w:rsidP="00F11272"/>
    <w:p w14:paraId="593CD238" w14:textId="7BD69C13" w:rsidR="00FE7429" w:rsidRDefault="00FE7429" w:rsidP="00F11272">
      <w:pPr>
        <w:pStyle w:val="Titre1"/>
        <w:numPr>
          <w:ilvl w:val="0"/>
          <w:numId w:val="0"/>
        </w:numPr>
      </w:pPr>
    </w:p>
    <w:sectPr w:rsidR="00FE7429" w:rsidSect="00270190">
      <w:headerReference w:type="first" r:id="rId13"/>
      <w:pgSz w:w="11906" w:h="16838"/>
      <w:pgMar w:top="1418" w:right="1134" w:bottom="1418" w:left="1843" w:header="709"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C3666E" w14:textId="77777777" w:rsidR="003F5C60" w:rsidRDefault="003F5C60" w:rsidP="0022016B">
      <w:r>
        <w:separator/>
      </w:r>
    </w:p>
  </w:endnote>
  <w:endnote w:type="continuationSeparator" w:id="0">
    <w:p w14:paraId="6F72E070" w14:textId="77777777" w:rsidR="003F5C60" w:rsidRDefault="003F5C60" w:rsidP="002201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INOT">
    <w:altName w:val="Calibri"/>
    <w:panose1 w:val="00000000000000000000"/>
    <w:charset w:val="00"/>
    <w:family w:val="swiss"/>
    <w:notTrueType/>
    <w:pitch w:val="variable"/>
    <w:sig w:usb0="800000AF" w:usb1="4000207B"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Univers">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7A3DAF" w:rsidRPr="005211B7" w14:paraId="196141BF" w14:textId="77777777" w:rsidTr="009B7A38">
      <w:trPr>
        <w:trHeight w:hRule="exact" w:val="284"/>
      </w:trPr>
      <w:tc>
        <w:tcPr>
          <w:tcW w:w="1276" w:type="dxa"/>
          <w:vMerge w:val="restart"/>
        </w:tcPr>
        <w:p w14:paraId="5F369C81" w14:textId="77777777" w:rsidR="007A3DAF" w:rsidRPr="005211B7" w:rsidRDefault="007A3DAF" w:rsidP="005211B7">
          <w:pPr>
            <w:pStyle w:val="Pieddepage"/>
          </w:pPr>
          <w:r w:rsidRPr="005211B7">
            <w:rPr>
              <w:lang w:eastAsia="fr-FR"/>
            </w:rPr>
            <w:drawing>
              <wp:anchor distT="0" distB="0" distL="114300" distR="114300" simplePos="0" relativeHeight="251661824" behindDoc="1" locked="0" layoutInCell="1" allowOverlap="1" wp14:anchorId="33FAAE21" wp14:editId="32F6F311">
                <wp:simplePos x="0" y="0"/>
                <wp:positionH relativeFrom="page">
                  <wp:posOffset>59055</wp:posOffset>
                </wp:positionH>
                <wp:positionV relativeFrom="page">
                  <wp:posOffset>3175</wp:posOffset>
                </wp:positionV>
                <wp:extent cx="669600" cy="356400"/>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oel="http://schemas.microsoft.com/office/2019/extlst" xmlns:w16du="http://schemas.microsoft.com/office/word/2023/wordml/word16du"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pic:spPr>
                    </pic:pic>
                  </a:graphicData>
                </a:graphic>
                <wp14:sizeRelH relativeFrom="margin">
                  <wp14:pctWidth>0</wp14:pctWidth>
                </wp14:sizeRelH>
                <wp14:sizeRelV relativeFrom="margin">
                  <wp14:pctHeight>0</wp14:pctHeight>
                </wp14:sizeRelV>
              </wp:anchor>
            </w:drawing>
          </w:r>
        </w:p>
      </w:tc>
      <w:tc>
        <w:tcPr>
          <w:tcW w:w="8363" w:type="dxa"/>
        </w:tcPr>
        <w:p w14:paraId="4D1EECD6" w14:textId="613887E6" w:rsidR="007A3DAF" w:rsidRPr="007E1321" w:rsidRDefault="007A3DAF" w:rsidP="00370950">
          <w:pPr>
            <w:pStyle w:val="Pieddepage"/>
            <w:rPr>
              <w:sz w:val="20"/>
              <w:szCs w:val="20"/>
            </w:rPr>
          </w:pPr>
          <w:r w:rsidRPr="007E1321">
            <w:rPr>
              <w:sz w:val="20"/>
              <w:szCs w:val="20"/>
            </w:rPr>
            <w:t>Marché de Maîtrise d'Œuvre – Acte d’engagement</w:t>
          </w:r>
        </w:p>
      </w:tc>
      <w:tc>
        <w:tcPr>
          <w:tcW w:w="856" w:type="dxa"/>
          <w:vMerge w:val="restart"/>
          <w:vAlign w:val="center"/>
        </w:tcPr>
        <w:p w14:paraId="36709DC4" w14:textId="24784F1A" w:rsidR="007A3DAF" w:rsidRPr="005211B7" w:rsidRDefault="007A3DAF" w:rsidP="00D01DFC">
          <w:pPr>
            <w:pStyle w:val="Pieddepage"/>
          </w:pPr>
          <w:r w:rsidRPr="005211B7">
            <w:t xml:space="preserve">Page </w:t>
          </w:r>
          <w:r>
            <w:fldChar w:fldCharType="begin"/>
          </w:r>
          <w:r>
            <w:instrText xml:space="preserve"> PAGE  \* Arabic  \* MERGEFORMAT </w:instrText>
          </w:r>
          <w:r>
            <w:fldChar w:fldCharType="separate"/>
          </w:r>
          <w:r w:rsidR="003F1AD9">
            <w:t>22</w:t>
          </w:r>
          <w:r>
            <w:fldChar w:fldCharType="end"/>
          </w:r>
        </w:p>
      </w:tc>
    </w:tr>
    <w:tr w:rsidR="007A3DAF" w:rsidRPr="005211B7" w14:paraId="2EAA4934" w14:textId="77777777" w:rsidTr="009B7A38">
      <w:trPr>
        <w:trHeight w:hRule="exact" w:val="284"/>
      </w:trPr>
      <w:tc>
        <w:tcPr>
          <w:tcW w:w="1276" w:type="dxa"/>
          <w:vMerge/>
        </w:tcPr>
        <w:p w14:paraId="4323F22F" w14:textId="77777777" w:rsidR="007A3DAF" w:rsidRPr="005211B7" w:rsidRDefault="007A3DAF" w:rsidP="005211B7">
          <w:pPr>
            <w:pStyle w:val="Pieddepage"/>
          </w:pPr>
        </w:p>
      </w:tc>
      <w:tc>
        <w:tcPr>
          <w:tcW w:w="8363" w:type="dxa"/>
        </w:tcPr>
        <w:p w14:paraId="6206F977" w14:textId="12F77E5D" w:rsidR="007A3DAF" w:rsidRDefault="00A9162E" w:rsidP="009671C5">
          <w:pPr>
            <w:pStyle w:val="Pieddepage"/>
            <w:rPr>
              <w:sz w:val="20"/>
              <w:szCs w:val="20"/>
            </w:rPr>
          </w:pPr>
          <w:r>
            <w:rPr>
              <w:sz w:val="20"/>
              <w:szCs w:val="20"/>
            </w:rPr>
            <w:t>Avril</w:t>
          </w:r>
          <w:r w:rsidR="009671C5">
            <w:rPr>
              <w:sz w:val="20"/>
              <w:szCs w:val="20"/>
            </w:rPr>
            <w:t xml:space="preserve"> 2025</w:t>
          </w:r>
        </w:p>
        <w:p w14:paraId="550EDEF2" w14:textId="1D5448E3" w:rsidR="009671C5" w:rsidRPr="007E1321" w:rsidRDefault="009671C5" w:rsidP="009671C5">
          <w:pPr>
            <w:pStyle w:val="Pieddepage"/>
            <w:jc w:val="both"/>
            <w:rPr>
              <w:sz w:val="20"/>
              <w:szCs w:val="20"/>
            </w:rPr>
          </w:pPr>
        </w:p>
      </w:tc>
      <w:tc>
        <w:tcPr>
          <w:tcW w:w="856" w:type="dxa"/>
          <w:vMerge/>
        </w:tcPr>
        <w:p w14:paraId="368BDD01" w14:textId="77777777" w:rsidR="007A3DAF" w:rsidRPr="005211B7" w:rsidRDefault="007A3DAF" w:rsidP="005211B7">
          <w:pPr>
            <w:pStyle w:val="Pieddepage"/>
          </w:pPr>
        </w:p>
      </w:tc>
    </w:tr>
  </w:tbl>
  <w:p w14:paraId="55C72190" w14:textId="77777777" w:rsidR="007A3DAF" w:rsidRPr="005211B7" w:rsidRDefault="007A3DAF"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9D741" w14:textId="77777777" w:rsidR="003F5C60" w:rsidRDefault="003F5C60" w:rsidP="0022016B">
      <w:r>
        <w:separator/>
      </w:r>
    </w:p>
  </w:footnote>
  <w:footnote w:type="continuationSeparator" w:id="0">
    <w:p w14:paraId="490AA8EF" w14:textId="77777777" w:rsidR="003F5C60" w:rsidRDefault="003F5C60" w:rsidP="0022016B">
      <w:r>
        <w:continuationSeparator/>
      </w:r>
    </w:p>
  </w:footnote>
  <w:footnote w:id="1">
    <w:p w14:paraId="6F55D4DC" w14:textId="77777777" w:rsidR="007A3DAF" w:rsidRDefault="007A3DAF" w:rsidP="00F11272">
      <w:r>
        <w:rPr>
          <w:rStyle w:val="Appelnotedebasdep"/>
        </w:rPr>
        <w:footnoteRef/>
      </w:r>
      <w:r>
        <w:t xml:space="preserve"> Rayer la mention inutile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18574"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32"/>
      <w:gridCol w:w="8221"/>
      <w:gridCol w:w="8221"/>
    </w:tblGrid>
    <w:tr w:rsidR="00F23EFC" w14:paraId="6689F940" w14:textId="77777777" w:rsidTr="00F23EFC">
      <w:trPr>
        <w:trHeight w:hRule="exact" w:val="426"/>
      </w:trPr>
      <w:tc>
        <w:tcPr>
          <w:tcW w:w="2132" w:type="dxa"/>
        </w:tcPr>
        <w:p w14:paraId="2BF5CFCE" w14:textId="1660A419" w:rsidR="00F23EFC" w:rsidRDefault="00F23EFC" w:rsidP="00F23EFC">
          <w:pPr>
            <w:pStyle w:val="Pieddepage"/>
          </w:pPr>
        </w:p>
      </w:tc>
      <w:tc>
        <w:tcPr>
          <w:tcW w:w="8221" w:type="dxa"/>
        </w:tcPr>
        <w:p w14:paraId="4F0B691E" w14:textId="4B0BCADF" w:rsidR="00F23EFC" w:rsidRPr="0082584E" w:rsidRDefault="00F23EFC" w:rsidP="00F23EFC">
          <w:pPr>
            <w:pStyle w:val="Titre"/>
          </w:pPr>
          <w:r>
            <w:t>IFREMER</w:t>
          </w:r>
        </w:p>
      </w:tc>
      <w:tc>
        <w:tcPr>
          <w:tcW w:w="8221" w:type="dxa"/>
        </w:tcPr>
        <w:p w14:paraId="617B66A5" w14:textId="5613C222" w:rsidR="00F23EFC" w:rsidRPr="0082584E" w:rsidRDefault="00F23EFC" w:rsidP="00F23EFC">
          <w:pPr>
            <w:pStyle w:val="Titre"/>
          </w:pPr>
        </w:p>
      </w:tc>
    </w:tr>
    <w:tr w:rsidR="00F23EFC" w14:paraId="4DC4151D" w14:textId="77777777" w:rsidTr="00F23EFC">
      <w:trPr>
        <w:trHeight w:hRule="exact" w:val="444"/>
      </w:trPr>
      <w:tc>
        <w:tcPr>
          <w:tcW w:w="2132" w:type="dxa"/>
        </w:tcPr>
        <w:p w14:paraId="562BF719" w14:textId="5C55B322" w:rsidR="00F23EFC" w:rsidRPr="00E6272E" w:rsidRDefault="00F23EFC" w:rsidP="00F23EFC">
          <w:pPr>
            <w:pStyle w:val="Pieddepage"/>
          </w:pPr>
        </w:p>
      </w:tc>
      <w:tc>
        <w:tcPr>
          <w:tcW w:w="8221" w:type="dxa"/>
        </w:tcPr>
        <w:p w14:paraId="680CDB92" w14:textId="3E95C52E" w:rsidR="00F23EFC" w:rsidRPr="0082584E" w:rsidRDefault="00F23EFC" w:rsidP="00F23EFC">
          <w:pPr>
            <w:pStyle w:val="En-tte"/>
            <w:spacing w:after="0"/>
            <w:rPr>
              <w:bCs/>
              <w:lang w:eastAsia="fr-FR"/>
            </w:rPr>
          </w:pPr>
          <w:r w:rsidRPr="0082584E">
            <w:rPr>
              <w:bCs/>
              <w:lang w:eastAsia="fr-FR"/>
            </w:rPr>
            <w:t xml:space="preserve">Projet </w:t>
          </w:r>
          <w:r w:rsidR="00B718C9">
            <w:rPr>
              <w:bCs/>
              <w:lang w:eastAsia="fr-FR"/>
            </w:rPr>
            <w:t>SEEMER</w:t>
          </w:r>
        </w:p>
      </w:tc>
      <w:tc>
        <w:tcPr>
          <w:tcW w:w="8221" w:type="dxa"/>
        </w:tcPr>
        <w:p w14:paraId="769C4D0F" w14:textId="3F16C83E" w:rsidR="00F23EFC" w:rsidRPr="0082584E" w:rsidRDefault="00F23EFC" w:rsidP="00F23EFC">
          <w:pPr>
            <w:pStyle w:val="En-tte"/>
            <w:spacing w:after="0"/>
            <w:rPr>
              <w:bCs/>
              <w:lang w:eastAsia="fr-FR"/>
            </w:rPr>
          </w:pPr>
        </w:p>
      </w:tc>
    </w:tr>
  </w:tbl>
  <w:p w14:paraId="657E2F74" w14:textId="14840A9B" w:rsidR="007A3DAF" w:rsidRPr="004A55B8" w:rsidRDefault="00C15FD6" w:rsidP="004A55B8">
    <w:pPr>
      <w:pStyle w:val="En-tte"/>
    </w:pPr>
    <w:r>
      <w:rPr>
        <w:noProof/>
      </w:rPr>
      <w:drawing>
        <wp:anchor distT="0" distB="0" distL="114300" distR="114300" simplePos="0" relativeHeight="251683328" behindDoc="1" locked="0" layoutInCell="1" allowOverlap="1" wp14:anchorId="0652645C" wp14:editId="3D7FCBB5">
          <wp:simplePos x="0" y="0"/>
          <wp:positionH relativeFrom="column">
            <wp:posOffset>-996315</wp:posOffset>
          </wp:positionH>
          <wp:positionV relativeFrom="paragraph">
            <wp:posOffset>-589280</wp:posOffset>
          </wp:positionV>
          <wp:extent cx="1019175" cy="571500"/>
          <wp:effectExtent l="0" t="0" r="9525" b="0"/>
          <wp:wrapNone/>
          <wp:docPr id="326102662" name="Image 1" descr="Une image contenant texte, oiseau&#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102662" name="Image 1" descr="Une image contenant texte, oiseau&#10;&#10;Le contenu généré par l’IA peut être incorrect."/>
                  <pic:cNvPicPr/>
                </pic:nvPicPr>
                <pic:blipFill>
                  <a:blip r:embed="rId1">
                    <a:extLst>
                      <a:ext uri="{28A0092B-C50C-407E-A947-70E740481C1C}">
                        <a14:useLocalDpi xmlns:a14="http://schemas.microsoft.com/office/drawing/2010/main" val="0"/>
                      </a:ext>
                    </a:extLst>
                  </a:blip>
                  <a:stretch>
                    <a:fillRect/>
                  </a:stretch>
                </pic:blipFill>
                <pic:spPr>
                  <a:xfrm>
                    <a:off x="0" y="0"/>
                    <a:ext cx="1019175" cy="5715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8D499E" w14:textId="77777777" w:rsidR="007A3DAF" w:rsidRDefault="007A3DAF">
    <w:pPr>
      <w:pStyle w:val="En-tte"/>
    </w:pPr>
    <w:r>
      <w:rPr>
        <w:noProof/>
        <w:lang w:eastAsia="fr-FR"/>
      </w:rPr>
      <w:drawing>
        <wp:anchor distT="0" distB="0" distL="114300" distR="114300" simplePos="0" relativeHeight="251669504" behindDoc="1" locked="0" layoutInCell="0" allowOverlap="1" wp14:anchorId="46D7AD2A" wp14:editId="5B1B03DD">
          <wp:simplePos x="0" y="0"/>
          <wp:positionH relativeFrom="page">
            <wp:align>left</wp:align>
          </wp:positionH>
          <wp:positionV relativeFrom="page">
            <wp:align>top</wp:align>
          </wp:positionV>
          <wp:extent cx="7560000" cy="10688400"/>
          <wp:effectExtent l="0" t="0" r="3175" b="0"/>
          <wp:wrapNone/>
          <wp:docPr id="17" name="Image 17"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BE36F" w14:textId="77777777" w:rsidR="007A3DAF" w:rsidRDefault="007A3DAF">
    <w:pPr>
      <w:pStyle w:val="En-tte"/>
    </w:pPr>
    <w:r>
      <w:rPr>
        <w:noProof/>
        <w:lang w:eastAsia="fr-FR"/>
      </w:rPr>
      <w:drawing>
        <wp:anchor distT="0" distB="0" distL="114300" distR="114300" simplePos="0" relativeHeight="251682304" behindDoc="1" locked="0" layoutInCell="0" allowOverlap="1" wp14:anchorId="2D30F8EF" wp14:editId="4ACAB9F9">
          <wp:simplePos x="0" y="0"/>
          <wp:positionH relativeFrom="page">
            <wp:align>left</wp:align>
          </wp:positionH>
          <wp:positionV relativeFrom="page">
            <wp:align>top</wp:align>
          </wp:positionV>
          <wp:extent cx="7560000" cy="10688400"/>
          <wp:effectExtent l="0" t="0" r="3175" b="0"/>
          <wp:wrapNone/>
          <wp:docPr id="1" name="Image 1"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29D7642"/>
    <w:multiLevelType w:val="hybridMultilevel"/>
    <w:tmpl w:val="2E62DB2A"/>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 w15:restartNumberingAfterBreak="0">
    <w:nsid w:val="0524689B"/>
    <w:multiLevelType w:val="hybridMultilevel"/>
    <w:tmpl w:val="A4EC7D84"/>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AE6F32"/>
    <w:multiLevelType w:val="hybridMultilevel"/>
    <w:tmpl w:val="3F2C0754"/>
    <w:lvl w:ilvl="0" w:tplc="035A022C">
      <w:start w:val="1"/>
      <w:numFmt w:val="bullet"/>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4" w15:restartNumberingAfterBreak="0">
    <w:nsid w:val="07DE104E"/>
    <w:multiLevelType w:val="hybridMultilevel"/>
    <w:tmpl w:val="A4EEC74E"/>
    <w:lvl w:ilvl="0" w:tplc="4C14FF1E">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8EF65DF"/>
    <w:multiLevelType w:val="hybridMultilevel"/>
    <w:tmpl w:val="C21AF0B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B6C597B"/>
    <w:multiLevelType w:val="hybridMultilevel"/>
    <w:tmpl w:val="6406A30C"/>
    <w:lvl w:ilvl="0" w:tplc="88163FD0">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B707F74"/>
    <w:multiLevelType w:val="hybridMultilevel"/>
    <w:tmpl w:val="A4E8C2EC"/>
    <w:lvl w:ilvl="0" w:tplc="CC206F6C">
      <w:start w:val="17"/>
      <w:numFmt w:val="bullet"/>
      <w:lvlText w:val="-"/>
      <w:lvlJc w:val="left"/>
      <w:pPr>
        <w:ind w:left="720" w:hanging="360"/>
      </w:pPr>
      <w:rPr>
        <w:rFonts w:ascii="Calibri" w:eastAsiaTheme="minorEastAsia" w:hAnsi="Calibri" w:cs="Calibri" w:hint="default"/>
      </w:rPr>
    </w:lvl>
    <w:lvl w:ilvl="1" w:tplc="FFFFFFFF">
      <w:numFmt w:val="bullet"/>
      <w:lvlText w:val="-"/>
      <w:lvlJc w:val="left"/>
      <w:pPr>
        <w:ind w:left="1440" w:hanging="360"/>
      </w:pPr>
      <w:rPr>
        <w:rFonts w:ascii="Calibri" w:eastAsia="Times New Roman" w:hAnsi="Calibri" w:cstheme="minorHAns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0E4A6153"/>
    <w:multiLevelType w:val="hybridMultilevel"/>
    <w:tmpl w:val="FA786DBC"/>
    <w:lvl w:ilvl="0" w:tplc="040C000B">
      <w:start w:val="1"/>
      <w:numFmt w:val="bullet"/>
      <w:lvlText w:val=""/>
      <w:lvlJc w:val="left"/>
      <w:pPr>
        <w:ind w:left="1004" w:hanging="360"/>
      </w:pPr>
      <w:rPr>
        <w:rFonts w:ascii="Wingdings" w:hAnsi="Wingding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9" w15:restartNumberingAfterBreak="0">
    <w:nsid w:val="16D174B1"/>
    <w:multiLevelType w:val="hybridMultilevel"/>
    <w:tmpl w:val="EC1A40C2"/>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0" w15:restartNumberingAfterBreak="0">
    <w:nsid w:val="26070ADA"/>
    <w:multiLevelType w:val="hybridMultilevel"/>
    <w:tmpl w:val="215E7D2E"/>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1" w15:restartNumberingAfterBreak="0">
    <w:nsid w:val="26524A2F"/>
    <w:multiLevelType w:val="hybridMultilevel"/>
    <w:tmpl w:val="3A704576"/>
    <w:lvl w:ilvl="0" w:tplc="CC2C2C6A">
      <w:start w:val="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97E12E2"/>
    <w:multiLevelType w:val="hybridMultilevel"/>
    <w:tmpl w:val="25848C44"/>
    <w:lvl w:ilvl="0" w:tplc="AEC2BD1A">
      <w:start w:val="1"/>
      <w:numFmt w:val="lowerLetter"/>
      <w:lvlText w:val="%1 -"/>
      <w:lvlJc w:val="left"/>
      <w:pPr>
        <w:ind w:left="567" w:hanging="207"/>
      </w:pPr>
      <w:rPr>
        <w:rFonts w:ascii="DINOT" w:hAnsi="DINOT" w:cs="Arial" w:hint="default"/>
        <w:sz w:val="20"/>
        <w:szCs w:val="22"/>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13" w15:restartNumberingAfterBreak="0">
    <w:nsid w:val="2D6954E3"/>
    <w:multiLevelType w:val="hybridMultilevel"/>
    <w:tmpl w:val="BF22257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3">
      <w:start w:val="1"/>
      <w:numFmt w:val="bullet"/>
      <w:lvlText w:val="o"/>
      <w:lvlJc w:val="left"/>
      <w:pPr>
        <w:ind w:left="2160" w:hanging="360"/>
      </w:pPr>
      <w:rPr>
        <w:rFonts w:ascii="Courier New" w:hAnsi="Courier New" w:cs="Courier New"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DD6208F"/>
    <w:multiLevelType w:val="hybridMultilevel"/>
    <w:tmpl w:val="3430890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15"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2245D07"/>
    <w:multiLevelType w:val="hybridMultilevel"/>
    <w:tmpl w:val="3F74DA90"/>
    <w:lvl w:ilvl="0" w:tplc="C060ABF4">
      <w:start w:val="1"/>
      <w:numFmt w:val="bullet"/>
      <w:lvlText w:val="-"/>
      <w:lvlJc w:val="left"/>
      <w:pPr>
        <w:ind w:left="1134" w:hanging="210"/>
      </w:pPr>
      <w:rPr>
        <w:rFonts w:ascii="Times New Roman" w:hAnsi="Times New Roman" w:cs="Times New Roman" w:hint="default"/>
      </w:rPr>
    </w:lvl>
    <w:lvl w:ilvl="1" w:tplc="542CA9CA">
      <w:start w:val="1"/>
      <w:numFmt w:val="bullet"/>
      <w:lvlText w:val="o"/>
      <w:lvlJc w:val="left"/>
      <w:pPr>
        <w:ind w:left="2007" w:hanging="360"/>
      </w:pPr>
      <w:rPr>
        <w:rFonts w:ascii="Courier New" w:hAnsi="Courier New" w:cs="Courier New" w:hint="default"/>
      </w:rPr>
    </w:lvl>
    <w:lvl w:ilvl="2" w:tplc="040C0005">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7" w15:restartNumberingAfterBreak="0">
    <w:nsid w:val="3AF46F6F"/>
    <w:multiLevelType w:val="hybridMultilevel"/>
    <w:tmpl w:val="B4A6B5AC"/>
    <w:lvl w:ilvl="0" w:tplc="040C000B">
      <w:start w:val="1"/>
      <w:numFmt w:val="bullet"/>
      <w:lvlText w:val=""/>
      <w:lvlJc w:val="left"/>
      <w:pPr>
        <w:tabs>
          <w:tab w:val="num" w:pos="360"/>
        </w:tabs>
        <w:ind w:left="360" w:hanging="360"/>
      </w:pPr>
      <w:rPr>
        <w:rFonts w:ascii="Wingdings" w:hAnsi="Wingdings" w:hint="default"/>
      </w:rPr>
    </w:lvl>
    <w:lvl w:ilvl="1" w:tplc="291A50FA">
      <w:start w:val="4"/>
      <w:numFmt w:val="bullet"/>
      <w:lvlText w:val="-"/>
      <w:lvlJc w:val="left"/>
      <w:pPr>
        <w:tabs>
          <w:tab w:val="num" w:pos="1080"/>
        </w:tabs>
        <w:ind w:left="1080" w:hanging="360"/>
      </w:pPr>
      <w:rPr>
        <w:rFonts w:ascii="Times New Roman" w:eastAsia="Times New Roman" w:hAnsi="Times New Roman" w:cs="Times New Roman" w:hint="default"/>
      </w:rPr>
    </w:lvl>
    <w:lvl w:ilvl="2" w:tplc="040C000B">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40FA0807"/>
    <w:multiLevelType w:val="multilevel"/>
    <w:tmpl w:val="6E1A4BE2"/>
    <w:lvl w:ilvl="0">
      <w:start w:val="1"/>
      <w:numFmt w:val="upperRoman"/>
      <w:suff w:val="nothing"/>
      <w:lvlText w:val="Article %1 - "/>
      <w:lvlJc w:val="left"/>
      <w:pPr>
        <w:ind w:left="0" w:firstLine="0"/>
      </w:pPr>
      <w:rPr>
        <w:rFonts w:hint="default"/>
      </w:rPr>
    </w:lvl>
    <w:lvl w:ilvl="1">
      <w:start w:val="1"/>
      <w:numFmt w:val="decimal"/>
      <w:suff w:val="nothing"/>
      <w:lvlText w:val="%2 - "/>
      <w:lvlJc w:val="left"/>
      <w:pPr>
        <w:ind w:left="0" w:firstLine="0"/>
      </w:pPr>
      <w:rPr>
        <w:rFonts w:hint="default"/>
        <w:u w:val="none"/>
      </w:rPr>
    </w:lvl>
    <w:lvl w:ilvl="2">
      <w:start w:val="1"/>
      <w:numFmt w:val="decimal"/>
      <w:suff w:val="nothing"/>
      <w:lvlText w:val="%2.%3 - "/>
      <w:lvlJc w:val="left"/>
      <w:pPr>
        <w:ind w:left="0" w:firstLine="0"/>
      </w:pPr>
      <w:rPr>
        <w:rFonts w:hint="default"/>
        <w:u w:val="none"/>
      </w:rPr>
    </w:lvl>
    <w:lvl w:ilvl="3">
      <w:start w:val="1"/>
      <w:numFmt w:val="decimal"/>
      <w:suff w:val="nothing"/>
      <w:lvlText w:val="%2.%3.%4 - "/>
      <w:lvlJc w:val="left"/>
      <w:pPr>
        <w:ind w:left="568" w:firstLine="0"/>
      </w:pPr>
      <w:rPr>
        <w:rFonts w:hint="default"/>
        <w:u w:val="none"/>
      </w:rPr>
    </w:lvl>
    <w:lvl w:ilvl="4">
      <w:start w:val="1"/>
      <w:numFmt w:val="decimal"/>
      <w:suff w:val="nothing"/>
      <w:lvlText w:val="%2.%3.%4.%5 - "/>
      <w:lvlJc w:val="left"/>
      <w:pPr>
        <w:ind w:left="710" w:firstLine="0"/>
      </w:pPr>
      <w:rPr>
        <w:rFonts w:hint="default"/>
        <w:u w:val="none"/>
      </w:rPr>
    </w:lvl>
    <w:lvl w:ilvl="5">
      <w:start w:val="1"/>
      <w:numFmt w:val="decimal"/>
      <w:suff w:val="nothing"/>
      <w:lvlText w:val="%2.%3.%4.%5.%6 - "/>
      <w:lvlJc w:val="left"/>
      <w:pPr>
        <w:ind w:left="0" w:firstLine="0"/>
      </w:pPr>
      <w:rPr>
        <w:rFonts w:hint="default"/>
      </w:rPr>
    </w:lvl>
    <w:lvl w:ilvl="6">
      <w:start w:val="1"/>
      <w:numFmt w:val="decimal"/>
      <w:suff w:val="nothing"/>
      <w:lvlText w:val="%7.%2.%3.%4.%5.%6 - "/>
      <w:lvlJc w:val="left"/>
      <w:pPr>
        <w:ind w:left="0" w:firstLine="0"/>
      </w:pPr>
      <w:rPr>
        <w:rFonts w:hint="default"/>
      </w:rPr>
    </w:lvl>
    <w:lvl w:ilvl="7">
      <w:start w:val="1"/>
      <w:numFmt w:val="decimal"/>
      <w:suff w:val="nothing"/>
      <w:lvlText w:val="%8.%2.%3.%4.%5.%6.%7 - "/>
      <w:lvlJc w:val="left"/>
      <w:pPr>
        <w:ind w:left="0" w:firstLine="0"/>
      </w:pPr>
      <w:rPr>
        <w:rFonts w:hint="default"/>
      </w:rPr>
    </w:lvl>
    <w:lvl w:ilvl="8">
      <w:start w:val="1"/>
      <w:numFmt w:val="decimal"/>
      <w:suff w:val="nothing"/>
      <w:lvlText w:val="%9.%2.%3.%4.%5.%7.%8 - "/>
      <w:lvlJc w:val="left"/>
      <w:pPr>
        <w:ind w:left="0" w:firstLine="0"/>
      </w:pPr>
      <w:rPr>
        <w:rFonts w:hint="default"/>
      </w:rPr>
    </w:lvl>
  </w:abstractNum>
  <w:abstractNum w:abstractNumId="19" w15:restartNumberingAfterBreak="0">
    <w:nsid w:val="412C0303"/>
    <w:multiLevelType w:val="hybridMultilevel"/>
    <w:tmpl w:val="61463A0C"/>
    <w:lvl w:ilvl="0" w:tplc="55F29F8A">
      <w:start w:val="1"/>
      <w:numFmt w:val="lowerLetter"/>
      <w:lvlText w:val="%1."/>
      <w:lvlJc w:val="left"/>
      <w:pPr>
        <w:tabs>
          <w:tab w:val="num" w:pos="360"/>
        </w:tabs>
        <w:ind w:left="284" w:hanging="284"/>
      </w:pPr>
      <w:rPr>
        <w:rFonts w:hint="default"/>
        <w:b/>
        <w:i w:val="0"/>
      </w:rPr>
    </w:lvl>
    <w:lvl w:ilvl="1" w:tplc="5C48A9B8">
      <w:start w:val="7"/>
      <w:numFmt w:val="lowerLetter"/>
      <w:lvlText w:val="%2)"/>
      <w:lvlJc w:val="left"/>
      <w:pPr>
        <w:tabs>
          <w:tab w:val="num" w:pos="1515"/>
        </w:tabs>
        <w:ind w:left="1515" w:hanging="435"/>
      </w:pPr>
      <w:rPr>
        <w:rFonts w:hint="default"/>
        <w:b/>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55015991"/>
    <w:multiLevelType w:val="hybridMultilevel"/>
    <w:tmpl w:val="AA7A8356"/>
    <w:lvl w:ilvl="0" w:tplc="040C0001">
      <w:start w:val="1"/>
      <w:numFmt w:val="bullet"/>
      <w:lvlText w:val=""/>
      <w:lvlJc w:val="left"/>
      <w:pPr>
        <w:ind w:left="1004" w:hanging="360"/>
      </w:pPr>
      <w:rPr>
        <w:rFonts w:ascii="Symbol" w:hAnsi="Symbol"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1" w15:restartNumberingAfterBreak="0">
    <w:nsid w:val="558522AB"/>
    <w:multiLevelType w:val="hybridMultilevel"/>
    <w:tmpl w:val="87040B16"/>
    <w:lvl w:ilvl="0" w:tplc="040C0001">
      <w:start w:val="1"/>
      <w:numFmt w:val="bullet"/>
      <w:lvlText w:val=""/>
      <w:lvlJc w:val="left"/>
      <w:pPr>
        <w:tabs>
          <w:tab w:val="num" w:pos="773"/>
        </w:tabs>
        <w:ind w:left="773"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A3163FD"/>
    <w:multiLevelType w:val="hybridMultilevel"/>
    <w:tmpl w:val="2DAEECD8"/>
    <w:lvl w:ilvl="0" w:tplc="040C0017">
      <w:start w:val="1"/>
      <w:numFmt w:val="lowerLetter"/>
      <w:lvlText w:val="%1)"/>
      <w:lvlJc w:val="left"/>
      <w:pPr>
        <w:ind w:left="1004" w:hanging="360"/>
      </w:pPr>
      <w:rPr>
        <w:rFont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3" w15:restartNumberingAfterBreak="0">
    <w:nsid w:val="68A66570"/>
    <w:multiLevelType w:val="multilevel"/>
    <w:tmpl w:val="798A42EA"/>
    <w:lvl w:ilvl="0">
      <w:start w:val="1"/>
      <w:numFmt w:val="lowerLetter"/>
      <w:lvlText w:val="%1)"/>
      <w:lvlJc w:val="left"/>
      <w:pPr>
        <w:ind w:left="0" w:hanging="992"/>
      </w:pPr>
      <w:rPr>
        <w:rFonts w:hint="default"/>
      </w:rPr>
    </w:lvl>
    <w:lvl w:ilvl="1">
      <w:start w:val="1"/>
      <w:numFmt w:val="decimal"/>
      <w:lvlText w:val="%1.%2"/>
      <w:lvlJc w:val="left"/>
      <w:pPr>
        <w:ind w:left="0" w:hanging="992"/>
      </w:pPr>
      <w:rPr>
        <w:rFonts w:hint="default"/>
      </w:rPr>
    </w:lvl>
    <w:lvl w:ilvl="2">
      <w:start w:val="1"/>
      <w:numFmt w:val="decimal"/>
      <w:lvlText w:val="%1.%2.%3"/>
      <w:lvlJc w:val="left"/>
      <w:pPr>
        <w:ind w:left="0" w:hanging="992"/>
      </w:pPr>
      <w:rPr>
        <w:rFonts w:hint="default"/>
      </w:rPr>
    </w:lvl>
    <w:lvl w:ilvl="3">
      <w:start w:val="1"/>
      <w:numFmt w:val="decimal"/>
      <w:lvlText w:val="%1.%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0" w:hanging="992"/>
      </w:pPr>
      <w:rPr>
        <w:rFonts w:hint="default"/>
      </w:rPr>
    </w:lvl>
    <w:lvl w:ilvl="6">
      <w:start w:val="1"/>
      <w:numFmt w:val="decimal"/>
      <w:lvlText w:val="%1.%2.%3.%4.%5.%6.%7"/>
      <w:lvlJc w:val="left"/>
      <w:pPr>
        <w:ind w:left="0" w:hanging="992"/>
      </w:pPr>
      <w:rPr>
        <w:rFonts w:hint="default"/>
      </w:rPr>
    </w:lvl>
    <w:lvl w:ilvl="7">
      <w:start w:val="1"/>
      <w:numFmt w:val="decimal"/>
      <w:lvlText w:val="%1.%2.%3.%4.%5.%6.%7.%8"/>
      <w:lvlJc w:val="left"/>
      <w:pPr>
        <w:ind w:left="0" w:hanging="992"/>
      </w:pPr>
      <w:rPr>
        <w:rFonts w:hint="default"/>
      </w:rPr>
    </w:lvl>
    <w:lvl w:ilvl="8">
      <w:start w:val="1"/>
      <w:numFmt w:val="decimal"/>
      <w:lvlText w:val="%1.%2.%3.%4.%5.%6.%7.%8.%9"/>
      <w:lvlJc w:val="left"/>
      <w:pPr>
        <w:ind w:left="0" w:hanging="992"/>
      </w:pPr>
      <w:rPr>
        <w:rFonts w:hint="default"/>
      </w:rPr>
    </w:lvl>
  </w:abstractNum>
  <w:abstractNum w:abstractNumId="24" w15:restartNumberingAfterBreak="0">
    <w:nsid w:val="6F6C432B"/>
    <w:multiLevelType w:val="hybridMultilevel"/>
    <w:tmpl w:val="1682DB52"/>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pStyle w:val="Titre8"/>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5" w15:restartNumberingAfterBreak="0">
    <w:nsid w:val="71DC56EF"/>
    <w:multiLevelType w:val="hybridMultilevel"/>
    <w:tmpl w:val="ACD8788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6753589"/>
    <w:multiLevelType w:val="hybridMultilevel"/>
    <w:tmpl w:val="1A34C46A"/>
    <w:lvl w:ilvl="0" w:tplc="55F29F8A">
      <w:start w:val="1"/>
      <w:numFmt w:val="lowerLetter"/>
      <w:lvlText w:val="%1."/>
      <w:lvlJc w:val="left"/>
      <w:pPr>
        <w:tabs>
          <w:tab w:val="num" w:pos="360"/>
        </w:tabs>
        <w:ind w:left="284" w:hanging="284"/>
      </w:pPr>
      <w:rPr>
        <w:rFonts w:hint="default"/>
        <w:b/>
        <w:i w:val="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7" w15:restartNumberingAfterBreak="0">
    <w:nsid w:val="77263D6A"/>
    <w:multiLevelType w:val="hybridMultilevel"/>
    <w:tmpl w:val="AE5479DE"/>
    <w:lvl w:ilvl="0" w:tplc="040C000D">
      <w:start w:val="1"/>
      <w:numFmt w:val="bullet"/>
      <w:lvlText w:val=""/>
      <w:lvlJc w:val="left"/>
      <w:pPr>
        <w:ind w:left="1004" w:hanging="360"/>
      </w:pPr>
      <w:rPr>
        <w:rFonts w:ascii="Wingdings" w:hAnsi="Wingdings"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8" w15:restartNumberingAfterBreak="0">
    <w:nsid w:val="79270EF2"/>
    <w:multiLevelType w:val="hybridMultilevel"/>
    <w:tmpl w:val="1938BB7E"/>
    <w:lvl w:ilvl="0" w:tplc="D136C2EC">
      <w:start w:val="1"/>
      <w:numFmt w:val="bullet"/>
      <w:lvlText w:val=""/>
      <w:lvlJc w:val="left"/>
      <w:pPr>
        <w:ind w:left="1004" w:hanging="360"/>
      </w:pPr>
      <w:rPr>
        <w:rFonts w:ascii="Symbol" w:hAnsi="Symbol"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9" w15:restartNumberingAfterBreak="0">
    <w:nsid w:val="7AB241F4"/>
    <w:multiLevelType w:val="multilevel"/>
    <w:tmpl w:val="4DB0F284"/>
    <w:lvl w:ilvl="0">
      <w:start w:val="1"/>
      <w:numFmt w:val="upperLetter"/>
      <w:pStyle w:val="Titre1"/>
      <w:lvlText w:val="%1"/>
      <w:lvlJc w:val="left"/>
      <w:pPr>
        <w:ind w:left="0" w:hanging="992"/>
      </w:pPr>
      <w:rPr>
        <w:rFonts w:hint="default"/>
      </w:rPr>
    </w:lvl>
    <w:lvl w:ilvl="1">
      <w:start w:val="1"/>
      <w:numFmt w:val="decimal"/>
      <w:lvlRestart w:val="0"/>
      <w:pStyle w:val="Titre2"/>
      <w:lvlText w:val="%2"/>
      <w:lvlJc w:val="left"/>
      <w:pPr>
        <w:ind w:left="0" w:hanging="992"/>
      </w:pPr>
      <w:rPr>
        <w:rFonts w:hint="default"/>
      </w:rPr>
    </w:lvl>
    <w:lvl w:ilvl="2">
      <w:start w:val="1"/>
      <w:numFmt w:val="decimal"/>
      <w:pStyle w:val="Titre3"/>
      <w:lvlText w:val="%2.%3"/>
      <w:lvlJc w:val="left"/>
      <w:pPr>
        <w:ind w:left="0" w:hanging="992"/>
      </w:pPr>
      <w:rPr>
        <w:rFonts w:hint="default"/>
      </w:rPr>
    </w:lvl>
    <w:lvl w:ilvl="3">
      <w:start w:val="1"/>
      <w:numFmt w:val="decimal"/>
      <w:pStyle w:val="Titre4"/>
      <w:lvlText w:val="%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2.%3.%4.%5.%6"/>
      <w:lvlJc w:val="left"/>
      <w:pPr>
        <w:ind w:left="0" w:hanging="992"/>
      </w:pPr>
      <w:rPr>
        <w:rFonts w:hint="default"/>
      </w:rPr>
    </w:lvl>
    <w:lvl w:ilvl="6">
      <w:start w:val="1"/>
      <w:numFmt w:val="decimal"/>
      <w:pStyle w:val="Titre7"/>
      <w:lvlText w:val="%2.%3.%4.%5.%6.%7"/>
      <w:lvlJc w:val="left"/>
      <w:pPr>
        <w:ind w:left="0" w:hanging="992"/>
      </w:pPr>
      <w:rPr>
        <w:rFonts w:hint="default"/>
      </w:rPr>
    </w:lvl>
    <w:lvl w:ilvl="7">
      <w:start w:val="1"/>
      <w:numFmt w:val="decimal"/>
      <w:lvlText w:val="%2.%3.%4.%5.%6.%7.%8"/>
      <w:lvlJc w:val="left"/>
      <w:pPr>
        <w:ind w:left="0" w:hanging="992"/>
      </w:pPr>
      <w:rPr>
        <w:rFonts w:hint="default"/>
      </w:rPr>
    </w:lvl>
    <w:lvl w:ilvl="8">
      <w:start w:val="1"/>
      <w:numFmt w:val="decimal"/>
      <w:lvlText w:val="%1.%2.%3.%4.%5.%6.%7.%8.%9"/>
      <w:lvlJc w:val="left"/>
      <w:pPr>
        <w:ind w:left="0" w:hanging="992"/>
      </w:pPr>
      <w:rPr>
        <w:rFonts w:hint="default"/>
      </w:rPr>
    </w:lvl>
  </w:abstractNum>
  <w:abstractNum w:abstractNumId="30" w15:restartNumberingAfterBreak="0">
    <w:nsid w:val="7CEE09D4"/>
    <w:multiLevelType w:val="hybridMultilevel"/>
    <w:tmpl w:val="C3FE5E18"/>
    <w:lvl w:ilvl="0" w:tplc="C9B0E354">
      <w:start w:val="1"/>
      <w:numFmt w:val="bullet"/>
      <w:lvlText w:val=""/>
      <w:lvlJc w:val="left"/>
      <w:pPr>
        <w:ind w:left="916" w:hanging="207"/>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abstractNumId w:val="24"/>
  </w:num>
  <w:num w:numId="2">
    <w:abstractNumId w:val="14"/>
  </w:num>
  <w:num w:numId="3">
    <w:abstractNumId w:val="15"/>
  </w:num>
  <w:num w:numId="4">
    <w:abstractNumId w:val="30"/>
  </w:num>
  <w:num w:numId="5">
    <w:abstractNumId w:val="16"/>
  </w:num>
  <w:num w:numId="6">
    <w:abstractNumId w:val="29"/>
  </w:num>
  <w:num w:numId="7">
    <w:abstractNumId w:val="29"/>
  </w:num>
  <w:num w:numId="8">
    <w:abstractNumId w:val="20"/>
  </w:num>
  <w:num w:numId="9">
    <w:abstractNumId w:val="26"/>
  </w:num>
  <w:num w:numId="10">
    <w:abstractNumId w:val="19"/>
  </w:num>
  <w:num w:numId="11">
    <w:abstractNumId w:val="17"/>
  </w:num>
  <w:num w:numId="12">
    <w:abstractNumId w:val="3"/>
  </w:num>
  <w:num w:numId="13">
    <w:abstractNumId w:val="25"/>
  </w:num>
  <w:num w:numId="14">
    <w:abstractNumId w:val="24"/>
  </w:num>
  <w:num w:numId="15">
    <w:abstractNumId w:val="13"/>
  </w:num>
  <w:num w:numId="16">
    <w:abstractNumId w:val="27"/>
  </w:num>
  <w:num w:numId="17">
    <w:abstractNumId w:val="8"/>
  </w:num>
  <w:num w:numId="18">
    <w:abstractNumId w:val="9"/>
  </w:num>
  <w:num w:numId="19">
    <w:abstractNumId w:val="22"/>
  </w:num>
  <w:num w:numId="20">
    <w:abstractNumId w:val="28"/>
  </w:num>
  <w:num w:numId="21">
    <w:abstractNumId w:val="10"/>
  </w:num>
  <w:num w:numId="22">
    <w:abstractNumId w:val="24"/>
  </w:num>
  <w:num w:numId="23">
    <w:abstractNumId w:val="24"/>
  </w:num>
  <w:num w:numId="24">
    <w:abstractNumId w:val="24"/>
  </w:num>
  <w:num w:numId="25">
    <w:abstractNumId w:val="24"/>
  </w:num>
  <w:num w:numId="26">
    <w:abstractNumId w:val="0"/>
    <w:lvlOverride w:ilvl="0">
      <w:lvl w:ilvl="0">
        <w:start w:val="1"/>
        <w:numFmt w:val="bullet"/>
        <w:lvlText w:val=""/>
        <w:legacy w:legacy="1" w:legacySpace="0" w:legacyIndent="113"/>
        <w:lvlJc w:val="left"/>
        <w:pPr>
          <w:ind w:left="223" w:hanging="113"/>
        </w:pPr>
        <w:rPr>
          <w:rFonts w:ascii="Symbol" w:hAnsi="Symbol" w:hint="default"/>
          <w:sz w:val="10"/>
        </w:rPr>
      </w:lvl>
    </w:lvlOverride>
  </w:num>
  <w:num w:numId="27">
    <w:abstractNumId w:val="2"/>
  </w:num>
  <w:num w:numId="28">
    <w:abstractNumId w:val="21"/>
  </w:num>
  <w:num w:numId="29">
    <w:abstractNumId w:val="5"/>
  </w:num>
  <w:num w:numId="30">
    <w:abstractNumId w:val="18"/>
  </w:num>
  <w:num w:numId="31">
    <w:abstractNumId w:val="12"/>
  </w:num>
  <w:num w:numId="32">
    <w:abstractNumId w:val="23"/>
  </w:num>
  <w:num w:numId="33">
    <w:abstractNumId w:val="1"/>
  </w:num>
  <w:num w:numId="34">
    <w:abstractNumId w:val="29"/>
  </w:num>
  <w:num w:numId="35">
    <w:abstractNumId w:val="29"/>
  </w:num>
  <w:num w:numId="36">
    <w:abstractNumId w:val="29"/>
  </w:num>
  <w:num w:numId="37">
    <w:abstractNumId w:val="29"/>
  </w:num>
  <w:num w:numId="38">
    <w:abstractNumId w:val="29"/>
  </w:num>
  <w:num w:numId="39">
    <w:abstractNumId w:val="29"/>
  </w:num>
  <w:num w:numId="40">
    <w:abstractNumId w:val="29"/>
  </w:num>
  <w:num w:numId="41">
    <w:abstractNumId w:val="29"/>
  </w:num>
  <w:num w:numId="42">
    <w:abstractNumId w:val="14"/>
  </w:num>
  <w:num w:numId="43">
    <w:abstractNumId w:val="24"/>
  </w:num>
  <w:num w:numId="44">
    <w:abstractNumId w:val="29"/>
  </w:num>
  <w:num w:numId="45">
    <w:abstractNumId w:val="29"/>
  </w:num>
  <w:num w:numId="46">
    <w:abstractNumId w:val="29"/>
  </w:num>
  <w:num w:numId="47">
    <w:abstractNumId w:val="7"/>
  </w:num>
  <w:num w:numId="48">
    <w:abstractNumId w:val="4"/>
  </w:num>
  <w:num w:numId="49">
    <w:abstractNumId w:val="6"/>
  </w:num>
  <w:num w:numId="50">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attachedTemplate r:id="rId1"/>
  <w:defaultTabStop w:val="567"/>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15B3"/>
    <w:rsid w:val="00004D23"/>
    <w:rsid w:val="00005469"/>
    <w:rsid w:val="00014DF2"/>
    <w:rsid w:val="0002182E"/>
    <w:rsid w:val="000230F9"/>
    <w:rsid w:val="00023A3E"/>
    <w:rsid w:val="00024F21"/>
    <w:rsid w:val="000358E7"/>
    <w:rsid w:val="000432D3"/>
    <w:rsid w:val="00044552"/>
    <w:rsid w:val="00086591"/>
    <w:rsid w:val="000949A0"/>
    <w:rsid w:val="000972E8"/>
    <w:rsid w:val="000A23E3"/>
    <w:rsid w:val="000C0200"/>
    <w:rsid w:val="000C06E5"/>
    <w:rsid w:val="000C73FC"/>
    <w:rsid w:val="000D6A66"/>
    <w:rsid w:val="000E5A87"/>
    <w:rsid w:val="000E75D7"/>
    <w:rsid w:val="000F019B"/>
    <w:rsid w:val="0010120B"/>
    <w:rsid w:val="001044C0"/>
    <w:rsid w:val="00104E48"/>
    <w:rsid w:val="00106B91"/>
    <w:rsid w:val="00111844"/>
    <w:rsid w:val="00111CA6"/>
    <w:rsid w:val="00125CEA"/>
    <w:rsid w:val="001574E7"/>
    <w:rsid w:val="001647F6"/>
    <w:rsid w:val="00180AD1"/>
    <w:rsid w:val="00183402"/>
    <w:rsid w:val="00187907"/>
    <w:rsid w:val="001A13AC"/>
    <w:rsid w:val="001A6E1D"/>
    <w:rsid w:val="001B3BF1"/>
    <w:rsid w:val="001C32BB"/>
    <w:rsid w:val="001D065D"/>
    <w:rsid w:val="001F1B9A"/>
    <w:rsid w:val="001F23D5"/>
    <w:rsid w:val="00206301"/>
    <w:rsid w:val="00207A30"/>
    <w:rsid w:val="002144CB"/>
    <w:rsid w:val="0022016B"/>
    <w:rsid w:val="002353E9"/>
    <w:rsid w:val="00265BD4"/>
    <w:rsid w:val="00270190"/>
    <w:rsid w:val="0028789B"/>
    <w:rsid w:val="002B5B51"/>
    <w:rsid w:val="002C6F42"/>
    <w:rsid w:val="002D253D"/>
    <w:rsid w:val="002D411C"/>
    <w:rsid w:val="002F486B"/>
    <w:rsid w:val="003129A8"/>
    <w:rsid w:val="00320E8C"/>
    <w:rsid w:val="00333261"/>
    <w:rsid w:val="003340EE"/>
    <w:rsid w:val="00344B54"/>
    <w:rsid w:val="00346B6A"/>
    <w:rsid w:val="00366193"/>
    <w:rsid w:val="00366866"/>
    <w:rsid w:val="00370950"/>
    <w:rsid w:val="003844EB"/>
    <w:rsid w:val="00392886"/>
    <w:rsid w:val="003945AE"/>
    <w:rsid w:val="003A0B7D"/>
    <w:rsid w:val="003B0850"/>
    <w:rsid w:val="003B2FD4"/>
    <w:rsid w:val="003B6092"/>
    <w:rsid w:val="003C339A"/>
    <w:rsid w:val="003C72FC"/>
    <w:rsid w:val="003E6781"/>
    <w:rsid w:val="003F1AD9"/>
    <w:rsid w:val="003F5C60"/>
    <w:rsid w:val="003F782B"/>
    <w:rsid w:val="00413464"/>
    <w:rsid w:val="004361B9"/>
    <w:rsid w:val="00442E07"/>
    <w:rsid w:val="00446993"/>
    <w:rsid w:val="00454861"/>
    <w:rsid w:val="0046429D"/>
    <w:rsid w:val="00467278"/>
    <w:rsid w:val="0047275F"/>
    <w:rsid w:val="00480837"/>
    <w:rsid w:val="0048232C"/>
    <w:rsid w:val="00486E8E"/>
    <w:rsid w:val="004A55B8"/>
    <w:rsid w:val="004B5CF6"/>
    <w:rsid w:val="004B6B22"/>
    <w:rsid w:val="004C084D"/>
    <w:rsid w:val="004C36E1"/>
    <w:rsid w:val="004C57AC"/>
    <w:rsid w:val="004C744B"/>
    <w:rsid w:val="004D03FA"/>
    <w:rsid w:val="004D11ED"/>
    <w:rsid w:val="004E1E99"/>
    <w:rsid w:val="004F46CA"/>
    <w:rsid w:val="004F4BF6"/>
    <w:rsid w:val="005063C1"/>
    <w:rsid w:val="00506F50"/>
    <w:rsid w:val="005115E4"/>
    <w:rsid w:val="0051469E"/>
    <w:rsid w:val="005211B7"/>
    <w:rsid w:val="00524DD8"/>
    <w:rsid w:val="0052524E"/>
    <w:rsid w:val="005323EF"/>
    <w:rsid w:val="005343AE"/>
    <w:rsid w:val="00536A87"/>
    <w:rsid w:val="00546BD6"/>
    <w:rsid w:val="005513EC"/>
    <w:rsid w:val="005535C2"/>
    <w:rsid w:val="00562BB7"/>
    <w:rsid w:val="00565E4D"/>
    <w:rsid w:val="00583EBF"/>
    <w:rsid w:val="00590C7F"/>
    <w:rsid w:val="0059353F"/>
    <w:rsid w:val="00593690"/>
    <w:rsid w:val="00593CEB"/>
    <w:rsid w:val="005B453C"/>
    <w:rsid w:val="005B63DC"/>
    <w:rsid w:val="005C0E66"/>
    <w:rsid w:val="005C7A5B"/>
    <w:rsid w:val="005F2621"/>
    <w:rsid w:val="00603A4F"/>
    <w:rsid w:val="006114A0"/>
    <w:rsid w:val="006144E8"/>
    <w:rsid w:val="00620838"/>
    <w:rsid w:val="00622061"/>
    <w:rsid w:val="00622878"/>
    <w:rsid w:val="006236C8"/>
    <w:rsid w:val="0063591A"/>
    <w:rsid w:val="006455DE"/>
    <w:rsid w:val="0064638E"/>
    <w:rsid w:val="00647A0B"/>
    <w:rsid w:val="0065446C"/>
    <w:rsid w:val="00655156"/>
    <w:rsid w:val="00665C85"/>
    <w:rsid w:val="00681931"/>
    <w:rsid w:val="006877E3"/>
    <w:rsid w:val="006928CD"/>
    <w:rsid w:val="00694837"/>
    <w:rsid w:val="00697F09"/>
    <w:rsid w:val="006A1956"/>
    <w:rsid w:val="006B5CB4"/>
    <w:rsid w:val="006C5C39"/>
    <w:rsid w:val="006D4187"/>
    <w:rsid w:val="006D687C"/>
    <w:rsid w:val="006E05D5"/>
    <w:rsid w:val="006E4D87"/>
    <w:rsid w:val="006E7440"/>
    <w:rsid w:val="007011FC"/>
    <w:rsid w:val="00701DEE"/>
    <w:rsid w:val="00702FCD"/>
    <w:rsid w:val="00715FA4"/>
    <w:rsid w:val="00716F9C"/>
    <w:rsid w:val="007175B6"/>
    <w:rsid w:val="00722051"/>
    <w:rsid w:val="00723C25"/>
    <w:rsid w:val="00733034"/>
    <w:rsid w:val="00734C6C"/>
    <w:rsid w:val="007567ED"/>
    <w:rsid w:val="00765BFB"/>
    <w:rsid w:val="00773BA5"/>
    <w:rsid w:val="007771B8"/>
    <w:rsid w:val="007A0553"/>
    <w:rsid w:val="007A3DAF"/>
    <w:rsid w:val="007A6D07"/>
    <w:rsid w:val="007B6F5D"/>
    <w:rsid w:val="007E0109"/>
    <w:rsid w:val="007E1321"/>
    <w:rsid w:val="007E21C5"/>
    <w:rsid w:val="007E3A5D"/>
    <w:rsid w:val="007F157D"/>
    <w:rsid w:val="007F392F"/>
    <w:rsid w:val="008019BC"/>
    <w:rsid w:val="00812D73"/>
    <w:rsid w:val="008310F1"/>
    <w:rsid w:val="008359BA"/>
    <w:rsid w:val="0086034A"/>
    <w:rsid w:val="00865054"/>
    <w:rsid w:val="00866902"/>
    <w:rsid w:val="008706FC"/>
    <w:rsid w:val="00871E4B"/>
    <w:rsid w:val="00872FCF"/>
    <w:rsid w:val="00876303"/>
    <w:rsid w:val="00882B71"/>
    <w:rsid w:val="00894C93"/>
    <w:rsid w:val="00894F49"/>
    <w:rsid w:val="00897A5F"/>
    <w:rsid w:val="008A1674"/>
    <w:rsid w:val="008B43B1"/>
    <w:rsid w:val="008C30F9"/>
    <w:rsid w:val="008D3829"/>
    <w:rsid w:val="008E09E4"/>
    <w:rsid w:val="008F1D64"/>
    <w:rsid w:val="008F35A1"/>
    <w:rsid w:val="008F6F6A"/>
    <w:rsid w:val="00902721"/>
    <w:rsid w:val="00904715"/>
    <w:rsid w:val="00911618"/>
    <w:rsid w:val="009119BC"/>
    <w:rsid w:val="00912FC8"/>
    <w:rsid w:val="00914C20"/>
    <w:rsid w:val="00917343"/>
    <w:rsid w:val="00917AFB"/>
    <w:rsid w:val="00924594"/>
    <w:rsid w:val="009624FE"/>
    <w:rsid w:val="00963B74"/>
    <w:rsid w:val="00965679"/>
    <w:rsid w:val="00966F09"/>
    <w:rsid w:val="009671C5"/>
    <w:rsid w:val="009746C1"/>
    <w:rsid w:val="0097633C"/>
    <w:rsid w:val="0098778D"/>
    <w:rsid w:val="00991471"/>
    <w:rsid w:val="009A2E88"/>
    <w:rsid w:val="009A4F86"/>
    <w:rsid w:val="009A6195"/>
    <w:rsid w:val="009B1C86"/>
    <w:rsid w:val="009B7A38"/>
    <w:rsid w:val="009C2F9E"/>
    <w:rsid w:val="009D0D1B"/>
    <w:rsid w:val="009E411E"/>
    <w:rsid w:val="00A10D8A"/>
    <w:rsid w:val="00A11D35"/>
    <w:rsid w:val="00A24531"/>
    <w:rsid w:val="00A249FC"/>
    <w:rsid w:val="00A31597"/>
    <w:rsid w:val="00A32BE6"/>
    <w:rsid w:val="00A35A11"/>
    <w:rsid w:val="00A371A5"/>
    <w:rsid w:val="00A653AC"/>
    <w:rsid w:val="00A700ED"/>
    <w:rsid w:val="00A74E2C"/>
    <w:rsid w:val="00A8226F"/>
    <w:rsid w:val="00A8365B"/>
    <w:rsid w:val="00A850A5"/>
    <w:rsid w:val="00A9162E"/>
    <w:rsid w:val="00A9481E"/>
    <w:rsid w:val="00A97B51"/>
    <w:rsid w:val="00AB1D22"/>
    <w:rsid w:val="00AB34DC"/>
    <w:rsid w:val="00AC3908"/>
    <w:rsid w:val="00AC5661"/>
    <w:rsid w:val="00AE1ECC"/>
    <w:rsid w:val="00AE6700"/>
    <w:rsid w:val="00AF0587"/>
    <w:rsid w:val="00AF38FA"/>
    <w:rsid w:val="00AF57B3"/>
    <w:rsid w:val="00AF612C"/>
    <w:rsid w:val="00B03439"/>
    <w:rsid w:val="00B21F2E"/>
    <w:rsid w:val="00B32A93"/>
    <w:rsid w:val="00B33596"/>
    <w:rsid w:val="00B44C5F"/>
    <w:rsid w:val="00B5047E"/>
    <w:rsid w:val="00B6004B"/>
    <w:rsid w:val="00B61273"/>
    <w:rsid w:val="00B718C9"/>
    <w:rsid w:val="00B8020E"/>
    <w:rsid w:val="00B93115"/>
    <w:rsid w:val="00BA4D85"/>
    <w:rsid w:val="00BA6841"/>
    <w:rsid w:val="00BC4555"/>
    <w:rsid w:val="00BC78DD"/>
    <w:rsid w:val="00BE1F20"/>
    <w:rsid w:val="00BE6F22"/>
    <w:rsid w:val="00BE7217"/>
    <w:rsid w:val="00BF0A34"/>
    <w:rsid w:val="00C00807"/>
    <w:rsid w:val="00C008A1"/>
    <w:rsid w:val="00C1505A"/>
    <w:rsid w:val="00C15FD6"/>
    <w:rsid w:val="00C34EC8"/>
    <w:rsid w:val="00C418A6"/>
    <w:rsid w:val="00C424D9"/>
    <w:rsid w:val="00C45E24"/>
    <w:rsid w:val="00C501B6"/>
    <w:rsid w:val="00C56952"/>
    <w:rsid w:val="00C66C74"/>
    <w:rsid w:val="00C80F53"/>
    <w:rsid w:val="00C9715A"/>
    <w:rsid w:val="00CA0222"/>
    <w:rsid w:val="00CA0BAB"/>
    <w:rsid w:val="00CA139F"/>
    <w:rsid w:val="00CA51DF"/>
    <w:rsid w:val="00CD10D6"/>
    <w:rsid w:val="00CD2D78"/>
    <w:rsid w:val="00CE0E97"/>
    <w:rsid w:val="00CE2BDC"/>
    <w:rsid w:val="00CF7B4C"/>
    <w:rsid w:val="00D01DFC"/>
    <w:rsid w:val="00D04359"/>
    <w:rsid w:val="00D14592"/>
    <w:rsid w:val="00D20071"/>
    <w:rsid w:val="00D232A1"/>
    <w:rsid w:val="00D4749F"/>
    <w:rsid w:val="00D5485F"/>
    <w:rsid w:val="00D72939"/>
    <w:rsid w:val="00D77B65"/>
    <w:rsid w:val="00D90EA6"/>
    <w:rsid w:val="00D922B2"/>
    <w:rsid w:val="00D931AF"/>
    <w:rsid w:val="00D9585A"/>
    <w:rsid w:val="00D95D19"/>
    <w:rsid w:val="00DA5460"/>
    <w:rsid w:val="00DB0F66"/>
    <w:rsid w:val="00DB368C"/>
    <w:rsid w:val="00DB3C1A"/>
    <w:rsid w:val="00DB79EE"/>
    <w:rsid w:val="00DC1559"/>
    <w:rsid w:val="00DD6E08"/>
    <w:rsid w:val="00DD7FEF"/>
    <w:rsid w:val="00E23E57"/>
    <w:rsid w:val="00E315B3"/>
    <w:rsid w:val="00E31D6E"/>
    <w:rsid w:val="00E33110"/>
    <w:rsid w:val="00E33AC0"/>
    <w:rsid w:val="00E43F3E"/>
    <w:rsid w:val="00E5069F"/>
    <w:rsid w:val="00E51954"/>
    <w:rsid w:val="00E53F7A"/>
    <w:rsid w:val="00E63067"/>
    <w:rsid w:val="00E6435F"/>
    <w:rsid w:val="00E72DB5"/>
    <w:rsid w:val="00E764D5"/>
    <w:rsid w:val="00E86093"/>
    <w:rsid w:val="00E9244B"/>
    <w:rsid w:val="00EA1378"/>
    <w:rsid w:val="00EA3733"/>
    <w:rsid w:val="00EA4AC3"/>
    <w:rsid w:val="00EC0D2A"/>
    <w:rsid w:val="00EC2DA5"/>
    <w:rsid w:val="00ED3AA8"/>
    <w:rsid w:val="00EE0646"/>
    <w:rsid w:val="00EE1048"/>
    <w:rsid w:val="00EE1838"/>
    <w:rsid w:val="00EE5615"/>
    <w:rsid w:val="00EE79F9"/>
    <w:rsid w:val="00EF136D"/>
    <w:rsid w:val="00EF29D9"/>
    <w:rsid w:val="00F01049"/>
    <w:rsid w:val="00F0432B"/>
    <w:rsid w:val="00F11272"/>
    <w:rsid w:val="00F1142E"/>
    <w:rsid w:val="00F145D4"/>
    <w:rsid w:val="00F2379E"/>
    <w:rsid w:val="00F23EFC"/>
    <w:rsid w:val="00F27E26"/>
    <w:rsid w:val="00F33C63"/>
    <w:rsid w:val="00F34418"/>
    <w:rsid w:val="00F42438"/>
    <w:rsid w:val="00F63AF2"/>
    <w:rsid w:val="00F81901"/>
    <w:rsid w:val="00F842DC"/>
    <w:rsid w:val="00F84A67"/>
    <w:rsid w:val="00F930E9"/>
    <w:rsid w:val="00F94F7A"/>
    <w:rsid w:val="00F95633"/>
    <w:rsid w:val="00FA3E64"/>
    <w:rsid w:val="00FB11FF"/>
    <w:rsid w:val="00FB2B85"/>
    <w:rsid w:val="00FE0AC2"/>
    <w:rsid w:val="00FE0D63"/>
    <w:rsid w:val="00FE7429"/>
    <w:rsid w:val="00FE7A3A"/>
    <w:rsid w:val="00FF2E93"/>
    <w:rsid w:val="00FF54CB"/>
    <w:rsid w:val="00FF7E1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C6D9B3"/>
  <w15:docId w15:val="{3A9DA09C-B643-4B8C-AE7D-5D3FDD20D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57B3"/>
    <w:pPr>
      <w:spacing w:after="120"/>
      <w:jc w:val="both"/>
    </w:pPr>
    <w:rPr>
      <w:sz w:val="20"/>
    </w:rPr>
  </w:style>
  <w:style w:type="paragraph" w:styleId="Titre1">
    <w:name w:val="heading 1"/>
    <w:basedOn w:val="Normal"/>
    <w:next w:val="Titre2"/>
    <w:link w:val="Titre1Car"/>
    <w:uiPriority w:val="3"/>
    <w:qFormat/>
    <w:rsid w:val="00C34EC8"/>
    <w:pPr>
      <w:keepNext/>
      <w:keepLines/>
      <w:numPr>
        <w:numId w:val="41"/>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C34EC8"/>
    <w:pPr>
      <w:keepNext/>
      <w:keepLines/>
      <w:numPr>
        <w:ilvl w:val="1"/>
        <w:numId w:val="41"/>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C34EC8"/>
    <w:pPr>
      <w:keepNext/>
      <w:keepLines/>
      <w:numPr>
        <w:ilvl w:val="2"/>
        <w:numId w:val="41"/>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C34EC8"/>
    <w:pPr>
      <w:keepNext/>
      <w:keepLines/>
      <w:numPr>
        <w:ilvl w:val="3"/>
        <w:numId w:val="41"/>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C34EC8"/>
    <w:pPr>
      <w:keepNext/>
      <w:keepLines/>
      <w:numPr>
        <w:ilvl w:val="4"/>
        <w:numId w:val="41"/>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C34EC8"/>
    <w:pPr>
      <w:keepNext/>
      <w:keepLines/>
      <w:numPr>
        <w:ilvl w:val="5"/>
        <w:numId w:val="41"/>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C34EC8"/>
    <w:pPr>
      <w:keepNext/>
      <w:keepLines/>
      <w:numPr>
        <w:ilvl w:val="6"/>
        <w:numId w:val="41"/>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unhideWhenUsed/>
    <w:qFormat/>
    <w:rsid w:val="00C34EC8"/>
    <w:pPr>
      <w:keepNext/>
      <w:keepLines/>
      <w:numPr>
        <w:ilvl w:val="7"/>
        <w:numId w:val="24"/>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unhideWhenUsed/>
    <w:qFormat/>
    <w:rsid w:val="00C34EC8"/>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34EC8"/>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C34EC8"/>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C34EC8"/>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C34EC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C34EC8"/>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C34EC8"/>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C34EC8"/>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rsid w:val="00C34EC8"/>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rsid w:val="00C34EC8"/>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C34EC8"/>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uiPriority w:val="99"/>
    <w:qFormat/>
    <w:rsid w:val="00FE7429"/>
    <w:pPr>
      <w:tabs>
        <w:tab w:val="center" w:pos="4536"/>
        <w:tab w:val="right" w:pos="9072"/>
      </w:tabs>
    </w:pPr>
    <w:rPr>
      <w:sz w:val="18"/>
    </w:rPr>
  </w:style>
  <w:style w:type="character" w:customStyle="1" w:styleId="En-tteCar">
    <w:name w:val="En-tête Car"/>
    <w:basedOn w:val="Policepardfaut"/>
    <w:link w:val="En-tte"/>
    <w:uiPriority w:val="99"/>
    <w:rsid w:val="00FE7429"/>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iPriority w:val="22"/>
    <w:unhideWhenUsed/>
    <w:qFormat/>
    <w:rsid w:val="00C34EC8"/>
    <w:rPr>
      <w:rFonts w:asciiTheme="minorHAnsi" w:hAnsiTheme="minorHAnsi"/>
      <w:b/>
      <w:bCs/>
      <w:color w:val="006666" w:themeColor="accent1"/>
      <w:sz w:val="24"/>
    </w:rPr>
  </w:style>
  <w:style w:type="character" w:styleId="Accentuation">
    <w:name w:val="Emphasis"/>
    <w:basedOn w:val="Policepardfaut"/>
    <w:uiPriority w:val="20"/>
    <w:unhideWhenUsed/>
    <w:qFormat/>
    <w:rsid w:val="00C34EC8"/>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Accentuationlgre">
    <w:name w:val="Subtle Emphasis"/>
    <w:basedOn w:val="Policepardfaut"/>
    <w:uiPriority w:val="19"/>
    <w:unhideWhenUsed/>
    <w:qFormat/>
    <w:rsid w:val="00C34EC8"/>
    <w:rPr>
      <w:i/>
      <w:iCs/>
      <w:color w:val="595959" w:themeColor="text1" w:themeTint="A6"/>
    </w:rPr>
  </w:style>
  <w:style w:type="character" w:styleId="Accentuationintense">
    <w:name w:val="Intense Emphasis"/>
    <w:basedOn w:val="Policepardfaut"/>
    <w:uiPriority w:val="21"/>
    <w:unhideWhenUsed/>
    <w:qFormat/>
    <w:rsid w:val="00C34EC8"/>
    <w:rPr>
      <w:b/>
      <w:bCs/>
      <w:i/>
      <w:iCs/>
    </w:rPr>
  </w:style>
  <w:style w:type="character" w:styleId="Rfrencelgr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uiPriority w:val="3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C34EC8"/>
    <w:pPr>
      <w:numPr>
        <w:numId w:val="0"/>
      </w:numPr>
      <w:outlineLvl w:val="9"/>
    </w:pPr>
  </w:style>
  <w:style w:type="paragraph" w:styleId="Paragraphedeliste">
    <w:name w:val="List Paragraph"/>
    <w:aliases w:val="Tab n1,Tab 1,Paragraphe de liste1,Paragraphe de liste num,Paragraphe de liste 1,Listes,Liste couleur - Accent 11,Liste H3C,Liste SItéa,texte de base,6 pt paragraphe carré,Puce focus,Legende,List Paragraph,Normal bullet 2,Paragraph"/>
    <w:basedOn w:val="Normal"/>
    <w:link w:val="ParagraphedelisteCar"/>
    <w:uiPriority w:val="1"/>
    <w:qFormat/>
    <w:rsid w:val="00C34EC8"/>
    <w:pPr>
      <w:numPr>
        <w:numId w:val="1"/>
      </w:numPr>
      <w:spacing w:after="0"/>
      <w:ind w:left="1003" w:hanging="357"/>
      <w:contextualSpacing/>
    </w:pPr>
    <w:rPr>
      <w:rFonts w:ascii="Calibri" w:hAnsi="Calibri"/>
      <w:szCs w:val="20"/>
      <w:lang w:eastAsia="fr-FR"/>
    </w:rPr>
  </w:style>
  <w:style w:type="character" w:customStyle="1" w:styleId="ParagraphedelisteCar">
    <w:name w:val="Paragraphe de liste Car"/>
    <w:aliases w:val="Tab n1 Car,Tab 1 Car,Paragraphe de liste1 Car,Paragraphe de liste num Car,Paragraphe de liste 1 Car,Listes Car,Liste couleur - Accent 11 Car,Liste H3C Car,Liste SItéa Car,texte de base Car,6 pt paragraphe carré Car,Puce focus Car"/>
    <w:basedOn w:val="Policepardfaut"/>
    <w:link w:val="Paragraphedeliste"/>
    <w:uiPriority w:val="1"/>
    <w:rsid w:val="00C34EC8"/>
    <w:rPr>
      <w:rFonts w:ascii="Calibri" w:hAnsi="Calibri"/>
      <w:sz w:val="20"/>
      <w:szCs w:val="20"/>
      <w:lang w:eastAsia="fr-FR"/>
    </w:rPr>
  </w:style>
  <w:style w:type="paragraph" w:customStyle="1" w:styleId="pieddepage0">
    <w:name w:val="pied de page"/>
    <w:uiPriority w:val="1"/>
    <w:qFormat/>
    <w:rsid w:val="00C34EC8"/>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C34EC8"/>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C34EC8"/>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C34EC8"/>
    <w:pPr>
      <w:spacing w:after="0"/>
    </w:pPr>
    <w:rPr>
      <w:rFonts w:eastAsiaTheme="minorHAnsi"/>
      <w:sz w:val="22"/>
      <w:szCs w:val="21"/>
    </w:rPr>
  </w:style>
  <w:style w:type="character" w:customStyle="1" w:styleId="TextebrutCar">
    <w:name w:val="Texte brut Car"/>
    <w:basedOn w:val="Policepardfaut"/>
    <w:link w:val="Textebrut"/>
    <w:uiPriority w:val="99"/>
    <w:rsid w:val="00C34EC8"/>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C34EC8"/>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C34EC8"/>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C34EC8"/>
    <w:rPr>
      <w:b/>
      <w:bCs/>
      <w:smallCaps/>
      <w:color w:val="006666" w:themeColor="accent1"/>
      <w:sz w:val="20"/>
    </w:rPr>
  </w:style>
  <w:style w:type="character" w:styleId="Titredulivre">
    <w:name w:val="Book Title"/>
    <w:basedOn w:val="Policepardfaut"/>
    <w:uiPriority w:val="33"/>
    <w:unhideWhenUsed/>
    <w:qFormat/>
    <w:rsid w:val="00C34EC8"/>
    <w:rPr>
      <w:b/>
      <w:bCs/>
      <w:i/>
      <w:iCs/>
      <w:spacing w:val="5"/>
    </w:rPr>
  </w:style>
  <w:style w:type="paragraph" w:customStyle="1" w:styleId="Normal1">
    <w:name w:val="Normal1"/>
    <w:basedOn w:val="Normal"/>
    <w:rsid w:val="00FE7429"/>
    <w:pPr>
      <w:keepLines/>
      <w:tabs>
        <w:tab w:val="left" w:pos="284"/>
        <w:tab w:val="left" w:pos="567"/>
        <w:tab w:val="left" w:pos="851"/>
      </w:tabs>
      <w:spacing w:before="60" w:after="0"/>
    </w:pPr>
    <w:rPr>
      <w:rFonts w:ascii="DINOT" w:eastAsia="Times New Roman" w:hAnsi="DINOT" w:cs="Times New Roman"/>
      <w:szCs w:val="20"/>
      <w:lang w:eastAsia="fr-FR"/>
    </w:rPr>
  </w:style>
  <w:style w:type="paragraph" w:customStyle="1" w:styleId="Normal2">
    <w:name w:val="Normal2"/>
    <w:basedOn w:val="Normal"/>
    <w:autoRedefine/>
    <w:rsid w:val="00FE7429"/>
    <w:pPr>
      <w:keepLines/>
      <w:tabs>
        <w:tab w:val="left" w:pos="567"/>
        <w:tab w:val="left" w:pos="851"/>
        <w:tab w:val="left" w:pos="1134"/>
      </w:tabs>
      <w:spacing w:before="60" w:after="0"/>
    </w:pPr>
    <w:rPr>
      <w:rFonts w:ascii="DINOT" w:eastAsia="Times New Roman" w:hAnsi="DINOT" w:cs="Times New Roman"/>
      <w:szCs w:val="20"/>
      <w:lang w:eastAsia="fr-FR"/>
    </w:rPr>
  </w:style>
  <w:style w:type="paragraph" w:customStyle="1" w:styleId="p5">
    <w:name w:val="p5"/>
    <w:basedOn w:val="Normal"/>
    <w:rsid w:val="00370950"/>
    <w:pPr>
      <w:tabs>
        <w:tab w:val="left" w:pos="200"/>
      </w:tabs>
      <w:overflowPunct w:val="0"/>
      <w:autoSpaceDE w:val="0"/>
      <w:autoSpaceDN w:val="0"/>
      <w:adjustRightInd w:val="0"/>
      <w:spacing w:before="60" w:after="0" w:line="180" w:lineRule="atLeast"/>
      <w:ind w:left="1440" w:firstLine="144"/>
      <w:textAlignment w:val="baseline"/>
    </w:pPr>
    <w:rPr>
      <w:rFonts w:ascii="Times New Roman" w:eastAsia="Times New Roman" w:hAnsi="Times New Roman" w:cs="Times New Roman"/>
      <w:sz w:val="24"/>
      <w:szCs w:val="24"/>
      <w:lang w:eastAsia="fr-FR"/>
    </w:rPr>
  </w:style>
  <w:style w:type="paragraph" w:customStyle="1" w:styleId="p1">
    <w:name w:val="p1"/>
    <w:basedOn w:val="Normal"/>
    <w:rsid w:val="00370950"/>
    <w:pPr>
      <w:tabs>
        <w:tab w:val="left" w:pos="720"/>
      </w:tabs>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c2">
    <w:name w:val="c2"/>
    <w:basedOn w:val="Normal"/>
    <w:rsid w:val="00370950"/>
    <w:pPr>
      <w:overflowPunct w:val="0"/>
      <w:autoSpaceDE w:val="0"/>
      <w:autoSpaceDN w:val="0"/>
      <w:adjustRightInd w:val="0"/>
      <w:spacing w:before="60" w:after="0" w:line="240" w:lineRule="atLeast"/>
      <w:jc w:val="center"/>
      <w:textAlignment w:val="baseline"/>
    </w:pPr>
    <w:rPr>
      <w:rFonts w:ascii="Times New Roman" w:eastAsia="Times New Roman" w:hAnsi="Times New Roman" w:cs="Times New Roman"/>
      <w:sz w:val="24"/>
      <w:szCs w:val="20"/>
      <w:lang w:eastAsia="fr-FR"/>
    </w:rPr>
  </w:style>
  <w:style w:type="paragraph" w:customStyle="1" w:styleId="p4">
    <w:name w:val="p4"/>
    <w:basedOn w:val="Normal"/>
    <w:rsid w:val="00370950"/>
    <w:pPr>
      <w:tabs>
        <w:tab w:val="left" w:pos="720"/>
      </w:tabs>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3">
    <w:name w:val="p3"/>
    <w:basedOn w:val="Normal"/>
    <w:rsid w:val="00370950"/>
    <w:pPr>
      <w:tabs>
        <w:tab w:val="left" w:pos="720"/>
      </w:tabs>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7">
    <w:name w:val="t7"/>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4">
    <w:name w:val="p14"/>
    <w:basedOn w:val="Normal"/>
    <w:rsid w:val="00370950"/>
    <w:pPr>
      <w:tabs>
        <w:tab w:val="left" w:pos="120"/>
      </w:tabs>
      <w:overflowPunct w:val="0"/>
      <w:autoSpaceDE w:val="0"/>
      <w:autoSpaceDN w:val="0"/>
      <w:adjustRightInd w:val="0"/>
      <w:spacing w:before="60" w:after="0" w:line="240" w:lineRule="atLeast"/>
      <w:ind w:left="1320"/>
      <w:jc w:val="left"/>
      <w:textAlignment w:val="baseline"/>
    </w:pPr>
    <w:rPr>
      <w:rFonts w:ascii="Times New Roman" w:eastAsia="Times New Roman" w:hAnsi="Times New Roman" w:cs="Times New Roman"/>
      <w:sz w:val="24"/>
      <w:szCs w:val="20"/>
      <w:lang w:eastAsia="fr-FR"/>
    </w:rPr>
  </w:style>
  <w:style w:type="paragraph" w:customStyle="1" w:styleId="t8">
    <w:name w:val="t8"/>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t9">
    <w:name w:val="t9"/>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p18">
    <w:name w:val="p18"/>
    <w:basedOn w:val="Normal"/>
    <w:rsid w:val="00370950"/>
    <w:pPr>
      <w:tabs>
        <w:tab w:val="left" w:pos="600"/>
      </w:tabs>
      <w:overflowPunct w:val="0"/>
      <w:autoSpaceDE w:val="0"/>
      <w:autoSpaceDN w:val="0"/>
      <w:adjustRightInd w:val="0"/>
      <w:spacing w:before="60" w:after="0" w:line="300" w:lineRule="atLeast"/>
      <w:ind w:left="864" w:hanging="576"/>
      <w:jc w:val="left"/>
      <w:textAlignment w:val="baseline"/>
    </w:pPr>
    <w:rPr>
      <w:rFonts w:ascii="Times New Roman" w:eastAsia="Times New Roman" w:hAnsi="Times New Roman" w:cs="Times New Roman"/>
      <w:sz w:val="24"/>
      <w:szCs w:val="20"/>
      <w:lang w:eastAsia="fr-FR"/>
    </w:rPr>
  </w:style>
  <w:style w:type="paragraph" w:customStyle="1" w:styleId="t16">
    <w:name w:val="t16"/>
    <w:basedOn w:val="Normal"/>
    <w:rsid w:val="00370950"/>
    <w:pPr>
      <w:overflowPunct w:val="0"/>
      <w:autoSpaceDE w:val="0"/>
      <w:autoSpaceDN w:val="0"/>
      <w:adjustRightInd w:val="0"/>
      <w:spacing w:before="60" w:after="0" w:line="420" w:lineRule="atLeast"/>
      <w:jc w:val="left"/>
      <w:textAlignment w:val="baseline"/>
    </w:pPr>
    <w:rPr>
      <w:rFonts w:ascii="Times New Roman" w:eastAsia="Times New Roman" w:hAnsi="Times New Roman" w:cs="Times New Roman"/>
      <w:sz w:val="24"/>
      <w:szCs w:val="20"/>
      <w:lang w:eastAsia="fr-FR"/>
    </w:rPr>
  </w:style>
  <w:style w:type="paragraph" w:customStyle="1" w:styleId="t19">
    <w:name w:val="t19"/>
    <w:basedOn w:val="Normal"/>
    <w:rsid w:val="00370950"/>
    <w:pPr>
      <w:overflowPunct w:val="0"/>
      <w:autoSpaceDE w:val="0"/>
      <w:autoSpaceDN w:val="0"/>
      <w:adjustRightInd w:val="0"/>
      <w:spacing w:before="60" w:after="0" w:line="240" w:lineRule="atLeast"/>
      <w:jc w:val="left"/>
      <w:textAlignment w:val="baseline"/>
    </w:pPr>
    <w:rPr>
      <w:rFonts w:ascii="Times New Roman" w:eastAsia="Times New Roman" w:hAnsi="Times New Roman" w:cs="Times New Roman"/>
      <w:sz w:val="24"/>
      <w:szCs w:val="20"/>
      <w:lang w:eastAsia="fr-FR"/>
    </w:rPr>
  </w:style>
  <w:style w:type="paragraph" w:customStyle="1" w:styleId="t23">
    <w:name w:val="t23"/>
    <w:basedOn w:val="Normal"/>
    <w:rsid w:val="00370950"/>
    <w:pPr>
      <w:overflowPunct w:val="0"/>
      <w:autoSpaceDE w:val="0"/>
      <w:autoSpaceDN w:val="0"/>
      <w:adjustRightInd w:val="0"/>
      <w:spacing w:before="60" w:after="0" w:line="220" w:lineRule="atLeast"/>
      <w:jc w:val="left"/>
      <w:textAlignment w:val="baseline"/>
    </w:pPr>
    <w:rPr>
      <w:rFonts w:ascii="Times New Roman" w:eastAsia="Times New Roman" w:hAnsi="Times New Roman" w:cs="Times New Roman"/>
      <w:sz w:val="24"/>
      <w:szCs w:val="20"/>
      <w:lang w:eastAsia="fr-FR"/>
    </w:rPr>
  </w:style>
  <w:style w:type="paragraph" w:customStyle="1" w:styleId="StockagefournitureslaboratoiredeChimie">
    <w:name w:val="Stockage fournitures laboratoire de Chimie"/>
    <w:basedOn w:val="Normal"/>
    <w:rsid w:val="00370950"/>
    <w:pPr>
      <w:spacing w:before="60" w:after="0"/>
    </w:pPr>
    <w:rPr>
      <w:rFonts w:ascii="DINOT" w:eastAsia="Times New Roman" w:hAnsi="DINOT" w:cs="Times New Roman"/>
      <w:szCs w:val="20"/>
      <w:lang w:eastAsia="fr-FR"/>
    </w:rPr>
  </w:style>
  <w:style w:type="paragraph" w:styleId="Notedebasdepage">
    <w:name w:val="footnote text"/>
    <w:basedOn w:val="Normal"/>
    <w:link w:val="NotedebasdepageCar"/>
    <w:rsid w:val="00370950"/>
    <w:pPr>
      <w:spacing w:before="60" w:after="0"/>
    </w:pPr>
    <w:rPr>
      <w:rFonts w:ascii="DINOT" w:eastAsia="Times New Roman" w:hAnsi="DINOT" w:cs="Times New Roman"/>
      <w:color w:val="7F7F7F"/>
      <w:szCs w:val="20"/>
      <w:lang w:eastAsia="fr-FR"/>
    </w:rPr>
  </w:style>
  <w:style w:type="character" w:customStyle="1" w:styleId="NotedebasdepageCar">
    <w:name w:val="Note de bas de page Car"/>
    <w:basedOn w:val="Policepardfaut"/>
    <w:link w:val="Notedebasdepage"/>
    <w:rsid w:val="00370950"/>
    <w:rPr>
      <w:rFonts w:ascii="DINOT" w:eastAsia="Times New Roman" w:hAnsi="DINOT" w:cs="Times New Roman"/>
      <w:color w:val="7F7F7F"/>
      <w:sz w:val="20"/>
      <w:szCs w:val="20"/>
      <w:lang w:eastAsia="fr-FR"/>
    </w:rPr>
  </w:style>
  <w:style w:type="character" w:styleId="Appelnotedebasdep">
    <w:name w:val="footnote reference"/>
    <w:rsid w:val="00370950"/>
    <w:rPr>
      <w:vertAlign w:val="superscript"/>
    </w:rPr>
  </w:style>
  <w:style w:type="character" w:styleId="Marquedecommentaire">
    <w:name w:val="annotation reference"/>
    <w:basedOn w:val="Policepardfaut"/>
    <w:uiPriority w:val="99"/>
    <w:semiHidden/>
    <w:unhideWhenUsed/>
    <w:rsid w:val="00765BFB"/>
    <w:rPr>
      <w:sz w:val="16"/>
      <w:szCs w:val="16"/>
    </w:rPr>
  </w:style>
  <w:style w:type="paragraph" w:styleId="Commentaire">
    <w:name w:val="annotation text"/>
    <w:basedOn w:val="Normal"/>
    <w:link w:val="CommentaireCar"/>
    <w:uiPriority w:val="99"/>
    <w:unhideWhenUsed/>
    <w:rsid w:val="00765BFB"/>
    <w:rPr>
      <w:szCs w:val="20"/>
    </w:rPr>
  </w:style>
  <w:style w:type="character" w:customStyle="1" w:styleId="CommentaireCar">
    <w:name w:val="Commentaire Car"/>
    <w:basedOn w:val="Policepardfaut"/>
    <w:link w:val="Commentaire"/>
    <w:uiPriority w:val="99"/>
    <w:rsid w:val="00765BFB"/>
    <w:rPr>
      <w:sz w:val="20"/>
      <w:szCs w:val="20"/>
    </w:rPr>
  </w:style>
  <w:style w:type="paragraph" w:styleId="Objetducommentaire">
    <w:name w:val="annotation subject"/>
    <w:basedOn w:val="Commentaire"/>
    <w:next w:val="Commentaire"/>
    <w:link w:val="ObjetducommentaireCar"/>
    <w:uiPriority w:val="99"/>
    <w:semiHidden/>
    <w:unhideWhenUsed/>
    <w:rsid w:val="00765BFB"/>
    <w:rPr>
      <w:b/>
      <w:bCs/>
    </w:rPr>
  </w:style>
  <w:style w:type="character" w:customStyle="1" w:styleId="ObjetducommentaireCar">
    <w:name w:val="Objet du commentaire Car"/>
    <w:basedOn w:val="CommentaireCar"/>
    <w:link w:val="Objetducommentaire"/>
    <w:uiPriority w:val="99"/>
    <w:semiHidden/>
    <w:rsid w:val="00765BFB"/>
    <w:rPr>
      <w:b/>
      <w:bCs/>
      <w:sz w:val="20"/>
      <w:szCs w:val="20"/>
    </w:rPr>
  </w:style>
  <w:style w:type="paragraph" w:styleId="Rvision">
    <w:name w:val="Revision"/>
    <w:hidden/>
    <w:uiPriority w:val="99"/>
    <w:semiHidden/>
    <w:rsid w:val="001A13AC"/>
    <w:rPr>
      <w:sz w:val="20"/>
    </w:rPr>
  </w:style>
  <w:style w:type="paragraph" w:customStyle="1" w:styleId="Reponse">
    <w:name w:val="Reponse"/>
    <w:basedOn w:val="Normal"/>
    <w:rsid w:val="00F11272"/>
    <w:pPr>
      <w:overflowPunct w:val="0"/>
      <w:autoSpaceDE w:val="0"/>
      <w:autoSpaceDN w:val="0"/>
      <w:adjustRightInd w:val="0"/>
      <w:spacing w:after="0"/>
      <w:ind w:left="567" w:right="567"/>
      <w:textAlignment w:val="baseline"/>
    </w:pPr>
    <w:rPr>
      <w:rFonts w:ascii="Times New Roman" w:eastAsia="Times New Roman" w:hAnsi="Times New Roman" w:cs="Times New Roman"/>
      <w:color w:val="FF0000"/>
      <w:sz w:val="24"/>
      <w:szCs w:val="20"/>
      <w:lang w:eastAsia="fr-FR"/>
    </w:rPr>
  </w:style>
  <w:style w:type="paragraph" w:customStyle="1" w:styleId="Default">
    <w:name w:val="Default"/>
    <w:basedOn w:val="Normal"/>
    <w:rsid w:val="00F11272"/>
    <w:pPr>
      <w:widowControl w:val="0"/>
      <w:suppressAutoHyphens/>
      <w:autoSpaceDE w:val="0"/>
      <w:spacing w:after="0"/>
      <w:jc w:val="left"/>
    </w:pPr>
    <w:rPr>
      <w:rFonts w:ascii="Arial" w:eastAsia="Arial" w:hAnsi="Arial" w:cs="Arial"/>
      <w:color w:val="000000"/>
      <w:sz w:val="24"/>
      <w:szCs w:val="24"/>
      <w:lang w:eastAsia="hi-IN" w:bidi="hi-IN"/>
    </w:rPr>
  </w:style>
  <w:style w:type="character" w:customStyle="1" w:styleId="normaltextrun">
    <w:name w:val="normaltextrun"/>
    <w:basedOn w:val="Policepardfaut"/>
    <w:rsid w:val="00F11272"/>
  </w:style>
  <w:style w:type="character" w:customStyle="1" w:styleId="eop">
    <w:name w:val="eop"/>
    <w:basedOn w:val="Policepardfaut"/>
    <w:rsid w:val="00F11272"/>
  </w:style>
  <w:style w:type="paragraph" w:customStyle="1" w:styleId="paragraph">
    <w:name w:val="paragraph"/>
    <w:basedOn w:val="Normal"/>
    <w:rsid w:val="00F11272"/>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Texte1">
    <w:name w:val="Texte1"/>
    <w:basedOn w:val="Normal"/>
    <w:rsid w:val="00F11272"/>
    <w:pPr>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spacing w:before="57" w:after="0"/>
    </w:pPr>
    <w:rPr>
      <w:rFonts w:ascii="Times New Roman" w:eastAsia="Times New Roman" w:hAnsi="Times New Roman" w:cs="Arial"/>
      <w:noProof/>
      <w:color w:val="000000"/>
      <w:szCs w:val="20"/>
      <w:shd w:val="clear" w:color="auto" w:fill="FFFFFF"/>
      <w:lang w:val="en-US"/>
    </w:rPr>
  </w:style>
  <w:style w:type="paragraph" w:customStyle="1" w:styleId="fcase1ertab">
    <w:name w:val="f_case_1ertab"/>
    <w:basedOn w:val="Normal"/>
    <w:rsid w:val="00F11272"/>
    <w:pPr>
      <w:tabs>
        <w:tab w:val="left" w:pos="426"/>
      </w:tabs>
      <w:suppressAutoHyphens/>
      <w:spacing w:after="0"/>
      <w:ind w:left="709" w:hanging="709"/>
    </w:pPr>
    <w:rPr>
      <w:rFonts w:ascii="Univers" w:eastAsia="Times New Roman" w:hAnsi="Univers" w:cs="Univers"/>
      <w:szCs w:val="20"/>
      <w:lang w:eastAsia="zh-CN"/>
    </w:rPr>
  </w:style>
  <w:style w:type="paragraph" w:customStyle="1" w:styleId="fcasegauche">
    <w:name w:val="f_case_gauche"/>
    <w:basedOn w:val="Normal"/>
    <w:rsid w:val="00F11272"/>
    <w:pPr>
      <w:suppressAutoHyphens/>
      <w:spacing w:after="60"/>
      <w:ind w:left="284" w:hanging="284"/>
    </w:pPr>
    <w:rPr>
      <w:rFonts w:ascii="Univers" w:eastAsia="Times New Roman" w:hAnsi="Univers" w:cs="Univers"/>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092613">
      <w:bodyDiv w:val="1"/>
      <w:marLeft w:val="0"/>
      <w:marRight w:val="0"/>
      <w:marTop w:val="0"/>
      <w:marBottom w:val="0"/>
      <w:divBdr>
        <w:top w:val="none" w:sz="0" w:space="0" w:color="auto"/>
        <w:left w:val="none" w:sz="0" w:space="0" w:color="auto"/>
        <w:bottom w:val="none" w:sz="0" w:space="0" w:color="auto"/>
        <w:right w:val="none" w:sz="0" w:space="0" w:color="auto"/>
      </w:divBdr>
    </w:div>
    <w:div w:id="16022541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boulay\Desktop\2.%20Documents_mod&#232;les\Modele_Offre&amp;Prod_A4-V_20160628.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98AB5B-2B72-4111-AC71-7068987381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Modele_Offre&amp;Prod_A4-V_20160628</Template>
  <TotalTime>242</TotalTime>
  <Pages>21</Pages>
  <Words>2982</Words>
  <Characters>16407</Characters>
  <Application>Microsoft Office Word</Application>
  <DocSecurity>0</DocSecurity>
  <Lines>136</Lines>
  <Paragraphs>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r.boulay</dc:creator>
  <cp:keywords/>
  <dc:description>V1b
Mise à jour générale
concordance définition des contractaants avec procédure Ediflex</dc:description>
  <cp:lastModifiedBy>Delphine MORVAN</cp:lastModifiedBy>
  <cp:revision>79</cp:revision>
  <cp:lastPrinted>2025-03-06T17:21:00Z</cp:lastPrinted>
  <dcterms:created xsi:type="dcterms:W3CDTF">2024-12-23T10:15:00Z</dcterms:created>
  <dcterms:modified xsi:type="dcterms:W3CDTF">2025-04-23T15:58:00Z</dcterms:modified>
  <cp:contentStatus/>
</cp:coreProperties>
</file>