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D1FE67B" w:rsidR="00F4562A" w:rsidRPr="00891B43" w:rsidRDefault="00CE0D4F" w:rsidP="001E792F">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1E792F" w:rsidRPr="001E792F">
        <w:rPr>
          <w:rFonts w:asciiTheme="minorHAnsi" w:hAnsiTheme="minorHAnsi" w:cs="Arial"/>
          <w:sz w:val="22"/>
        </w:rPr>
        <w:t>Location Voitures</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02638CEA" w:rsidR="0094346F" w:rsidRPr="00891B43" w:rsidRDefault="0094346F" w:rsidP="001E792F">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1E792F" w:rsidRPr="001E792F">
        <w:rPr>
          <w:rFonts w:asciiTheme="minorHAnsi" w:hAnsiTheme="minorHAnsi" w:cs="Arial"/>
          <w:sz w:val="22"/>
        </w:rPr>
        <w:t>Location Voitures</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5FC3039A"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5821FC0D"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bookmarkStart w:id="0" w:name="_GoBack"/>
      <w:bookmarkEnd w:id="0"/>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482C4A"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5617244"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69D9B0" w14:textId="77777777" w:rsidR="00482C4A" w:rsidRDefault="00482C4A">
      <w:r>
        <w:separator/>
      </w:r>
    </w:p>
  </w:endnote>
  <w:endnote w:type="continuationSeparator" w:id="0">
    <w:p w14:paraId="52FC4E54" w14:textId="77777777" w:rsidR="00482C4A" w:rsidRDefault="00482C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5372988"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B0EB6">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B0EB6">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26C866AB"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B0EB6">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B0EB6">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03AA38B"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BB0EB6">
              <w:rPr>
                <w:rFonts w:ascii="Calibri" w:eastAsia="Times New Roman" w:hAnsi="Calibri"/>
                <w:b/>
                <w:bCs/>
                <w:noProof/>
                <w:sz w:val="22"/>
                <w:szCs w:val="22"/>
                <w:lang w:val="en-GB"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BB0EB6">
              <w:rPr>
                <w:rFonts w:ascii="Calibri" w:eastAsia="Times New Roman" w:hAnsi="Calibri"/>
                <w:b/>
                <w:bCs/>
                <w:noProof/>
                <w:sz w:val="22"/>
                <w:szCs w:val="22"/>
                <w:lang w:val="en-GB"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1B050B8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B0EB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B0EB6">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482C4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35FD66" w14:textId="77777777" w:rsidR="00482C4A" w:rsidRDefault="00482C4A">
      <w:r>
        <w:separator/>
      </w:r>
    </w:p>
  </w:footnote>
  <w:footnote w:type="continuationSeparator" w:id="0">
    <w:p w14:paraId="4D387B02" w14:textId="77777777" w:rsidR="00482C4A" w:rsidRDefault="00482C4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E792F"/>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2C4A"/>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0EB6"/>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261D"/>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82A2EE-077C-488C-8201-BFC8CCAC05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20</TotalTime>
  <Pages>6</Pages>
  <Words>1467</Words>
  <Characters>8074</Characters>
  <Application>Microsoft Office Word</Application>
  <DocSecurity>0</DocSecurity>
  <Lines>67</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9522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5</cp:revision>
  <cp:lastPrinted>2016-03-24T23:23:00Z</cp:lastPrinted>
  <dcterms:created xsi:type="dcterms:W3CDTF">2023-02-01T08:32:00Z</dcterms:created>
  <dcterms:modified xsi:type="dcterms:W3CDTF">2025-04-08T10:34:00Z</dcterms:modified>
</cp:coreProperties>
</file>