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963523" w14:textId="7611AF8B" w:rsidR="00F358BB" w:rsidRPr="004C015A" w:rsidRDefault="00AD2E82" w:rsidP="00F358BB">
      <w:pPr>
        <w:tabs>
          <w:tab w:val="left" w:pos="2694"/>
        </w:tabs>
        <w:ind w:right="-709"/>
        <w:rPr>
          <w:rFonts w:eastAsia="Calibri" w:cstheme="minorHAnsi"/>
          <w:sz w:val="20"/>
          <w:szCs w:val="20"/>
          <w:lang w:eastAsia="en-US"/>
        </w:rPr>
      </w:pPr>
      <w:r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5408" behindDoc="0" locked="1" layoutInCell="1" allowOverlap="1" wp14:anchorId="1F885F3C" wp14:editId="030B3A39">
                <wp:simplePos x="0" y="0"/>
                <wp:positionH relativeFrom="margin">
                  <wp:align>center</wp:align>
                </wp:positionH>
                <wp:positionV relativeFrom="page">
                  <wp:posOffset>7266305</wp:posOffset>
                </wp:positionV>
                <wp:extent cx="4296410" cy="1537335"/>
                <wp:effectExtent l="0" t="0" r="0" b="5715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6410" cy="153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70D21" w14:textId="77777777" w:rsidR="00AD2E82" w:rsidRPr="00EB7B9F" w:rsidRDefault="00AD2E82" w:rsidP="00AD2E82">
                            <w:pPr>
                              <w:pStyle w:val="Titre"/>
                              <w:jc w:val="center"/>
                              <w:rPr>
                                <w:rFonts w:ascii="Calibri" w:hAnsi="Calibri" w:cs="Calibri"/>
                                <w:b/>
                                <w:i w:val="0"/>
                                <w:color w:val="92D050"/>
                                <w:sz w:val="28"/>
                                <w:szCs w:val="28"/>
                              </w:rPr>
                            </w:pPr>
                            <w:r w:rsidRPr="00EB7B9F"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</w:rPr>
                              <w:t xml:space="preserve">CANDIDAT : </w:t>
                            </w:r>
                            <w:r w:rsidRPr="00EB7B9F"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  <w:highlight w:val="yellow"/>
                              </w:rPr>
                              <w:t>XXXXXXXXXXXXXX</w:t>
                            </w:r>
                          </w:p>
                          <w:p w14:paraId="4EFF6475" w14:textId="77777777" w:rsidR="00AD2E82" w:rsidRPr="00EB7B9F" w:rsidRDefault="00AD2E82" w:rsidP="00AD2E82">
                            <w:pPr>
                              <w:pStyle w:val="Titre"/>
                              <w:jc w:val="center"/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</w:rPr>
                            </w:pPr>
                          </w:p>
                          <w:p w14:paraId="3DD2FE39" w14:textId="77777777" w:rsidR="00AD2E82" w:rsidRPr="00EB7B9F" w:rsidRDefault="00AD2E82" w:rsidP="00AD2E82">
                            <w:pPr>
                              <w:spacing w:before="40" w:line="360" w:lineRule="auto"/>
                              <w:rPr>
                                <w:rFonts w:cs="Calibri"/>
                                <w:b/>
                                <w:color w:val="00B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>Contact (nom de la personne qui suit le dossier</w:t>
                            </w:r>
                            <w:proofErr w:type="gramStart"/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>):</w:t>
                            </w:r>
                            <w:proofErr w:type="gramEnd"/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626FB004" w14:textId="77777777" w:rsidR="00AD2E82" w:rsidRPr="00EB7B9F" w:rsidRDefault="00AD2E82" w:rsidP="00AD2E82">
                            <w:pPr>
                              <w:spacing w:line="360" w:lineRule="auto"/>
                              <w:rPr>
                                <w:rFonts w:cs="Calibri"/>
                                <w:b/>
                                <w:color w:val="92D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Tel :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71C06516" w14:textId="77777777" w:rsidR="00AD2E82" w:rsidRPr="00EB7B9F" w:rsidRDefault="00AD2E82" w:rsidP="00AD2E82">
                            <w:pPr>
                              <w:spacing w:line="360" w:lineRule="auto"/>
                              <w:rPr>
                                <w:rFonts w:cs="Calibri"/>
                                <w:b/>
                                <w:color w:val="92D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Courriel :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7CF302D0" w14:textId="77777777" w:rsidR="00AD2E82" w:rsidRPr="00EB7B9F" w:rsidRDefault="00AD2E82" w:rsidP="00AD2E82">
                            <w:pPr>
                              <w:spacing w:line="360" w:lineRule="auto"/>
                              <w:rPr>
                                <w:rFonts w:cs="Calibri"/>
                                <w:b/>
                                <w:color w:val="92D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>Fax </w:t>
                            </w:r>
                            <w:r w:rsidRPr="00EB7B9F">
                              <w:rPr>
                                <w:rFonts w:cs="Calibri"/>
                                <w:b/>
                                <w:color w:val="0000FF"/>
                                <w:sz w:val="22"/>
                                <w:szCs w:val="22"/>
                              </w:rPr>
                              <w:t xml:space="preserve">: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52A928B2" w14:textId="14FCB5B1" w:rsidR="00AD2E82" w:rsidRPr="00636BA7" w:rsidRDefault="00AD2E82" w:rsidP="00AD2E82">
                            <w:pPr>
                              <w:ind w:left="-142" w:right="-254"/>
                              <w:jc w:val="center"/>
                              <w:rPr>
                                <w:rStyle w:val="lev"/>
                                <w:rFonts w:cstheme="minorHAnsi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85F3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572.15pt;width:338.3pt;height:121.05pt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" filled="f" stroked="f">
                <v:textbox>
                  <w:txbxContent>
                    <w:p w14:paraId="04370D21" w14:textId="77777777" w:rsidR="00AD2E82" w:rsidRPr="00EB7B9F" w:rsidRDefault="00AD2E82" w:rsidP="00AD2E82">
                      <w:pPr>
                        <w:pStyle w:val="Titre"/>
                        <w:jc w:val="center"/>
                        <w:rPr>
                          <w:rFonts w:ascii="Calibri" w:hAnsi="Calibri" w:cs="Calibri"/>
                          <w:b/>
                          <w:i w:val="0"/>
                          <w:color w:val="92D050"/>
                          <w:sz w:val="28"/>
                          <w:szCs w:val="28"/>
                        </w:rPr>
                      </w:pPr>
                      <w:r w:rsidRPr="00EB7B9F"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</w:rPr>
                        <w:t xml:space="preserve">CANDIDAT : </w:t>
                      </w:r>
                      <w:r w:rsidRPr="00EB7B9F"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  <w:highlight w:val="yellow"/>
                        </w:rPr>
                        <w:t>XXXXXXXXXXXXXX</w:t>
                      </w:r>
                    </w:p>
                    <w:p w14:paraId="4EFF6475" w14:textId="77777777" w:rsidR="00AD2E82" w:rsidRPr="00EB7B9F" w:rsidRDefault="00AD2E82" w:rsidP="00AD2E82">
                      <w:pPr>
                        <w:pStyle w:val="Titre"/>
                        <w:jc w:val="center"/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</w:rPr>
                      </w:pPr>
                    </w:p>
                    <w:p w14:paraId="3DD2FE39" w14:textId="77777777" w:rsidR="00AD2E82" w:rsidRPr="00EB7B9F" w:rsidRDefault="00AD2E82" w:rsidP="00AD2E82">
                      <w:pPr>
                        <w:spacing w:before="40" w:line="360" w:lineRule="auto"/>
                        <w:rPr>
                          <w:rFonts w:cs="Calibri"/>
                          <w:b/>
                          <w:color w:val="00B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>Contact (nom de la personne qui suit le dossier</w:t>
                      </w:r>
                      <w:proofErr w:type="gramStart"/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>):</w:t>
                      </w:r>
                      <w:proofErr w:type="gramEnd"/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626FB004" w14:textId="77777777" w:rsidR="00AD2E82" w:rsidRPr="00EB7B9F" w:rsidRDefault="00AD2E82" w:rsidP="00AD2E82">
                      <w:pPr>
                        <w:spacing w:line="360" w:lineRule="auto"/>
                        <w:rPr>
                          <w:rFonts w:cs="Calibri"/>
                          <w:b/>
                          <w:color w:val="92D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Tel :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71C06516" w14:textId="77777777" w:rsidR="00AD2E82" w:rsidRPr="00EB7B9F" w:rsidRDefault="00AD2E82" w:rsidP="00AD2E82">
                      <w:pPr>
                        <w:spacing w:line="360" w:lineRule="auto"/>
                        <w:rPr>
                          <w:rFonts w:cs="Calibri"/>
                          <w:b/>
                          <w:color w:val="92D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Courriel :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7CF302D0" w14:textId="77777777" w:rsidR="00AD2E82" w:rsidRPr="00EB7B9F" w:rsidRDefault="00AD2E82" w:rsidP="00AD2E82">
                      <w:pPr>
                        <w:spacing w:line="360" w:lineRule="auto"/>
                        <w:rPr>
                          <w:rFonts w:cs="Calibri"/>
                          <w:b/>
                          <w:color w:val="92D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>Fax </w:t>
                      </w:r>
                      <w:r w:rsidRPr="00EB7B9F">
                        <w:rPr>
                          <w:rFonts w:cs="Calibri"/>
                          <w:b/>
                          <w:color w:val="0000FF"/>
                          <w:sz w:val="22"/>
                          <w:szCs w:val="22"/>
                        </w:rPr>
                        <w:t xml:space="preserve">: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52A928B2" w14:textId="14FCB5B1" w:rsidR="00AD2E82" w:rsidRPr="00636BA7" w:rsidRDefault="00AD2E82" w:rsidP="00AD2E82">
                      <w:pPr>
                        <w:ind w:left="-142" w:right="-254"/>
                        <w:jc w:val="center"/>
                        <w:rPr>
                          <w:rStyle w:val="lev"/>
                          <w:rFonts w:cstheme="minorHAnsi"/>
                          <w:sz w:val="36"/>
                        </w:rPr>
                      </w:pP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7F239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325C7672" wp14:editId="6B00F87A">
                <wp:simplePos x="0" y="0"/>
                <wp:positionH relativeFrom="margin">
                  <wp:align>center</wp:align>
                </wp:positionH>
                <wp:positionV relativeFrom="paragraph">
                  <wp:posOffset>-11829</wp:posOffset>
                </wp:positionV>
                <wp:extent cx="7013575" cy="6143625"/>
                <wp:effectExtent l="0" t="0" r="0" b="9525"/>
                <wp:wrapNone/>
                <wp:docPr id="31" name="Groupe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13575" cy="6143625"/>
                          <a:chOff x="0" y="0"/>
                          <a:chExt cx="7013575" cy="6143625"/>
                        </a:xfrm>
                      </wpg:grpSpPr>
                      <wpg:grpSp>
                        <wpg:cNvPr id="19" name="Groupe 19"/>
                        <wpg:cNvGrpSpPr/>
                        <wpg:grpSpPr>
                          <a:xfrm>
                            <a:off x="1323975" y="0"/>
                            <a:ext cx="5689600" cy="6143625"/>
                            <a:chOff x="-38112" y="0"/>
                            <a:chExt cx="5691445" cy="6073133"/>
                          </a:xfr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wpg:grpSpPr>
                        <wpg:grpSp>
                          <wpg:cNvPr id="18" name="Groupe 18"/>
                          <wpg:cNvGrpSpPr/>
                          <wpg:grpSpPr>
                            <a:xfrm>
                              <a:off x="-38112" y="0"/>
                              <a:ext cx="5691445" cy="6073133"/>
                              <a:chOff x="-38112" y="0"/>
                              <a:chExt cx="5691445" cy="6073133"/>
                            </a:xfrm>
                            <a:grpFill/>
                          </wpg:grpSpPr>
                          <wps:wsp>
                            <wps:cNvPr id="16" name="Rectangle 16"/>
                            <wps:cNvSpPr/>
                            <wps:spPr>
                              <a:xfrm>
                                <a:off x="0" y="0"/>
                                <a:ext cx="4381200" cy="59184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" name="Forme libre 11"/>
                            <wps:cNvSpPr>
                              <a:spLocks/>
                            </wps:cNvSpPr>
                            <wps:spPr bwMode="auto">
                              <a:xfrm>
                                <a:off x="-38112" y="5485716"/>
                                <a:ext cx="5690112" cy="587417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  <a:gd name="connsiteX0" fmla="*/ 10000 w 10000"/>
                                  <a:gd name="connsiteY0" fmla="*/ 0 h 10000"/>
                                  <a:gd name="connsiteX1" fmla="*/ 2972 w 10000"/>
                                  <a:gd name="connsiteY1" fmla="*/ 891 h 10000"/>
                                  <a:gd name="connsiteX2" fmla="*/ 0 w 10000"/>
                                  <a:gd name="connsiteY2" fmla="*/ 7273 h 10000"/>
                                  <a:gd name="connsiteX3" fmla="*/ 4135 w 10000"/>
                                  <a:gd name="connsiteY3" fmla="*/ 10000 h 10000"/>
                                  <a:gd name="connsiteX4" fmla="*/ 10000 w 10000"/>
                                  <a:gd name="connsiteY4" fmla="*/ 4091 h 10000"/>
                                  <a:gd name="connsiteX5" fmla="*/ 10000 w 10000"/>
                                  <a:gd name="connsiteY5" fmla="*/ 0 h 100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10000" h="10000">
                                    <a:moveTo>
                                      <a:pt x="10000" y="0"/>
                                    </a:moveTo>
                                    <a:cubicBezTo>
                                      <a:pt x="7414" y="6667"/>
                                      <a:pt x="5014" y="891"/>
                                      <a:pt x="2972" y="891"/>
                                    </a:cubicBezTo>
                                    <a:cubicBezTo>
                                      <a:pt x="1868" y="891"/>
                                      <a:pt x="807" y="8030"/>
                                      <a:pt x="0" y="7273"/>
                                    </a:cubicBezTo>
                                    <a:cubicBezTo>
                                      <a:pt x="1087" y="8788"/>
                                      <a:pt x="2504" y="10000"/>
                                      <a:pt x="4135" y="10000"/>
                                    </a:cubicBezTo>
                                    <a:cubicBezTo>
                                      <a:pt x="5898" y="10000"/>
                                      <a:pt x="7908" y="8485"/>
                                      <a:pt x="10000" y="4091"/>
                                    </a:cubicBezTo>
                                    <a:lnTo>
                                      <a:pt x="10000" y="0"/>
                                    </a:lnTo>
                                  </a:path>
                                </a:pathLst>
                              </a:custGeom>
                              <a:grpFill/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  <wps:wsp>
                            <wps:cNvPr id="17" name="Rectangle 17"/>
                            <wps:cNvSpPr/>
                            <wps:spPr>
                              <a:xfrm>
                                <a:off x="3493698" y="0"/>
                                <a:ext cx="2159635" cy="574243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7" name="Forme libre 11"/>
                          <wps:cNvSpPr>
                            <a:spLocks/>
                          </wps:cNvSpPr>
                          <wps:spPr bwMode="auto">
                            <a:xfrm>
                              <a:off x="0" y="5529533"/>
                              <a:ext cx="5652000" cy="543600"/>
                            </a:xfrm>
                            <a:custGeom>
                              <a:avLst/>
                              <a:gdLst>
                                <a:gd name="T0" fmla="*/ 607 w 607"/>
                                <a:gd name="T1" fmla="*/ 0 h 66"/>
                                <a:gd name="T2" fmla="*/ 176 w 607"/>
                                <a:gd name="T3" fmla="*/ 57 h 66"/>
                                <a:gd name="T4" fmla="*/ 0 w 607"/>
                                <a:gd name="T5" fmla="*/ 48 h 66"/>
                                <a:gd name="T6" fmla="*/ 251 w 607"/>
                                <a:gd name="T7" fmla="*/ 66 h 66"/>
                                <a:gd name="T8" fmla="*/ 607 w 607"/>
                                <a:gd name="T9" fmla="*/ 27 h 66"/>
                                <a:gd name="T10" fmla="*/ 607 w 607"/>
                                <a:gd name="T11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07" h="66">
                                  <a:moveTo>
                                    <a:pt x="607" y="0"/>
                                  </a:moveTo>
                                  <a:cubicBezTo>
                                    <a:pt x="450" y="44"/>
                                    <a:pt x="300" y="57"/>
                                    <a:pt x="176" y="57"/>
                                  </a:cubicBezTo>
                                  <a:cubicBezTo>
                                    <a:pt x="109" y="57"/>
                                    <a:pt x="49" y="53"/>
                                    <a:pt x="0" y="48"/>
                                  </a:cubicBezTo>
                                  <a:cubicBezTo>
                                    <a:pt x="66" y="58"/>
                                    <a:pt x="152" y="66"/>
                                    <a:pt x="251" y="66"/>
                                  </a:cubicBezTo>
                                  <a:cubicBezTo>
                                    <a:pt x="358" y="66"/>
                                    <a:pt x="480" y="56"/>
                                    <a:pt x="607" y="27"/>
                                  </a:cubicBezTo>
                                  <a:cubicBezTo>
                                    <a:pt x="607" y="0"/>
                                    <a:pt x="607" y="0"/>
                                    <a:pt x="607" y="0"/>
                                  </a:cubicBezTo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b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108" name="Picture 2" descr="Anita_conti2">
                            <a:extLst>
                              <a:ext uri="{FF2B5EF4-FFF2-40B4-BE49-F238E27FC236}">
                                <a16:creationId xmlns:a16="http://schemas.microsoft.com/office/drawing/2014/main" id="{56806EDD-151D-4280-93EE-6A2E9CF618EF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9" b="8582"/>
                          <a:stretch/>
                        </pic:blipFill>
                        <pic:spPr bwMode="auto">
                          <a:xfrm>
                            <a:off x="0" y="3371850"/>
                            <a:ext cx="1367790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29" name="il_fi" descr="Afficher l'image d'origine">
                            <a:extLst>
                              <a:ext uri="{FF2B5EF4-FFF2-40B4-BE49-F238E27FC236}">
                                <a16:creationId xmlns:a16="http://schemas.microsoft.com/office/drawing/2014/main" id="{3B5CFA2F-CFD3-4A39-B917-3B827873601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56" r="9375" b="26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152900"/>
                            <a:ext cx="136652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31" name="Image 1" descr="Gambe-D-Amfard-764242.jpg">
                            <a:extLst>
                              <a:ext uri="{FF2B5EF4-FFF2-40B4-BE49-F238E27FC236}">
                                <a16:creationId xmlns:a16="http://schemas.microsoft.com/office/drawing/2014/main" id="{33BD711D-5BDC-4FDA-BC00-7F567C0E828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87" b="5689"/>
                          <a:stretch/>
                        </pic:blipFill>
                        <pic:spPr bwMode="auto">
                          <a:xfrm>
                            <a:off x="0" y="2552700"/>
                            <a:ext cx="1369060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2" name="Picture 4" descr="Jean ANGO">
                            <a:extLst>
                              <a:ext uri="{FF2B5EF4-FFF2-40B4-BE49-F238E27FC236}">
                                <a16:creationId xmlns:a16="http://schemas.microsoft.com/office/drawing/2014/main" id="{B123817E-2962-4D5A-861D-F78F0D135EB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209" r="4979" b="4812"/>
                          <a:stretch/>
                        </pic:blipFill>
                        <pic:spPr bwMode="auto">
                          <a:xfrm>
                            <a:off x="0" y="1781175"/>
                            <a:ext cx="1367155" cy="77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7" name="il_fi" descr="Afficher l'image d'origine">
                            <a:extLst>
                              <a:ext uri="{FF2B5EF4-FFF2-40B4-BE49-F238E27FC236}">
                                <a16:creationId xmlns:a16="http://schemas.microsoft.com/office/drawing/2014/main" id="{253D7B46-90D6-4399-968E-47E5A3A9C7F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02" b="2590"/>
                          <a:stretch/>
                        </pic:blipFill>
                        <pic:spPr bwMode="auto">
                          <a:xfrm>
                            <a:off x="0" y="902009"/>
                            <a:ext cx="136652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l="5330" r="4029" b="2815"/>
                          <a:stretch/>
                        </pic:blipFill>
                        <pic:spPr bwMode="auto">
                          <a:xfrm>
                            <a:off x="0" y="3793"/>
                            <a:ext cx="1366520" cy="898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078399"/>
                            <a:ext cx="1371600" cy="9086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81729B" id="Groupe 31" o:spid="_x0000_s1026" style="position:absolute;margin-left:0;margin-top:-.95pt;width:552.25pt;height:483.75pt;z-index:251658239;mso-position-horizontal:center;mso-position-horizontal-relative:margin" coordsize="70135,61436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CHAAAAAAUmdo&#10;dGxvbmcAAA8A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UAAAAAAAEAAAA&#10;AThCSU0EDAAAAAAKNwAAAAEAAACgAAAAWgAAAeAAAKjAAAAKGwAYAAH/2P/tAAxBZG9iZV9DTQAB&#10;/+4ADkFkb2JlAGSAAAAAAf/bAIQADAgICAkIDAkJDBELCgsRFQ8MDA8VGBMTFRMTGBEMDAwMDAwR&#10;DAwMDAwMDAwMDAwMDAwMDAwMDAwMDAwMDAwMDAENCwsNDg0QDg4QFA4ODhQUDg4ODhQRDAwMDAwR&#10;EQwMDAwMDBEMDAwMDAwMDAwMDAwMDAwMDAwMDAwMDAwMDAwM/8AAEQgAWg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8P3hwYWNrZXQgZW5kPSd3Jz8+/9sAQwADAgIDAgIDAwMDBAMDBAUI&#10;BQUEBAUKBwcGCAwKDAwLCgsLDQ4SEA0OEQ4LCxAWEBETFBUVFQwPFxgWFBgSFBUU/9sAQwEDBAQF&#10;BAUJBQUJFA0LDRQUFBQUFBQUFBQUFBQUFBQUFBQUFBQUFBQUFBQUFBQUFBQUFBQUFBQUFBQUFBQU&#10;FBQU/8AAEQgGJgoF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">
                <v:group id="Groupe 19" o:spid="_x0000_s1027" style="position:absolute;left:13239;width:56896;height:61436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group id="Groupe 18" o:spid="_x0000_s1028" style="position:absolute;left:-381;width:56914;height:60731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rect id="Rectangle 16" o:spid="_x0000_s1029" style="position:absolute;width:43812;height:591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" filled="f" stroked="f" strokeweight="1pt"/>
                    <v:shape id="Forme libre 11" o:spid="_x0000_s1030" style="position:absolute;left:-381;top:54857;width:56901;height:5874;visibility:visible;mso-wrap-style:square;v-text-anchor:bottom" coordsize="10000,1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" path="m10000,c7414,6667,5014,891,2972,891,1868,891,807,8030,,7273v1087,1515,2504,2727,4135,2727c5898,10000,7908,8485,10000,4091l10000,e" filled="f" stroked="f">
                      <v:path arrowok="t" o:connecttype="custom" o:connectlocs="5690112,0;1691101,52339;0,427228;2352861,587417;5690112,240312;5690112,0" o:connectangles="0,0,0,0,0,0"/>
                    </v:shape>
                    <v:rect id="Rectangle 17" o:spid="_x0000_s1031" style="position:absolute;left:34936;width:21597;height:574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" filled="f" stroked="f" strokeweight="1pt"/>
                  </v:group>
                  <v:shape id="Forme libre 11" o:spid="_x0000_s1032" style="position:absolute;top:55295;width:56520;height:5436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" path="m607,c450,44,300,57,176,57,109,57,49,53,,48,66,58,152,66,251,66,358,66,480,56,607,27,607,,607,,607,e" filled="f" stroked="f">
                    <v:path arrowok="t" o:connecttype="custom" o:connectlocs="5652000,0;1638801,469473;0,395345;2337153,543600;5652000,222382;5652000,0" o:connectangles="0,0,0,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3" type="#_x0000_t75" alt="Anita_conti2" style="position:absolute;top:33718;width:13677;height:7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">
                  <v:imagedata r:id="rId18" o:title="Anita_conti2" croptop="386f" cropbottom="5624f"/>
                  <o:lock v:ext="edit" aspectratio="f"/>
                </v:shape>
                <v:shape id="il_fi" o:spid="_x0000_s1034" type="#_x0000_t75" alt="Afficher l'image d'origine" style="position:absolute;top:41529;width:13665;height:9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">
                  <v:imagedata r:id="rId19" o:title="Afficher l'image d'origine" cropbottom="17476f" cropleft="6656f" cropright="6144f"/>
                </v:shape>
                <v:shape id="Image 1" o:spid="_x0000_s1035" type="#_x0000_t75" alt="Gambe-D-Amfard-764242.jpg" style="position:absolute;top:25527;width:13690;height:8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">
                  <v:imagedata r:id="rId20" o:title="Gambe-D-Amfard-764242" croptop="2416f" cropbottom="3728f"/>
                </v:shape>
                <v:shape id="Picture 4" o:spid="_x0000_s1036" type="#_x0000_t75" alt="Jean ANGO" style="position:absolute;top:17811;width:13671;height:7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">
                  <v:imagedata r:id="rId21" o:title="Jean ANGO" croptop="6035f" cropbottom="3154f" cropright="3263f"/>
                </v:shape>
                <v:shape id="il_fi" o:spid="_x0000_s1037" type="#_x0000_t75" alt="Afficher l'image d'origine" style="position:absolute;top:9020;width:13665;height:87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">
                  <v:imagedata r:id="rId22" o:title="Afficher l'image d'origine" croptop="7735f" cropbottom="1697f"/>
                </v:shape>
                <v:shape id="Image 5" o:spid="_x0000_s1038" type="#_x0000_t75" style="position:absolute;top:37;width:13665;height:8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">
                  <v:imagedata r:id="rId23" o:title="" cropbottom="1845f" cropleft="3493f" cropright="2640f"/>
                </v:shape>
                <v:shape id="Image 21" o:spid="_x0000_s1039" type="#_x0000_t75" style="position:absolute;top:50783;width:13716;height:90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">
                  <v:imagedata r:id="rId24" o:title=""/>
                </v:shape>
                <w10:wrap anchorx="margin"/>
              </v:group>
            </w:pict>
          </mc:Fallback>
        </mc:AlternateContent>
      </w:r>
      <w:r w:rsidR="00F358BB" w:rsidRPr="004C015A">
        <w:rPr>
          <w:sz w:val="20"/>
          <w:szCs w:val="20"/>
        </w:rPr>
        <w:br w:type="page"/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1312" behindDoc="0" locked="1" layoutInCell="1" allowOverlap="1" wp14:anchorId="3D5AF178" wp14:editId="0A5F09C0">
                <wp:simplePos x="0" y="0"/>
                <wp:positionH relativeFrom="margin">
                  <wp:posOffset>937260</wp:posOffset>
                </wp:positionH>
                <wp:positionV relativeFrom="page">
                  <wp:posOffset>4286250</wp:posOffset>
                </wp:positionV>
                <wp:extent cx="5610225" cy="1348740"/>
                <wp:effectExtent l="0" t="0" r="0" b="3810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13487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C36988" w14:textId="77777777" w:rsidR="0084015B" w:rsidRPr="006641E6" w:rsidRDefault="0084015B" w:rsidP="005F192E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254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 w:rsidRPr="006641E6">
                              <w:rPr>
                                <w:rFonts w:asciiTheme="minorHAnsi" w:hAnsiTheme="minorHAnsi" w:cstheme="minorHAnsi"/>
                                <w:b/>
                              </w:rPr>
                              <w:t>OBJET DU MARCHE</w:t>
                            </w:r>
                          </w:p>
                          <w:p w14:paraId="1EE2460A" w14:textId="70E4B1AF" w:rsidR="00E73B71" w:rsidRPr="005661FF" w:rsidRDefault="005B032C" w:rsidP="00E73B71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209"/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</w:pPr>
                            <w:bookmarkStart w:id="0" w:name="_Hlk44676928"/>
                            <w:r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  <w:t>INFOGERANCE DU SYSTEME D’INFORMATION</w:t>
                            </w:r>
                          </w:p>
                          <w:bookmarkEnd w:id="0"/>
                          <w:p w14:paraId="43A1A731" w14:textId="61056872" w:rsidR="0084015B" w:rsidRDefault="0084015B" w:rsidP="005F192E">
                            <w:pPr>
                              <w:ind w:left="-142" w:right="-254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2784C56B" w14:textId="7D85AC18" w:rsidR="0084015B" w:rsidRPr="00636BA7" w:rsidRDefault="0010408C" w:rsidP="00714D74">
                            <w:pPr>
                              <w:ind w:left="-142" w:right="-254"/>
                              <w:jc w:val="center"/>
                              <w:rPr>
                                <w:rStyle w:val="lev"/>
                                <w:rFonts w:cstheme="minorHAnsi"/>
                                <w:sz w:val="36"/>
                              </w:rPr>
                            </w:pPr>
                            <w:r>
                              <w:rPr>
                                <w:rStyle w:val="lev"/>
                                <w:rFonts w:cstheme="minorHAnsi"/>
                                <w:sz w:val="36"/>
                              </w:rPr>
                              <w:t>Marché 24019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AF178" id="_x0000_s1027" type="#_x0000_t202" style="position:absolute;margin-left:73.8pt;margin-top:337.5pt;width:441.75pt;height:106.2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" filled="f" stroked="f">
                <v:textbox>
                  <w:txbxContent>
                    <w:p w14:paraId="2EC36988" w14:textId="77777777" w:rsidR="0084015B" w:rsidRPr="006641E6" w:rsidRDefault="0084015B" w:rsidP="005F192E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254"/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 w:rsidRPr="006641E6">
                        <w:rPr>
                          <w:rFonts w:asciiTheme="minorHAnsi" w:hAnsiTheme="minorHAnsi" w:cstheme="minorHAnsi"/>
                          <w:b/>
                        </w:rPr>
                        <w:t>OBJET DU MARCHE</w:t>
                      </w:r>
                    </w:p>
                    <w:p w14:paraId="1EE2460A" w14:textId="70E4B1AF" w:rsidR="00E73B71" w:rsidRPr="005661FF" w:rsidRDefault="005B032C" w:rsidP="00E73B71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209"/>
                        <w:jc w:val="center"/>
                        <w:rPr>
                          <w:rFonts w:cstheme="minorHAnsi"/>
                          <w:b/>
                          <w:sz w:val="32"/>
                          <w:szCs w:val="32"/>
                        </w:rPr>
                      </w:pPr>
                      <w:bookmarkStart w:id="1" w:name="_Hlk44676928"/>
                      <w:r>
                        <w:rPr>
                          <w:rFonts w:cstheme="minorHAnsi"/>
                          <w:b/>
                          <w:sz w:val="32"/>
                          <w:szCs w:val="32"/>
                        </w:rPr>
                        <w:t>INFOGERANCE DU SYSTEME D’INFORMATION</w:t>
                      </w:r>
                    </w:p>
                    <w:bookmarkEnd w:id="1"/>
                    <w:p w14:paraId="43A1A731" w14:textId="61056872" w:rsidR="0084015B" w:rsidRDefault="0084015B" w:rsidP="005F192E">
                      <w:pPr>
                        <w:ind w:left="-142" w:right="-254"/>
                        <w:jc w:val="center"/>
                        <w:rPr>
                          <w:rFonts w:asciiTheme="minorHAnsi" w:hAnsiTheme="minorHAnsi" w:cstheme="minorHAnsi"/>
                          <w:b/>
                          <w:sz w:val="32"/>
                          <w:szCs w:val="32"/>
                        </w:rPr>
                      </w:pPr>
                    </w:p>
                    <w:p w14:paraId="2784C56B" w14:textId="7D85AC18" w:rsidR="0084015B" w:rsidRPr="00636BA7" w:rsidRDefault="0010408C" w:rsidP="00714D74">
                      <w:pPr>
                        <w:ind w:left="-142" w:right="-254"/>
                        <w:jc w:val="center"/>
                        <w:rPr>
                          <w:rStyle w:val="lev"/>
                          <w:rFonts w:cstheme="minorHAnsi"/>
                          <w:sz w:val="36"/>
                        </w:rPr>
                      </w:pPr>
                      <w:r>
                        <w:rPr>
                          <w:rStyle w:val="lev"/>
                          <w:rFonts w:cstheme="minorHAnsi"/>
                          <w:sz w:val="36"/>
                        </w:rPr>
                        <w:t>Marché 24019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0288" behindDoc="0" locked="1" layoutInCell="1" allowOverlap="1" wp14:anchorId="260CC77A" wp14:editId="534D4C91">
                <wp:simplePos x="0" y="0"/>
                <wp:positionH relativeFrom="margin">
                  <wp:posOffset>941705</wp:posOffset>
                </wp:positionH>
                <wp:positionV relativeFrom="page">
                  <wp:posOffset>2798445</wp:posOffset>
                </wp:positionV>
                <wp:extent cx="5721349" cy="762634"/>
                <wp:effectExtent l="0" t="0" r="0" b="0"/>
                <wp:wrapSquare wrapText="bothSides"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1349" cy="7626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963EA0" w14:textId="3AE2EE77" w:rsidR="0084015B" w:rsidRPr="001443AB" w:rsidRDefault="0084015B" w:rsidP="005F192E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89"/>
                              <w:jc w:val="center"/>
                              <w:rPr>
                                <w:rFonts w:asciiTheme="minorHAnsi" w:hAnsiTheme="minorHAnsi" w:cstheme="minorHAnsi"/>
                                <w:caps/>
                              </w:rPr>
                            </w:pPr>
                            <w:r w:rsidRPr="001443AB">
                              <w:rPr>
                                <w:rFonts w:asciiTheme="minorHAnsi" w:hAnsiTheme="minorHAnsi" w:cstheme="minorHAnsi"/>
                                <w:b/>
                                <w:bCs/>
                                <w:caps/>
                                <w:color w:val="000000"/>
                              </w:rPr>
                              <w:t xml:space="preserve">Marché public de </w:t>
                            </w:r>
                            <w:r w:rsidR="00A23972">
                              <w:rPr>
                                <w:rFonts w:asciiTheme="minorHAnsi" w:hAnsiTheme="minorHAnsi" w:cstheme="minorHAnsi"/>
                                <w:b/>
                                <w:bCs/>
                                <w:caps/>
                                <w:color w:val="000000"/>
                              </w:rPr>
                              <w:t>TECHNIQUES de l’information et de la communication</w:t>
                            </w:r>
                          </w:p>
                          <w:p w14:paraId="3A9DC814" w14:textId="5E5156E6" w:rsidR="0084015B" w:rsidRPr="00B17B8D" w:rsidRDefault="00714D74" w:rsidP="005F192E">
                            <w:pPr>
                              <w:ind w:left="-142" w:right="-89"/>
                              <w:jc w:val="center"/>
                              <w:rPr>
                                <w:rStyle w:val="lev"/>
                                <w:rFonts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CADRE DE RÉPONSE TECHNIQUE</w:t>
                            </w:r>
                          </w:p>
                          <w:p w14:paraId="52117198" w14:textId="77777777" w:rsidR="0084015B" w:rsidRDefault="0084015B" w:rsidP="00F358BB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023FB541" w14:textId="77777777" w:rsidR="0084015B" w:rsidRPr="00704E82" w:rsidRDefault="0084015B" w:rsidP="00F358BB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CC77A" id="_x0000_s1028" type="#_x0000_t202" style="position:absolute;margin-left:74.15pt;margin-top:220.35pt;width:450.5pt;height:60.0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" filled="f" stroked="f">
                <v:textbox>
                  <w:txbxContent>
                    <w:p w14:paraId="7D963EA0" w14:textId="3AE2EE77" w:rsidR="0084015B" w:rsidRPr="001443AB" w:rsidRDefault="0084015B" w:rsidP="005F192E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89"/>
                        <w:jc w:val="center"/>
                        <w:rPr>
                          <w:rFonts w:asciiTheme="minorHAnsi" w:hAnsiTheme="minorHAnsi" w:cstheme="minorHAnsi"/>
                          <w:caps/>
                        </w:rPr>
                      </w:pPr>
                      <w:r w:rsidRPr="001443AB">
                        <w:rPr>
                          <w:rFonts w:asciiTheme="minorHAnsi" w:hAnsiTheme="minorHAnsi" w:cstheme="minorHAnsi"/>
                          <w:b/>
                          <w:bCs/>
                          <w:caps/>
                          <w:color w:val="000000"/>
                        </w:rPr>
                        <w:t xml:space="preserve">Marché public de </w:t>
                      </w:r>
                      <w:r w:rsidR="00A23972">
                        <w:rPr>
                          <w:rFonts w:asciiTheme="minorHAnsi" w:hAnsiTheme="minorHAnsi" w:cstheme="minorHAnsi"/>
                          <w:b/>
                          <w:bCs/>
                          <w:caps/>
                          <w:color w:val="000000"/>
                        </w:rPr>
                        <w:t>TECHNIQUES de l’information et de la communication</w:t>
                      </w:r>
                    </w:p>
                    <w:p w14:paraId="3A9DC814" w14:textId="5E5156E6" w:rsidR="0084015B" w:rsidRPr="00B17B8D" w:rsidRDefault="00714D74" w:rsidP="005F192E">
                      <w:pPr>
                        <w:ind w:left="-142" w:right="-89"/>
                        <w:jc w:val="center"/>
                        <w:rPr>
                          <w:rStyle w:val="lev"/>
                          <w:rFonts w:cstheme="minorHAnsi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32"/>
                          <w:szCs w:val="32"/>
                        </w:rPr>
                        <w:t>CADRE DE RÉPONSE TECHNIQUE</w:t>
                      </w:r>
                    </w:p>
                    <w:p w14:paraId="52117198" w14:textId="77777777" w:rsidR="0084015B" w:rsidRDefault="0084015B" w:rsidP="00F358BB">
                      <w:pPr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023FB541" w14:textId="77777777" w:rsidR="0084015B" w:rsidRPr="00704E82" w:rsidRDefault="0084015B" w:rsidP="00F358BB">
                      <w:pPr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59264" behindDoc="0" locked="1" layoutInCell="1" allowOverlap="1" wp14:anchorId="577F27D2" wp14:editId="442798A0">
                <wp:simplePos x="0" y="0"/>
                <wp:positionH relativeFrom="margin">
                  <wp:posOffset>946785</wp:posOffset>
                </wp:positionH>
                <wp:positionV relativeFrom="page">
                  <wp:posOffset>876300</wp:posOffset>
                </wp:positionV>
                <wp:extent cx="5721349" cy="1210309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1349" cy="121030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DFF29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Entité Adjudicatrice</w:t>
                            </w: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 :</w:t>
                            </w:r>
                          </w:p>
                          <w:p w14:paraId="0862845E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Groupement d'Intérêt Economique (GIE)</w:t>
                            </w:r>
                          </w:p>
                          <w:p w14:paraId="467CADAA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DRAGAGES-PORTS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F27D2" id="_x0000_s1029" type="#_x0000_t202" style="position:absolute;margin-left:74.55pt;margin-top:69pt;width:450.5pt;height:95.3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" filled="f" stroked="f">
                <v:textbox>
                  <w:txbxContent>
                    <w:p w14:paraId="1FEDFF29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Entité Adjudicatrice</w:t>
                      </w: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 :</w:t>
                      </w:r>
                    </w:p>
                    <w:p w14:paraId="0862845E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Groupement d'Intérêt Economique (GIE)</w:t>
                      </w:r>
                    </w:p>
                    <w:p w14:paraId="467CADAA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DRAGAGES-PORTS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</w:p>
    <w:p w14:paraId="638972DF" w14:textId="77777777" w:rsidR="005F2D41" w:rsidRDefault="005F2D41" w:rsidP="005F2D41">
      <w:pPr>
        <w:pStyle w:val="Titre1"/>
      </w:pPr>
      <w:r>
        <w:lastRenderedPageBreak/>
        <w:t>Rappel des critères</w:t>
      </w:r>
    </w:p>
    <w:p w14:paraId="2B08AE67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071773A6" w14:textId="77777777" w:rsidR="005F2D41" w:rsidRPr="00D11C67" w:rsidRDefault="005F2D41" w:rsidP="005F2D41">
      <w:pPr>
        <w:pStyle w:val="RedTxt"/>
        <w:widowControl/>
        <w:ind w:left="567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Le GIE Dragages- Ports choisit l’offre économiquement la plus avantageuse au terme d’un classement opéré par application des critères pondérés suivants : </w:t>
      </w:r>
    </w:p>
    <w:p w14:paraId="29BC4CB2" w14:textId="77777777" w:rsidR="005F2D41" w:rsidRPr="00D11C67" w:rsidRDefault="005F2D41" w:rsidP="005F2D41">
      <w:pPr>
        <w:pStyle w:val="RedTxt"/>
        <w:widowControl/>
        <w:jc w:val="both"/>
        <w:rPr>
          <w:rFonts w:ascii="Calibri" w:hAnsi="Calibri" w:cs="Calibri"/>
          <w:sz w:val="20"/>
          <w:szCs w:val="20"/>
        </w:rPr>
      </w:pPr>
    </w:p>
    <w:p w14:paraId="671F349F" w14:textId="7BBC702A" w:rsidR="00727A2E" w:rsidRPr="00D11C67" w:rsidRDefault="00727A2E" w:rsidP="00727A2E">
      <w:pPr>
        <w:pStyle w:val="RedTxt"/>
        <w:widowControl/>
        <w:numPr>
          <w:ilvl w:val="0"/>
          <w:numId w:val="9"/>
        </w:numPr>
        <w:autoSpaceDE/>
        <w:autoSpaceDN/>
        <w:adjustRightInd/>
        <w:jc w:val="both"/>
        <w:rPr>
          <w:rFonts w:ascii="Calibri" w:hAnsi="Calibri" w:cs="Calibri"/>
          <w:b/>
          <w:sz w:val="20"/>
          <w:szCs w:val="20"/>
        </w:rPr>
      </w:pPr>
      <w:r w:rsidRPr="00D11C67">
        <w:rPr>
          <w:rFonts w:ascii="Calibri" w:hAnsi="Calibri" w:cs="Calibri"/>
          <w:b/>
          <w:sz w:val="20"/>
          <w:szCs w:val="20"/>
        </w:rPr>
        <w:t>Prix global des prestations (</w:t>
      </w:r>
      <w:r>
        <w:rPr>
          <w:rFonts w:ascii="Calibri" w:hAnsi="Calibri" w:cs="Calibri"/>
          <w:b/>
          <w:sz w:val="20"/>
          <w:szCs w:val="20"/>
        </w:rPr>
        <w:t>Note N1 sur 4</w:t>
      </w:r>
      <w:r w:rsidRPr="00D11C67">
        <w:rPr>
          <w:rFonts w:ascii="Calibri" w:hAnsi="Calibri" w:cs="Calibri"/>
          <w:b/>
          <w:sz w:val="20"/>
          <w:szCs w:val="20"/>
        </w:rPr>
        <w:t xml:space="preserve">0 </w:t>
      </w:r>
      <w:r>
        <w:rPr>
          <w:rFonts w:ascii="Calibri" w:hAnsi="Calibri" w:cs="Calibri"/>
          <w:b/>
          <w:sz w:val="20"/>
          <w:szCs w:val="20"/>
        </w:rPr>
        <w:t>points</w:t>
      </w:r>
      <w:r w:rsidRPr="00D11C67">
        <w:rPr>
          <w:rFonts w:ascii="Calibri" w:hAnsi="Calibri" w:cs="Calibri"/>
          <w:b/>
          <w:sz w:val="20"/>
          <w:szCs w:val="20"/>
        </w:rPr>
        <w:t>)</w:t>
      </w:r>
    </w:p>
    <w:p w14:paraId="37D714A4" w14:textId="25C9AD5B" w:rsidR="005F2D41" w:rsidRPr="0054230D" w:rsidRDefault="005F2D41" w:rsidP="005F2D41">
      <w:pPr>
        <w:pStyle w:val="RedTxt"/>
        <w:widowControl/>
        <w:numPr>
          <w:ilvl w:val="0"/>
          <w:numId w:val="9"/>
        </w:numPr>
        <w:autoSpaceDE/>
        <w:autoSpaceDN/>
        <w:adjustRightInd/>
        <w:jc w:val="both"/>
        <w:rPr>
          <w:rFonts w:ascii="Calibri" w:hAnsi="Calibri" w:cs="Calibri"/>
          <w:i/>
          <w:iCs/>
          <w:sz w:val="20"/>
          <w:szCs w:val="20"/>
        </w:rPr>
      </w:pPr>
      <w:r w:rsidRPr="00D11C67">
        <w:rPr>
          <w:rFonts w:ascii="Calibri" w:hAnsi="Calibri" w:cs="Calibri"/>
          <w:b/>
          <w:sz w:val="20"/>
          <w:szCs w:val="20"/>
        </w:rPr>
        <w:t>Valeur technique de l'offre (</w:t>
      </w:r>
      <w:r>
        <w:rPr>
          <w:rFonts w:ascii="Calibri" w:hAnsi="Calibri" w:cs="Calibri"/>
          <w:b/>
          <w:sz w:val="20"/>
          <w:szCs w:val="20"/>
        </w:rPr>
        <w:t xml:space="preserve">Note N1 sur </w:t>
      </w:r>
      <w:r w:rsidR="00480F76">
        <w:rPr>
          <w:rFonts w:ascii="Calibri" w:hAnsi="Calibri" w:cs="Calibri"/>
          <w:b/>
          <w:sz w:val="20"/>
          <w:szCs w:val="20"/>
        </w:rPr>
        <w:t>6</w:t>
      </w:r>
      <w:r w:rsidRPr="00D11C67">
        <w:rPr>
          <w:rFonts w:ascii="Calibri" w:hAnsi="Calibri" w:cs="Calibri"/>
          <w:b/>
          <w:sz w:val="20"/>
          <w:szCs w:val="20"/>
        </w:rPr>
        <w:t>0</w:t>
      </w:r>
      <w:r>
        <w:rPr>
          <w:rFonts w:ascii="Calibri" w:hAnsi="Calibri" w:cs="Calibri"/>
          <w:b/>
          <w:sz w:val="20"/>
          <w:szCs w:val="20"/>
        </w:rPr>
        <w:t xml:space="preserve"> points</w:t>
      </w:r>
      <w:r w:rsidRPr="00D11C67">
        <w:rPr>
          <w:rFonts w:ascii="Calibri" w:hAnsi="Calibri" w:cs="Calibri"/>
          <w:b/>
          <w:sz w:val="20"/>
          <w:szCs w:val="20"/>
        </w:rPr>
        <w:t>)</w:t>
      </w:r>
    </w:p>
    <w:p w14:paraId="1A82BA9C" w14:textId="77777777" w:rsidR="005F2D41" w:rsidRPr="00D11C67" w:rsidRDefault="005F2D41" w:rsidP="005F2D41">
      <w:pPr>
        <w:pStyle w:val="RedTxt"/>
        <w:widowControl/>
        <w:ind w:left="567"/>
        <w:jc w:val="both"/>
        <w:rPr>
          <w:rFonts w:ascii="Calibri" w:hAnsi="Calibri" w:cs="Calibri"/>
          <w:b/>
          <w:sz w:val="20"/>
          <w:szCs w:val="20"/>
        </w:rPr>
      </w:pPr>
    </w:p>
    <w:p w14:paraId="243DBDC1" w14:textId="11992BCF" w:rsidR="005F2D41" w:rsidRPr="009F59D0" w:rsidRDefault="005F2D41" w:rsidP="00D76A62">
      <w:pPr>
        <w:pStyle w:val="RedaliaNormal"/>
        <w:rPr>
          <w:rFonts w:ascii="Calibri" w:hAnsi="Calibri" w:cs="Calibri"/>
          <w:snapToGrid w:val="0"/>
          <w:sz w:val="20"/>
        </w:rPr>
      </w:pPr>
      <w:r w:rsidRPr="009F59D0">
        <w:rPr>
          <w:rFonts w:ascii="Calibri" w:hAnsi="Calibri" w:cs="Calibri"/>
          <w:snapToGrid w:val="0"/>
          <w:sz w:val="20"/>
        </w:rPr>
        <w:t xml:space="preserve">La note globale sur 100 sera donc la somme des </w:t>
      </w:r>
      <w:r w:rsidR="00480F76">
        <w:rPr>
          <w:rFonts w:ascii="Calibri" w:hAnsi="Calibri" w:cs="Calibri"/>
          <w:snapToGrid w:val="0"/>
          <w:sz w:val="20"/>
        </w:rPr>
        <w:t>deux</w:t>
      </w:r>
      <w:r w:rsidRPr="009F59D0">
        <w:rPr>
          <w:rFonts w:ascii="Calibri" w:hAnsi="Calibri" w:cs="Calibri"/>
          <w:snapToGrid w:val="0"/>
          <w:sz w:val="20"/>
        </w:rPr>
        <w:t xml:space="preserve"> (</w:t>
      </w:r>
      <w:r w:rsidR="00480F76">
        <w:rPr>
          <w:rFonts w:ascii="Calibri" w:hAnsi="Calibri" w:cs="Calibri"/>
          <w:snapToGrid w:val="0"/>
          <w:sz w:val="20"/>
        </w:rPr>
        <w:t>2</w:t>
      </w:r>
      <w:r w:rsidRPr="009F59D0">
        <w:rPr>
          <w:rFonts w:ascii="Calibri" w:hAnsi="Calibri" w:cs="Calibri"/>
          <w:snapToGrid w:val="0"/>
          <w:sz w:val="20"/>
        </w:rPr>
        <w:t>) notes N1</w:t>
      </w:r>
      <w:r w:rsidR="00480F76">
        <w:rPr>
          <w:rFonts w:ascii="Calibri" w:hAnsi="Calibri" w:cs="Calibri"/>
          <w:snapToGrid w:val="0"/>
          <w:sz w:val="20"/>
        </w:rPr>
        <w:t xml:space="preserve"> </w:t>
      </w:r>
      <w:r w:rsidR="00D76A62">
        <w:rPr>
          <w:rFonts w:ascii="Calibri" w:hAnsi="Calibri" w:cs="Calibri"/>
          <w:snapToGrid w:val="0"/>
          <w:sz w:val="20"/>
        </w:rPr>
        <w:t>et N</w:t>
      </w:r>
      <w:r w:rsidR="00480F76">
        <w:rPr>
          <w:rFonts w:ascii="Calibri" w:hAnsi="Calibri" w:cs="Calibri"/>
          <w:snapToGrid w:val="0"/>
          <w:sz w:val="20"/>
        </w:rPr>
        <w:t>2</w:t>
      </w:r>
      <w:r>
        <w:rPr>
          <w:rFonts w:ascii="Calibri" w:hAnsi="Calibri" w:cs="Calibri"/>
          <w:snapToGrid w:val="0"/>
          <w:sz w:val="20"/>
        </w:rPr>
        <w:t>.</w:t>
      </w:r>
    </w:p>
    <w:p w14:paraId="32E45A45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7D67DA36" w14:textId="77777777" w:rsidR="005F2D41" w:rsidRDefault="005F2D41" w:rsidP="005F2D41">
      <w:pPr>
        <w:pStyle w:val="Titre1"/>
      </w:pPr>
      <w:r>
        <w:t>Contenu du mémoire technique</w:t>
      </w:r>
    </w:p>
    <w:p w14:paraId="142B3EF5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5A1B01DD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  <w:r w:rsidRPr="00A76F50">
        <w:rPr>
          <w:rFonts w:cs="Calibri"/>
          <w:sz w:val="20"/>
          <w:szCs w:val="20"/>
        </w:rPr>
        <w:t>Afin de permettre au GIE Dragages-Ports d’apprécier et de juger les offres sur la base des critères rappelés ci-avant, les candidats fourniront les éléments suivants :</w:t>
      </w:r>
    </w:p>
    <w:p w14:paraId="5923525A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</w:p>
    <w:tbl>
      <w:tblPr>
        <w:tblW w:w="0" w:type="auto"/>
        <w:tblInd w:w="567" w:type="dxa"/>
        <w:tblLook w:val="04A0" w:firstRow="1" w:lastRow="0" w:firstColumn="1" w:lastColumn="0" w:noHBand="0" w:noVBand="1"/>
      </w:tblPr>
      <w:tblGrid>
        <w:gridCol w:w="1963"/>
        <w:gridCol w:w="7109"/>
      </w:tblGrid>
      <w:tr w:rsidR="005F2D41" w:rsidRPr="00A76F50" w14:paraId="3FC91708" w14:textId="77777777" w:rsidTr="00196E4A">
        <w:tc>
          <w:tcPr>
            <w:tcW w:w="1963" w:type="dxa"/>
            <w:shd w:val="clear" w:color="auto" w:fill="auto"/>
          </w:tcPr>
          <w:p w14:paraId="3B1B2315" w14:textId="77777777" w:rsidR="005F2D41" w:rsidRPr="00A76F50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1 :</w:t>
            </w:r>
          </w:p>
        </w:tc>
        <w:tc>
          <w:tcPr>
            <w:tcW w:w="7109" w:type="dxa"/>
            <w:shd w:val="clear" w:color="auto" w:fill="auto"/>
          </w:tcPr>
          <w:p w14:paraId="794EF789" w14:textId="2F18A6F7" w:rsidR="000B4B72" w:rsidRPr="005E34BA" w:rsidRDefault="00186089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  <w:r w:rsidRPr="003572CD">
              <w:rPr>
                <w:rFonts w:cs="Calibri"/>
                <w:sz w:val="20"/>
                <w:szCs w:val="20"/>
              </w:rPr>
              <w:t xml:space="preserve">Services délivrés sur les différentes prestations (prise en charge, phase de service régulier, réversibilité) </w:t>
            </w:r>
            <w:r w:rsidR="00643F75" w:rsidRPr="00643F75">
              <w:rPr>
                <w:rFonts w:cs="Calibri"/>
                <w:sz w:val="20"/>
                <w:szCs w:val="20"/>
              </w:rPr>
              <w:t xml:space="preserve">outils mis en œuvre pour réaliser les prestations d’infogérance </w:t>
            </w:r>
            <w:r w:rsidRPr="003572CD">
              <w:rPr>
                <w:rFonts w:cs="Calibri"/>
                <w:sz w:val="20"/>
                <w:szCs w:val="20"/>
              </w:rPr>
              <w:t xml:space="preserve">et démarches associées </w:t>
            </w:r>
          </w:p>
          <w:p w14:paraId="67D70AE0" w14:textId="66E7DD67" w:rsidR="000B4B72" w:rsidRPr="005E34BA" w:rsidRDefault="000B4B72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5F2D41" w:rsidRPr="00A76F50" w14:paraId="7407B8D7" w14:textId="77777777" w:rsidTr="00196E4A">
        <w:tc>
          <w:tcPr>
            <w:tcW w:w="1963" w:type="dxa"/>
            <w:shd w:val="clear" w:color="auto" w:fill="auto"/>
          </w:tcPr>
          <w:p w14:paraId="208557B6" w14:textId="77777777" w:rsidR="005F2D41" w:rsidRPr="00A76F50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2 :</w:t>
            </w:r>
          </w:p>
        </w:tc>
        <w:tc>
          <w:tcPr>
            <w:tcW w:w="7109" w:type="dxa"/>
            <w:shd w:val="clear" w:color="auto" w:fill="auto"/>
          </w:tcPr>
          <w:p w14:paraId="5F1C2BEE" w14:textId="2A0429B2" w:rsidR="005F2D41" w:rsidRPr="005E34BA" w:rsidRDefault="003572CD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  <w:r w:rsidRPr="003572CD">
              <w:rPr>
                <w:rFonts w:cs="Calibri"/>
                <w:sz w:val="20"/>
                <w:szCs w:val="20"/>
              </w:rPr>
              <w:t>Organisation des équipes (Responsable (Expérience, formation, CV), équipe proposée avec formation, certification, etc. pour l’exécution des prestations</w:t>
            </w:r>
            <w:r>
              <w:rPr>
                <w:rFonts w:cstheme="minorHAnsi"/>
                <w:bCs/>
              </w:rPr>
              <w:t> </w:t>
            </w:r>
            <w:r w:rsidR="00CA3851" w:rsidRPr="005E34BA">
              <w:rPr>
                <w:rFonts w:cs="Calibri"/>
                <w:sz w:val="20"/>
                <w:szCs w:val="20"/>
              </w:rPr>
              <w:t>;</w:t>
            </w:r>
          </w:p>
          <w:p w14:paraId="3F5AB98E" w14:textId="77777777" w:rsidR="00CA3851" w:rsidRPr="005E34BA" w:rsidRDefault="00CA3851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</w:p>
          <w:p w14:paraId="6E6356D9" w14:textId="403A3D4F" w:rsidR="00CA3851" w:rsidRPr="005E34BA" w:rsidRDefault="00CA3851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5F2D41" w:rsidRPr="00A76F50" w14:paraId="1C6A19AA" w14:textId="77777777" w:rsidTr="00196E4A">
        <w:tc>
          <w:tcPr>
            <w:tcW w:w="1963" w:type="dxa"/>
            <w:shd w:val="clear" w:color="auto" w:fill="auto"/>
          </w:tcPr>
          <w:p w14:paraId="5D6742B8" w14:textId="77777777" w:rsidR="005F2D41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3 :</w:t>
            </w:r>
          </w:p>
          <w:p w14:paraId="4C7C6D46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295279F6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76116534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6CBD44B0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674B139A" w14:textId="78EF655E" w:rsidR="00993E2E" w:rsidRPr="008E13A4" w:rsidRDefault="00993E2E" w:rsidP="008E13A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</w:tc>
        <w:tc>
          <w:tcPr>
            <w:tcW w:w="7109" w:type="dxa"/>
            <w:shd w:val="clear" w:color="auto" w:fill="auto"/>
          </w:tcPr>
          <w:p w14:paraId="3ABA6965" w14:textId="509782F7" w:rsidR="005F2D41" w:rsidRPr="005E34BA" w:rsidRDefault="00A61208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  <w:r w:rsidRPr="00A61208">
              <w:rPr>
                <w:rFonts w:cs="Calibri"/>
                <w:sz w:val="20"/>
                <w:szCs w:val="20"/>
              </w:rPr>
              <w:t>Engagements contractuels sur les niveaux de service (hotline, outils et méthode de suivi des intervention).</w:t>
            </w:r>
          </w:p>
        </w:tc>
      </w:tr>
    </w:tbl>
    <w:p w14:paraId="2322B2BB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</w:p>
    <w:p w14:paraId="052F81D6" w14:textId="7FC09FDA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b/>
          <w:bCs/>
          <w:sz w:val="20"/>
          <w:szCs w:val="20"/>
        </w:rPr>
      </w:pPr>
      <w:r w:rsidRPr="00A76F50">
        <w:rPr>
          <w:rFonts w:cs="Calibri"/>
          <w:b/>
          <w:bCs/>
          <w:sz w:val="20"/>
          <w:szCs w:val="20"/>
        </w:rPr>
        <w:t xml:space="preserve">Le mémoire technique ne devra pas dépasser </w:t>
      </w:r>
      <w:r w:rsidR="00960EB7">
        <w:rPr>
          <w:rFonts w:cs="Calibri"/>
          <w:b/>
          <w:bCs/>
          <w:sz w:val="20"/>
          <w:szCs w:val="20"/>
        </w:rPr>
        <w:t>50</w:t>
      </w:r>
      <w:r w:rsidRPr="00A76F50">
        <w:rPr>
          <w:rFonts w:cs="Calibri"/>
          <w:b/>
          <w:bCs/>
          <w:sz w:val="20"/>
          <w:szCs w:val="20"/>
        </w:rPr>
        <w:t xml:space="preserve"> pages (hors annexes)</w:t>
      </w:r>
    </w:p>
    <w:p w14:paraId="218D552B" w14:textId="0A949050" w:rsidR="00E54FA8" w:rsidRPr="00EB7B9F" w:rsidRDefault="005F2D41" w:rsidP="005F2D41">
      <w:pPr>
        <w:ind w:right="-82"/>
        <w:jc w:val="center"/>
        <w:rPr>
          <w:rFonts w:cs="Calibri"/>
          <w:sz w:val="28"/>
          <w:szCs w:val="28"/>
        </w:rPr>
      </w:pPr>
      <w:r>
        <w:rPr>
          <w:rFonts w:cs="Calibri"/>
          <w:sz w:val="20"/>
          <w:szCs w:val="20"/>
        </w:rPr>
        <w:br w:type="page"/>
      </w:r>
    </w:p>
    <w:p w14:paraId="2D3EA31C" w14:textId="77777777" w:rsidR="00F54E5F" w:rsidRPr="00F54E5F" w:rsidRDefault="00F54E5F" w:rsidP="00F54E5F"/>
    <w:p w14:paraId="684065BF" w14:textId="554EC247" w:rsidR="00A61208" w:rsidRPr="00A61208" w:rsidRDefault="00A61208" w:rsidP="00A61208">
      <w:pPr>
        <w:pStyle w:val="Titre1"/>
        <w:numPr>
          <w:ilvl w:val="0"/>
          <w:numId w:val="17"/>
        </w:numPr>
      </w:pPr>
      <w:r w:rsidRPr="00A61208">
        <w:t>Services délivrés sur les différentes prestations (prise en charge, phase de service régulier, réversibilité)</w:t>
      </w:r>
      <w:r w:rsidR="00327191">
        <w:t xml:space="preserve">, outils </w:t>
      </w:r>
      <w:r w:rsidR="00632461">
        <w:t>mis en œuvre pour réaliser les prestations d’infogérance</w:t>
      </w:r>
      <w:r w:rsidRPr="00A61208">
        <w:t xml:space="preserve"> et démarches associées </w:t>
      </w:r>
    </w:p>
    <w:p w14:paraId="04A0767A" w14:textId="77777777" w:rsidR="005F0BDE" w:rsidRDefault="005F0BDE" w:rsidP="005F0BDE"/>
    <w:p w14:paraId="316D3CEC" w14:textId="77777777" w:rsidR="005F0BDE" w:rsidRPr="005F0BDE" w:rsidRDefault="005F0BDE" w:rsidP="005F0BDE"/>
    <w:p w14:paraId="70DCDE6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44CD9E7" w14:textId="77777777" w:rsidR="00F54E5F" w:rsidRPr="00742D7D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  <w:r w:rsidRPr="00742D7D">
        <w:rPr>
          <w:rFonts w:cs="Calibri"/>
          <w:i/>
          <w:iCs/>
          <w:color w:val="808080"/>
        </w:rPr>
        <w:t>A compléter par le candidat</w:t>
      </w:r>
    </w:p>
    <w:p w14:paraId="73504DA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ABFFE9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97020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635CD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91BF34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0513FE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0CD7C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FBEF84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C47E04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C7338B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539E5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1ED818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F8F452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65BCD3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ADD9D9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F36A3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3EC14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58ABAC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2D592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4C167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AAEBC9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C86501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7BC3F2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CF941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571C0F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040EC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EB6F23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B76AAE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2873CF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93B339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F36E9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AB44F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D821AD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34C72D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DF4A1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F2980D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63F711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AE2952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1803D6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BF67A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90BB5FD" w14:textId="43F4A7FE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DD8FC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1519588" w14:textId="77777777" w:rsidR="00F54E5F" w:rsidRDefault="00F54E5F" w:rsidP="00F54E5F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11E26E75" w14:textId="77777777" w:rsidR="00F54E5F" w:rsidRDefault="00F54E5F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4BF0145B" w14:textId="7B5E59AD" w:rsidR="00A61208" w:rsidRPr="00A61208" w:rsidRDefault="00A61208" w:rsidP="00A61208">
      <w:pPr>
        <w:pStyle w:val="Titre1"/>
        <w:numPr>
          <w:ilvl w:val="0"/>
          <w:numId w:val="17"/>
        </w:numPr>
      </w:pPr>
      <w:r w:rsidRPr="00A61208">
        <w:t>Organisation des équipes (Responsable (Expérience, formation, CV), équipe proposée avec formation, certification, etc.</w:t>
      </w:r>
      <w:r>
        <w:t>)</w:t>
      </w:r>
      <w:r w:rsidRPr="00A61208">
        <w:t xml:space="preserve"> pour l’exécution des prestations</w:t>
      </w:r>
      <w:r w:rsidRPr="00A61208">
        <w:rPr>
          <w:rFonts w:cstheme="minorHAnsi"/>
          <w:bCs/>
        </w:rPr>
        <w:t> </w:t>
      </w:r>
      <w:r w:rsidRPr="00A61208">
        <w:t>;</w:t>
      </w:r>
    </w:p>
    <w:p w14:paraId="59510F4C" w14:textId="77777777" w:rsidR="00C14117" w:rsidRPr="00C14117" w:rsidRDefault="00C14117" w:rsidP="00C14117">
      <w:pPr>
        <w:rPr>
          <w:lang w:eastAsia="en-US"/>
        </w:rPr>
      </w:pPr>
    </w:p>
    <w:p w14:paraId="4B4E9FEE" w14:textId="55121615" w:rsidR="00F54E5F" w:rsidRPr="00EB7B9F" w:rsidRDefault="004D74B6" w:rsidP="00A61208">
      <w:pPr>
        <w:pStyle w:val="Titre2"/>
        <w:rPr>
          <w:rFonts w:cs="Calibri"/>
          <w:i/>
          <w:iCs/>
          <w:color w:val="808080"/>
        </w:rPr>
      </w:pPr>
      <w:r w:rsidRPr="004D74B6">
        <w:rPr>
          <w:rFonts w:eastAsiaTheme="minorHAnsi"/>
          <w:lang w:eastAsia="en-US"/>
        </w:rPr>
        <w:t>2.1</w:t>
      </w:r>
      <w:r>
        <w:rPr>
          <w:rFonts w:cs="Calibri"/>
          <w:i/>
          <w:iCs/>
          <w:color w:val="808080"/>
        </w:rPr>
        <w:t xml:space="preserve"> </w:t>
      </w:r>
      <w:r w:rsidR="00165887">
        <w:rPr>
          <w:rFonts w:eastAsiaTheme="minorHAnsi"/>
          <w:lang w:eastAsia="en-US"/>
        </w:rPr>
        <w:t>Responsable de projet (formation expérience, CV)</w:t>
      </w:r>
    </w:p>
    <w:p w14:paraId="225A53E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E5110E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02DEF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4306A3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068B56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C04D57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07DF8E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BC31C5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722648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D77A11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16B56C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DECFA5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74BD01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7AD3F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D220A1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DE8DA2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906224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5DA6E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2D9C79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CA982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23B5DF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A90C93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F8304F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06238F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3314A2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4F5B65E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16220F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C96B3D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C7EF7E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FA4CB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65DC77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6BB23C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457B46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3B08E9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5BE3B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3AE22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02DEB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227DA2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E87CF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0F843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5063C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4DBEA5" w14:textId="2C793F91" w:rsidR="00F54E5F" w:rsidRDefault="004D74B6" w:rsidP="00A61208">
      <w:pPr>
        <w:pStyle w:val="Titre2"/>
        <w:rPr>
          <w:rFonts w:cs="Calibri"/>
        </w:rPr>
      </w:pPr>
      <w:r>
        <w:rPr>
          <w:rFonts w:eastAsiaTheme="minorHAnsi"/>
          <w:lang w:eastAsia="en-US"/>
        </w:rPr>
        <w:t xml:space="preserve">2.2 </w:t>
      </w:r>
      <w:r w:rsidR="00165887">
        <w:rPr>
          <w:rFonts w:eastAsiaTheme="minorHAnsi"/>
          <w:lang w:eastAsia="en-US"/>
        </w:rPr>
        <w:t xml:space="preserve">Présentation de l’équipe projet (formations, </w:t>
      </w:r>
      <w:r w:rsidR="003706A1">
        <w:rPr>
          <w:rFonts w:eastAsiaTheme="minorHAnsi"/>
          <w:lang w:eastAsia="en-US"/>
        </w:rPr>
        <w:t>expériences)</w:t>
      </w:r>
      <w:r w:rsidR="00165887">
        <w:rPr>
          <w:rFonts w:eastAsiaTheme="minorHAnsi"/>
          <w:lang w:eastAsia="en-US"/>
        </w:rPr>
        <w:t xml:space="preserve"> et répartition des rôles</w:t>
      </w:r>
    </w:p>
    <w:p w14:paraId="6F976E8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F78C9F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463B65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F2C93DE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8C2DA22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A88B397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5F0A5E3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AFBC15D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EA8C2B9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91E5717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0333EEB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CD66701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596CB66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C754587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AE38ABD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15DA1C2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160FA4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52EDE3C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15F7D8A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C0D3455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0E43D3D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04816B9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CD963FA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3780E13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A3BA9A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4A72651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DEA6512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10CDBF7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8A6F0C8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D6D6735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14681AA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74A549D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36405B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0362560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F2D871F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2077151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6D93D2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F45A8E1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C5FDA0F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C47E108" w14:textId="77777777" w:rsidR="00DC61DD" w:rsidRDefault="00DC61DD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B311CF7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720F73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01C4476" w14:textId="77777777" w:rsidR="004D74B6" w:rsidRDefault="004D74B6" w:rsidP="00F54E5F">
      <w:pPr>
        <w:pStyle w:val="Titre2"/>
        <w:ind w:left="576"/>
      </w:pPr>
    </w:p>
    <w:p w14:paraId="2CFF83F2" w14:textId="77777777" w:rsidR="00DC61DD" w:rsidRPr="00DC61DD" w:rsidRDefault="00DC61DD" w:rsidP="00DC61DD"/>
    <w:p w14:paraId="5C538EC1" w14:textId="77777777" w:rsidR="004D74B6" w:rsidRDefault="004D74B6" w:rsidP="00F54E5F">
      <w:pPr>
        <w:pStyle w:val="Titre2"/>
        <w:ind w:left="576"/>
      </w:pPr>
    </w:p>
    <w:p w14:paraId="073FF03D" w14:textId="77777777" w:rsidR="00A61208" w:rsidRPr="00A61208" w:rsidRDefault="00A61208" w:rsidP="00A61208"/>
    <w:p w14:paraId="6BDCF912" w14:textId="7834FB66" w:rsidR="00480F76" w:rsidRPr="001055B7" w:rsidRDefault="00480F76" w:rsidP="00480F76">
      <w:pPr>
        <w:pStyle w:val="Titre1"/>
        <w:numPr>
          <w:ilvl w:val="0"/>
          <w:numId w:val="17"/>
        </w:numPr>
        <w:rPr>
          <w:rFonts w:eastAsiaTheme="minorHAnsi"/>
          <w:lang w:eastAsia="en-US"/>
        </w:rPr>
      </w:pPr>
      <w:r w:rsidRPr="00D200BC">
        <w:rPr>
          <w:rFonts w:eastAsiaTheme="minorHAnsi"/>
          <w:lang w:eastAsia="en-US"/>
        </w:rPr>
        <w:lastRenderedPageBreak/>
        <w:t>Engagements contractuels sur les niveaux de service</w:t>
      </w:r>
      <w:r>
        <w:rPr>
          <w:rFonts w:eastAsiaTheme="minorHAnsi"/>
          <w:lang w:eastAsia="en-US"/>
        </w:rPr>
        <w:t xml:space="preserve"> </w:t>
      </w:r>
      <w:r w:rsidRPr="008F0CB1">
        <w:rPr>
          <w:rFonts w:eastAsiaTheme="minorHAnsi"/>
          <w:lang w:eastAsia="en-US"/>
        </w:rPr>
        <w:t>(hotline, outils et méthode de suivi des intervention)</w:t>
      </w:r>
      <w:r>
        <w:rPr>
          <w:rFonts w:eastAsiaTheme="minorHAnsi"/>
          <w:lang w:eastAsia="en-US"/>
        </w:rPr>
        <w:t>.</w:t>
      </w:r>
    </w:p>
    <w:p w14:paraId="264855C6" w14:textId="77777777" w:rsidR="00DC61DD" w:rsidRPr="00DC61DD" w:rsidRDefault="00DC61DD" w:rsidP="00DC61DD">
      <w:pPr>
        <w:rPr>
          <w:lang w:eastAsia="en-US"/>
        </w:rPr>
      </w:pPr>
    </w:p>
    <w:p w14:paraId="4FBF9BA7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48CEDBB" w14:textId="239D7A82" w:rsidR="00DC61DD" w:rsidRPr="00EB7B9F" w:rsidRDefault="00DC61DD" w:rsidP="00DC61DD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04C33428" w14:textId="36EA4605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82C20C5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E005712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65062AE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6D59D9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4E90089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1526215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FB497E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E3930FE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A2ACFAE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0554F578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7BBA917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EF4AD64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947A7A0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63E54444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190AE59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07744D3E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E7D5CF7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769950D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2D6B1CB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00855419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66474BC6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15E3C90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9B3988D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DF24959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0E869E1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98D06AD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1474FEC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6E24BF5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9043BD4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EE14875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04E67389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DEA3AC0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639EE1AB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2FCF606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7444280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A2E0418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364E166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62C75B3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FE1BAC9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0859BD2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9410AA2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B5AB500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9397E8D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654623CD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2E088B0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959A38E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42A986F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1CCA41C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E385944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C648168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054B0BC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A1A3990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890D2EE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1379B58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853CBC5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BE03482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A518D67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44669D8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0865BA6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AF96836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091436D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3AFB0F7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2C8C855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3248918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7BFA76D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44C0552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416885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EF24E06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043F73C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74D9E6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B4DB415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E35304C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888E251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0B77D57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E11597B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605BE87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8BC843A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FE15E2A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146D902" w14:textId="77777777" w:rsidR="00B45228" w:rsidRDefault="00B45228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E33792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BC25B5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FF8EB6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2129CA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0FB563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8AE7C32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8DF4CD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99413FF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50DC743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CA225A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54677FE" w14:textId="32E6F2C7" w:rsidR="00B45228" w:rsidRPr="00592FB3" w:rsidRDefault="00B45228" w:rsidP="00480F76">
      <w:pPr>
        <w:pStyle w:val="Paragraphedeliste"/>
        <w:spacing w:after="160" w:line="259" w:lineRule="auto"/>
        <w:ind w:left="1296"/>
        <w:rPr>
          <w:rFonts w:asciiTheme="minorHAnsi" w:eastAsiaTheme="minorHAnsi" w:hAnsiTheme="minorHAnsi" w:cstheme="minorHAnsi"/>
          <w:b/>
          <w:color w:val="2F5496" w:themeColor="accent1" w:themeShade="BF"/>
          <w:sz w:val="28"/>
          <w:szCs w:val="28"/>
          <w:lang w:eastAsia="en-US"/>
        </w:rPr>
      </w:pPr>
    </w:p>
    <w:sectPr w:rsidR="00B45228" w:rsidRPr="00592FB3" w:rsidSect="00D752C3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134" w:right="1133" w:bottom="851" w:left="1134" w:header="708" w:footer="34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2EFA17" w14:textId="77777777" w:rsidR="008D3B35" w:rsidRDefault="008D3B35" w:rsidP="00F358BB">
      <w:r>
        <w:separator/>
      </w:r>
    </w:p>
  </w:endnote>
  <w:endnote w:type="continuationSeparator" w:id="0">
    <w:p w14:paraId="18C351A9" w14:textId="77777777" w:rsidR="008D3B35" w:rsidRDefault="008D3B35" w:rsidP="00F358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Yu Gothic"/>
    <w:charset w:val="8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E7151" w14:textId="77777777" w:rsidR="005B032C" w:rsidRDefault="005B032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D164CC" w14:textId="64611AA5" w:rsidR="00CB2BB3" w:rsidRPr="0031148E" w:rsidRDefault="005B032C" w:rsidP="00CB2BB3">
    <w:pPr>
      <w:keepLines/>
      <w:widowControl w:val="0"/>
      <w:tabs>
        <w:tab w:val="center" w:pos="4927"/>
        <w:tab w:val="right" w:pos="9179"/>
      </w:tabs>
      <w:autoSpaceDE w:val="0"/>
      <w:autoSpaceDN w:val="0"/>
      <w:adjustRightInd w:val="0"/>
      <w:spacing w:before="40"/>
      <w:ind w:left="117" w:right="111"/>
      <w:jc w:val="center"/>
      <w:rPr>
        <w:rFonts w:cstheme="minorHAnsi"/>
        <w:b/>
      </w:rPr>
    </w:pPr>
    <w:r>
      <w:rPr>
        <w:sz w:val="16"/>
        <w:szCs w:val="16"/>
      </w:rPr>
      <w:t>Infogérance du système d’information</w:t>
    </w:r>
  </w:p>
  <w:p w14:paraId="4515AC9C" w14:textId="5E9D135B" w:rsidR="0084015B" w:rsidRPr="00D752C3" w:rsidRDefault="00F54E5F" w:rsidP="00D752C3">
    <w:pPr>
      <w:pStyle w:val="Pieddepage"/>
      <w:tabs>
        <w:tab w:val="clear" w:pos="9072"/>
      </w:tabs>
      <w:jc w:val="center"/>
      <w:rPr>
        <w:sz w:val="16"/>
        <w:szCs w:val="16"/>
      </w:rPr>
    </w:pPr>
    <w:r>
      <w:rPr>
        <w:sz w:val="16"/>
        <w:szCs w:val="16"/>
      </w:rPr>
      <w:t xml:space="preserve">Cadre de réponse technique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D45209" w14:textId="77777777" w:rsidR="0084015B" w:rsidRPr="00C52ECF" w:rsidRDefault="0084015B" w:rsidP="00F358BB">
    <w:pPr>
      <w:tabs>
        <w:tab w:val="left" w:pos="1185"/>
      </w:tabs>
      <w:ind w:left="1418"/>
      <w:rPr>
        <w:rFonts w:cs="Calibri"/>
        <w:sz w:val="16"/>
        <w:szCs w:val="16"/>
      </w:rPr>
    </w:pPr>
    <w:r>
      <w:rPr>
        <w:noProof/>
      </w:rPr>
      <w:drawing>
        <wp:anchor distT="0" distB="0" distL="114300" distR="114300" simplePos="0" relativeHeight="251661312" behindDoc="0" locked="1" layoutInCell="1" allowOverlap="1" wp14:anchorId="3144B206" wp14:editId="336E6FCA">
          <wp:simplePos x="0" y="0"/>
          <wp:positionH relativeFrom="margin">
            <wp:posOffset>225425</wp:posOffset>
          </wp:positionH>
          <wp:positionV relativeFrom="page">
            <wp:posOffset>9857740</wp:posOffset>
          </wp:positionV>
          <wp:extent cx="586740" cy="676910"/>
          <wp:effectExtent l="0" t="0" r="3810" b="8890"/>
          <wp:wrapNone/>
          <wp:docPr id="36" name="Imag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6740" cy="676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52ECF">
      <w:rPr>
        <w:rFonts w:cs="Calibri"/>
        <w:b/>
        <w:sz w:val="16"/>
        <w:szCs w:val="16"/>
      </w:rPr>
      <w:t>DRAGAGES-PORTS</w:t>
    </w:r>
    <w:r w:rsidRPr="00C52ECF">
      <w:rPr>
        <w:rFonts w:cs="Calibri"/>
        <w:sz w:val="16"/>
        <w:szCs w:val="16"/>
      </w:rPr>
      <w:t xml:space="preserve"> – 38 boulevard des Belges</w:t>
    </w:r>
    <w:r>
      <w:rPr>
        <w:rFonts w:cs="Calibri"/>
        <w:sz w:val="16"/>
        <w:szCs w:val="16"/>
      </w:rPr>
      <w:t xml:space="preserve"> CS 11600</w:t>
    </w:r>
    <w:r w:rsidRPr="00C52ECF">
      <w:rPr>
        <w:rFonts w:cs="Calibri"/>
        <w:sz w:val="16"/>
        <w:szCs w:val="16"/>
      </w:rPr>
      <w:t xml:space="preserve"> – 76107 ROUEN cedex</w:t>
    </w:r>
    <w:r>
      <w:rPr>
        <w:rFonts w:cs="Calibri"/>
        <w:sz w:val="16"/>
        <w:szCs w:val="16"/>
      </w:rPr>
      <w:t xml:space="preserve"> 1</w:t>
    </w:r>
  </w:p>
  <w:p w14:paraId="115C1563" w14:textId="77777777" w:rsidR="0084015B" w:rsidRPr="00C52ECF" w:rsidRDefault="0084015B" w:rsidP="00F358BB">
    <w:pPr>
      <w:tabs>
        <w:tab w:val="left" w:pos="1185"/>
      </w:tabs>
      <w:ind w:left="1418"/>
      <w:rPr>
        <w:rFonts w:cs="Calibri"/>
        <w:sz w:val="16"/>
        <w:szCs w:val="16"/>
      </w:rPr>
    </w:pPr>
    <w:r w:rsidRPr="00C52ECF">
      <w:rPr>
        <w:rFonts w:cs="Calibri"/>
        <w:sz w:val="16"/>
        <w:szCs w:val="16"/>
      </w:rPr>
      <w:t>Tél. : +33 (0)2.32.76.45.50 –</w:t>
    </w:r>
    <w:r>
      <w:rPr>
        <w:rFonts w:cs="Calibri"/>
        <w:sz w:val="16"/>
        <w:szCs w:val="16"/>
      </w:rPr>
      <w:t xml:space="preserve"> </w:t>
    </w:r>
    <w:r w:rsidRPr="00C52ECF">
      <w:rPr>
        <w:rFonts w:cs="Calibri"/>
        <w:sz w:val="16"/>
        <w:szCs w:val="16"/>
      </w:rPr>
      <w:t xml:space="preserve">Courriel : </w:t>
    </w:r>
    <w:r>
      <w:rPr>
        <w:rFonts w:cs="Calibri"/>
        <w:sz w:val="16"/>
        <w:szCs w:val="16"/>
      </w:rPr>
      <w:t>gie</w:t>
    </w:r>
    <w:r w:rsidRPr="00C52ECF">
      <w:rPr>
        <w:rFonts w:cs="Calibri"/>
        <w:sz w:val="16"/>
        <w:szCs w:val="16"/>
      </w:rPr>
      <w:t>@dragages-ports.fr</w:t>
    </w:r>
  </w:p>
  <w:p w14:paraId="14AD42F2" w14:textId="77777777" w:rsidR="0084015B" w:rsidRPr="00C52ECF" w:rsidRDefault="0084015B" w:rsidP="00F358BB">
    <w:pPr>
      <w:autoSpaceDE w:val="0"/>
      <w:autoSpaceDN w:val="0"/>
      <w:adjustRightInd w:val="0"/>
      <w:ind w:left="1418"/>
      <w:rPr>
        <w:rFonts w:cs="Calibri"/>
        <w:sz w:val="12"/>
        <w:szCs w:val="12"/>
      </w:rPr>
    </w:pPr>
  </w:p>
  <w:p w14:paraId="55EDF86F" w14:textId="77777777" w:rsidR="0084015B" w:rsidRPr="00C52ECF" w:rsidRDefault="0084015B" w:rsidP="00F358BB">
    <w:pPr>
      <w:autoSpaceDE w:val="0"/>
      <w:autoSpaceDN w:val="0"/>
      <w:adjustRightInd w:val="0"/>
      <w:ind w:left="1418"/>
      <w:rPr>
        <w:rFonts w:cs="Calibri"/>
        <w:sz w:val="12"/>
        <w:szCs w:val="12"/>
      </w:rPr>
    </w:pPr>
    <w:r w:rsidRPr="00C52ECF">
      <w:rPr>
        <w:rFonts w:cs="Calibri"/>
        <w:sz w:val="12"/>
        <w:szCs w:val="12"/>
      </w:rPr>
      <w:t>GROUPEMENT D’INTÉRÊT ÉCONOMIQUE RÉGI PAR LES ARTICLES L-251-1 ET SUIVANTS DU CODE DE COMMERCE</w:t>
    </w:r>
  </w:p>
  <w:p w14:paraId="25608ED8" w14:textId="77777777" w:rsidR="0084015B" w:rsidRPr="00F358BB" w:rsidRDefault="0084015B" w:rsidP="00F358BB">
    <w:pPr>
      <w:pStyle w:val="Pieddepage"/>
      <w:ind w:left="1418"/>
      <w:rPr>
        <w:rFonts w:cs="Calibri"/>
        <w:sz w:val="12"/>
        <w:szCs w:val="12"/>
      </w:rPr>
    </w:pPr>
    <w:r w:rsidRPr="00C52ECF">
      <w:rPr>
        <w:rFonts w:cs="Calibri"/>
        <w:sz w:val="12"/>
        <w:szCs w:val="12"/>
      </w:rPr>
      <w:t>SIRET : 317 665 420 00046 - NAF : 5222Z - N° TVA INTRACOMMUNAUTAIRE : FR 81 317 665</w:t>
    </w:r>
    <w:r>
      <w:rPr>
        <w:rFonts w:cs="Calibri"/>
        <w:sz w:val="12"/>
        <w:szCs w:val="12"/>
      </w:rPr>
      <w:t> </w:t>
    </w:r>
    <w:r w:rsidRPr="00C52ECF">
      <w:rPr>
        <w:rFonts w:cs="Calibri"/>
        <w:sz w:val="12"/>
        <w:szCs w:val="12"/>
      </w:rPr>
      <w:t>420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53FDED" w14:textId="77777777" w:rsidR="008D3B35" w:rsidRDefault="008D3B35" w:rsidP="00F358BB">
      <w:r>
        <w:separator/>
      </w:r>
    </w:p>
  </w:footnote>
  <w:footnote w:type="continuationSeparator" w:id="0">
    <w:p w14:paraId="062EA3AB" w14:textId="77777777" w:rsidR="008D3B35" w:rsidRDefault="008D3B35" w:rsidP="00F358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DD6BE7" w14:textId="77777777" w:rsidR="005B032C" w:rsidRDefault="005B032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AD16D4" w14:textId="77777777" w:rsidR="005B032C" w:rsidRDefault="005B032C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802C22" w14:textId="77777777" w:rsidR="005B032C" w:rsidRDefault="005B032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D5CDC"/>
    <w:multiLevelType w:val="hybridMultilevel"/>
    <w:tmpl w:val="A1584864"/>
    <w:lvl w:ilvl="0" w:tplc="6C101122">
      <w:start w:val="1"/>
      <w:numFmt w:val="decimal"/>
      <w:lvlText w:val="%1."/>
      <w:lvlJc w:val="left"/>
      <w:pPr>
        <w:ind w:left="129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1" w15:restartNumberingAfterBreak="0">
    <w:nsid w:val="020640A5"/>
    <w:multiLevelType w:val="hybridMultilevel"/>
    <w:tmpl w:val="558EB7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191346"/>
    <w:multiLevelType w:val="hybridMultilevel"/>
    <w:tmpl w:val="17E62D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AB5AB1"/>
    <w:multiLevelType w:val="hybridMultilevel"/>
    <w:tmpl w:val="F126F6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822335"/>
    <w:multiLevelType w:val="hybridMultilevel"/>
    <w:tmpl w:val="DCD47122"/>
    <w:lvl w:ilvl="0" w:tplc="0B0286AE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34A42BA1"/>
    <w:multiLevelType w:val="multilevel"/>
    <w:tmpl w:val="0FDA9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5F951B0"/>
    <w:multiLevelType w:val="hybridMultilevel"/>
    <w:tmpl w:val="8E10A338"/>
    <w:lvl w:ilvl="0" w:tplc="20C6D652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56" w:hanging="360"/>
      </w:pPr>
    </w:lvl>
    <w:lvl w:ilvl="2" w:tplc="040C001B" w:tentative="1">
      <w:start w:val="1"/>
      <w:numFmt w:val="lowerRoman"/>
      <w:lvlText w:val="%3."/>
      <w:lvlJc w:val="right"/>
      <w:pPr>
        <w:ind w:left="2376" w:hanging="180"/>
      </w:pPr>
    </w:lvl>
    <w:lvl w:ilvl="3" w:tplc="040C000F" w:tentative="1">
      <w:start w:val="1"/>
      <w:numFmt w:val="decimal"/>
      <w:lvlText w:val="%4."/>
      <w:lvlJc w:val="left"/>
      <w:pPr>
        <w:ind w:left="3096" w:hanging="360"/>
      </w:pPr>
    </w:lvl>
    <w:lvl w:ilvl="4" w:tplc="040C0019" w:tentative="1">
      <w:start w:val="1"/>
      <w:numFmt w:val="lowerLetter"/>
      <w:lvlText w:val="%5."/>
      <w:lvlJc w:val="left"/>
      <w:pPr>
        <w:ind w:left="3816" w:hanging="360"/>
      </w:pPr>
    </w:lvl>
    <w:lvl w:ilvl="5" w:tplc="040C001B" w:tentative="1">
      <w:start w:val="1"/>
      <w:numFmt w:val="lowerRoman"/>
      <w:lvlText w:val="%6."/>
      <w:lvlJc w:val="right"/>
      <w:pPr>
        <w:ind w:left="4536" w:hanging="180"/>
      </w:pPr>
    </w:lvl>
    <w:lvl w:ilvl="6" w:tplc="040C000F" w:tentative="1">
      <w:start w:val="1"/>
      <w:numFmt w:val="decimal"/>
      <w:lvlText w:val="%7."/>
      <w:lvlJc w:val="left"/>
      <w:pPr>
        <w:ind w:left="5256" w:hanging="360"/>
      </w:pPr>
    </w:lvl>
    <w:lvl w:ilvl="7" w:tplc="040C0019" w:tentative="1">
      <w:start w:val="1"/>
      <w:numFmt w:val="lowerLetter"/>
      <w:lvlText w:val="%8."/>
      <w:lvlJc w:val="left"/>
      <w:pPr>
        <w:ind w:left="5976" w:hanging="360"/>
      </w:pPr>
    </w:lvl>
    <w:lvl w:ilvl="8" w:tplc="040C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7" w15:restartNumberingAfterBreak="0">
    <w:nsid w:val="439F703F"/>
    <w:multiLevelType w:val="hybridMultilevel"/>
    <w:tmpl w:val="D4C63580"/>
    <w:lvl w:ilvl="0" w:tplc="00000001">
      <w:start w:val="1"/>
      <w:numFmt w:val="bullet"/>
      <w:lvlText w:val="-"/>
      <w:lvlJc w:val="left"/>
      <w:pPr>
        <w:ind w:left="720" w:hanging="360"/>
      </w:pPr>
      <w:rPr>
        <w:rFonts w:ascii="StarSymbol" w:hAnsi="StarSymbol" w:cs="StarSymbol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E70AE5"/>
    <w:multiLevelType w:val="multilevel"/>
    <w:tmpl w:val="4A66A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53450D"/>
    <w:multiLevelType w:val="hybridMultilevel"/>
    <w:tmpl w:val="7B76BB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41B28AA"/>
    <w:multiLevelType w:val="hybridMultilevel"/>
    <w:tmpl w:val="47EA535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8272E2"/>
    <w:multiLevelType w:val="hybridMultilevel"/>
    <w:tmpl w:val="136090BA"/>
    <w:lvl w:ilvl="0" w:tplc="F92A6468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5F77328"/>
    <w:multiLevelType w:val="hybridMultilevel"/>
    <w:tmpl w:val="A37AF8B2"/>
    <w:lvl w:ilvl="0" w:tplc="1608B14E">
      <w:start w:val="6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6E101941"/>
    <w:multiLevelType w:val="hybridMultilevel"/>
    <w:tmpl w:val="F90CD60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563436"/>
    <w:multiLevelType w:val="hybridMultilevel"/>
    <w:tmpl w:val="8E10A338"/>
    <w:lvl w:ilvl="0" w:tplc="FFFFFFF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56" w:hanging="360"/>
      </w:pPr>
    </w:lvl>
    <w:lvl w:ilvl="2" w:tplc="FFFFFFFF" w:tentative="1">
      <w:start w:val="1"/>
      <w:numFmt w:val="lowerRoman"/>
      <w:lvlText w:val="%3."/>
      <w:lvlJc w:val="right"/>
      <w:pPr>
        <w:ind w:left="2376" w:hanging="180"/>
      </w:pPr>
    </w:lvl>
    <w:lvl w:ilvl="3" w:tplc="FFFFFFFF" w:tentative="1">
      <w:start w:val="1"/>
      <w:numFmt w:val="decimal"/>
      <w:lvlText w:val="%4."/>
      <w:lvlJc w:val="left"/>
      <w:pPr>
        <w:ind w:left="3096" w:hanging="360"/>
      </w:pPr>
    </w:lvl>
    <w:lvl w:ilvl="4" w:tplc="FFFFFFFF" w:tentative="1">
      <w:start w:val="1"/>
      <w:numFmt w:val="lowerLetter"/>
      <w:lvlText w:val="%5."/>
      <w:lvlJc w:val="left"/>
      <w:pPr>
        <w:ind w:left="3816" w:hanging="360"/>
      </w:pPr>
    </w:lvl>
    <w:lvl w:ilvl="5" w:tplc="FFFFFFFF" w:tentative="1">
      <w:start w:val="1"/>
      <w:numFmt w:val="lowerRoman"/>
      <w:lvlText w:val="%6."/>
      <w:lvlJc w:val="right"/>
      <w:pPr>
        <w:ind w:left="4536" w:hanging="180"/>
      </w:pPr>
    </w:lvl>
    <w:lvl w:ilvl="6" w:tplc="FFFFFFFF" w:tentative="1">
      <w:start w:val="1"/>
      <w:numFmt w:val="decimal"/>
      <w:lvlText w:val="%7."/>
      <w:lvlJc w:val="left"/>
      <w:pPr>
        <w:ind w:left="5256" w:hanging="360"/>
      </w:pPr>
    </w:lvl>
    <w:lvl w:ilvl="7" w:tplc="FFFFFFFF" w:tentative="1">
      <w:start w:val="1"/>
      <w:numFmt w:val="lowerLetter"/>
      <w:lvlText w:val="%8."/>
      <w:lvlJc w:val="left"/>
      <w:pPr>
        <w:ind w:left="5976" w:hanging="360"/>
      </w:pPr>
    </w:lvl>
    <w:lvl w:ilvl="8" w:tplc="FFFFFFFF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15" w15:restartNumberingAfterBreak="0">
    <w:nsid w:val="7BBE7F47"/>
    <w:multiLevelType w:val="hybridMultilevel"/>
    <w:tmpl w:val="51B4CCB6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7F4E38E9"/>
    <w:multiLevelType w:val="hybridMultilevel"/>
    <w:tmpl w:val="4CEEB48A"/>
    <w:lvl w:ilvl="0" w:tplc="F92A6468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5012210">
    <w:abstractNumId w:val="16"/>
  </w:num>
  <w:num w:numId="2" w16cid:durableId="1628706146">
    <w:abstractNumId w:val="3"/>
  </w:num>
  <w:num w:numId="3" w16cid:durableId="2072267618">
    <w:abstractNumId w:val="9"/>
  </w:num>
  <w:num w:numId="4" w16cid:durableId="225141078">
    <w:abstractNumId w:val="11"/>
  </w:num>
  <w:num w:numId="5" w16cid:durableId="961034813">
    <w:abstractNumId w:val="12"/>
  </w:num>
  <w:num w:numId="6" w16cid:durableId="1162967408">
    <w:abstractNumId w:val="5"/>
  </w:num>
  <w:num w:numId="7" w16cid:durableId="690566858">
    <w:abstractNumId w:val="8"/>
  </w:num>
  <w:num w:numId="8" w16cid:durableId="75715105">
    <w:abstractNumId w:val="15"/>
  </w:num>
  <w:num w:numId="9" w16cid:durableId="1701204144">
    <w:abstractNumId w:val="7"/>
  </w:num>
  <w:num w:numId="10" w16cid:durableId="1085958008">
    <w:abstractNumId w:val="2"/>
  </w:num>
  <w:num w:numId="11" w16cid:durableId="484711566">
    <w:abstractNumId w:val="4"/>
  </w:num>
  <w:num w:numId="12" w16cid:durableId="1440612395">
    <w:abstractNumId w:val="6"/>
  </w:num>
  <w:num w:numId="13" w16cid:durableId="207883747">
    <w:abstractNumId w:val="1"/>
  </w:num>
  <w:num w:numId="14" w16cid:durableId="981931540">
    <w:abstractNumId w:val="14"/>
  </w:num>
  <w:num w:numId="15" w16cid:durableId="1158765318">
    <w:abstractNumId w:val="0"/>
  </w:num>
  <w:num w:numId="16" w16cid:durableId="425345942">
    <w:abstractNumId w:val="10"/>
  </w:num>
  <w:num w:numId="17" w16cid:durableId="10772436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2AF1"/>
    <w:rsid w:val="000430F6"/>
    <w:rsid w:val="00047095"/>
    <w:rsid w:val="000B4B72"/>
    <w:rsid w:val="000E25C6"/>
    <w:rsid w:val="0010384A"/>
    <w:rsid w:val="0010408C"/>
    <w:rsid w:val="00126EB6"/>
    <w:rsid w:val="00130662"/>
    <w:rsid w:val="00160B61"/>
    <w:rsid w:val="00165887"/>
    <w:rsid w:val="00165EEB"/>
    <w:rsid w:val="001765D5"/>
    <w:rsid w:val="00186089"/>
    <w:rsid w:val="00196E4A"/>
    <w:rsid w:val="001D02F2"/>
    <w:rsid w:val="001D58CB"/>
    <w:rsid w:val="001F2436"/>
    <w:rsid w:val="001F5EF7"/>
    <w:rsid w:val="001F7206"/>
    <w:rsid w:val="00201507"/>
    <w:rsid w:val="00222966"/>
    <w:rsid w:val="0029134B"/>
    <w:rsid w:val="002B6BB5"/>
    <w:rsid w:val="002D3649"/>
    <w:rsid w:val="002D4F83"/>
    <w:rsid w:val="002F77BF"/>
    <w:rsid w:val="003058E3"/>
    <w:rsid w:val="0031542F"/>
    <w:rsid w:val="00327191"/>
    <w:rsid w:val="003572CD"/>
    <w:rsid w:val="003609AC"/>
    <w:rsid w:val="003706A1"/>
    <w:rsid w:val="00372532"/>
    <w:rsid w:val="003E088D"/>
    <w:rsid w:val="004043FD"/>
    <w:rsid w:val="004107EA"/>
    <w:rsid w:val="00420BEB"/>
    <w:rsid w:val="00480F76"/>
    <w:rsid w:val="00491EBF"/>
    <w:rsid w:val="004D1262"/>
    <w:rsid w:val="004D4355"/>
    <w:rsid w:val="004D74B6"/>
    <w:rsid w:val="004E29AC"/>
    <w:rsid w:val="004E6B1E"/>
    <w:rsid w:val="004F7393"/>
    <w:rsid w:val="00506111"/>
    <w:rsid w:val="005074A7"/>
    <w:rsid w:val="00513DE2"/>
    <w:rsid w:val="0054230D"/>
    <w:rsid w:val="00592FB3"/>
    <w:rsid w:val="005B032C"/>
    <w:rsid w:val="005B2A92"/>
    <w:rsid w:val="005B7332"/>
    <w:rsid w:val="005C2EFB"/>
    <w:rsid w:val="005E34BA"/>
    <w:rsid w:val="005F0BDE"/>
    <w:rsid w:val="005F192E"/>
    <w:rsid w:val="005F2D41"/>
    <w:rsid w:val="00601C97"/>
    <w:rsid w:val="00606E56"/>
    <w:rsid w:val="00607D29"/>
    <w:rsid w:val="00632461"/>
    <w:rsid w:val="00643F75"/>
    <w:rsid w:val="00653929"/>
    <w:rsid w:val="0069077C"/>
    <w:rsid w:val="006A22D9"/>
    <w:rsid w:val="006B117E"/>
    <w:rsid w:val="006F07DC"/>
    <w:rsid w:val="00714D74"/>
    <w:rsid w:val="00727A2E"/>
    <w:rsid w:val="00770A1D"/>
    <w:rsid w:val="00791695"/>
    <w:rsid w:val="007A2AF1"/>
    <w:rsid w:val="007B3ED6"/>
    <w:rsid w:val="007C4BCB"/>
    <w:rsid w:val="007F2390"/>
    <w:rsid w:val="007F4730"/>
    <w:rsid w:val="00817223"/>
    <w:rsid w:val="0084015B"/>
    <w:rsid w:val="00847DF4"/>
    <w:rsid w:val="008600D1"/>
    <w:rsid w:val="008A5FB0"/>
    <w:rsid w:val="008B7C17"/>
    <w:rsid w:val="008D0BB9"/>
    <w:rsid w:val="008D2A1C"/>
    <w:rsid w:val="008D3B35"/>
    <w:rsid w:val="008D572B"/>
    <w:rsid w:val="008E13A4"/>
    <w:rsid w:val="008F0EC8"/>
    <w:rsid w:val="00930043"/>
    <w:rsid w:val="00941BA3"/>
    <w:rsid w:val="009509A5"/>
    <w:rsid w:val="00960EB7"/>
    <w:rsid w:val="00966661"/>
    <w:rsid w:val="00991C7E"/>
    <w:rsid w:val="00993E2E"/>
    <w:rsid w:val="009D614B"/>
    <w:rsid w:val="00A13317"/>
    <w:rsid w:val="00A23972"/>
    <w:rsid w:val="00A243AE"/>
    <w:rsid w:val="00A37AB3"/>
    <w:rsid w:val="00A46A81"/>
    <w:rsid w:val="00A53A66"/>
    <w:rsid w:val="00A61208"/>
    <w:rsid w:val="00A76F50"/>
    <w:rsid w:val="00A82B1C"/>
    <w:rsid w:val="00A83127"/>
    <w:rsid w:val="00AC510D"/>
    <w:rsid w:val="00AD2E82"/>
    <w:rsid w:val="00AF46D1"/>
    <w:rsid w:val="00B1272B"/>
    <w:rsid w:val="00B3243A"/>
    <w:rsid w:val="00B34FE8"/>
    <w:rsid w:val="00B40518"/>
    <w:rsid w:val="00B45228"/>
    <w:rsid w:val="00B60912"/>
    <w:rsid w:val="00BB169A"/>
    <w:rsid w:val="00C14117"/>
    <w:rsid w:val="00C26098"/>
    <w:rsid w:val="00C30609"/>
    <w:rsid w:val="00C62815"/>
    <w:rsid w:val="00C7573E"/>
    <w:rsid w:val="00C804C0"/>
    <w:rsid w:val="00C81878"/>
    <w:rsid w:val="00CA1769"/>
    <w:rsid w:val="00CA3851"/>
    <w:rsid w:val="00CB2BB3"/>
    <w:rsid w:val="00CB799B"/>
    <w:rsid w:val="00CD626E"/>
    <w:rsid w:val="00CE538A"/>
    <w:rsid w:val="00D1644A"/>
    <w:rsid w:val="00D41079"/>
    <w:rsid w:val="00D57634"/>
    <w:rsid w:val="00D752C3"/>
    <w:rsid w:val="00D76A62"/>
    <w:rsid w:val="00D858FE"/>
    <w:rsid w:val="00D92DCC"/>
    <w:rsid w:val="00D9325F"/>
    <w:rsid w:val="00DC02B1"/>
    <w:rsid w:val="00DC61DD"/>
    <w:rsid w:val="00DF3589"/>
    <w:rsid w:val="00E33257"/>
    <w:rsid w:val="00E54FA8"/>
    <w:rsid w:val="00E73B71"/>
    <w:rsid w:val="00EA382D"/>
    <w:rsid w:val="00ED3660"/>
    <w:rsid w:val="00ED5614"/>
    <w:rsid w:val="00F01F83"/>
    <w:rsid w:val="00F03C74"/>
    <w:rsid w:val="00F05230"/>
    <w:rsid w:val="00F1544D"/>
    <w:rsid w:val="00F358BB"/>
    <w:rsid w:val="00F54E5F"/>
    <w:rsid w:val="00F800A5"/>
    <w:rsid w:val="00F807DF"/>
    <w:rsid w:val="00FA0191"/>
    <w:rsid w:val="00FB5176"/>
    <w:rsid w:val="00FD3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CA34CBA"/>
  <w15:chartTrackingRefBased/>
  <w15:docId w15:val="{3111E827-214B-49F1-9FC1-1965894937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58BB"/>
    <w:pPr>
      <w:spacing w:after="0" w:line="240" w:lineRule="auto"/>
    </w:pPr>
    <w:rPr>
      <w:rFonts w:ascii="Calibri" w:eastAsia="Times New Roman" w:hAnsi="Calibri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C804C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5392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1"/>
    <w:uiPriority w:val="9"/>
    <w:unhideWhenUsed/>
    <w:qFormat/>
    <w:rsid w:val="00A13317"/>
    <w:pPr>
      <w:keepNext/>
      <w:keepLines/>
      <w:spacing w:before="40" w:line="259" w:lineRule="auto"/>
      <w:ind w:firstLine="284"/>
      <w:jc w:val="both"/>
      <w:outlineLvl w:val="2"/>
    </w:pPr>
    <w:rPr>
      <w:rFonts w:asciiTheme="majorHAnsi" w:eastAsiaTheme="majorEastAsia" w:hAnsiTheme="majorHAnsi" w:cstheme="majorBidi"/>
      <w:b/>
      <w:color w:val="1F3763" w:themeColor="accent1" w:themeShade="7F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358BB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358BB"/>
    <w:rPr>
      <w:rFonts w:ascii="Segoe UI" w:hAnsi="Segoe UI" w:cs="Segoe UI"/>
      <w:sz w:val="18"/>
      <w:szCs w:val="18"/>
    </w:rPr>
  </w:style>
  <w:style w:type="character" w:styleId="lev">
    <w:name w:val="Strong"/>
    <w:qFormat/>
    <w:rsid w:val="00F358BB"/>
    <w:rPr>
      <w:rFonts w:cs="Times New Roman"/>
      <w:b/>
      <w:bCs/>
    </w:rPr>
  </w:style>
  <w:style w:type="paragraph" w:styleId="En-tte">
    <w:name w:val="header"/>
    <w:basedOn w:val="Normal"/>
    <w:link w:val="En-tteCar"/>
    <w:uiPriority w:val="99"/>
    <w:unhideWhenUsed/>
    <w:rsid w:val="00F358B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358BB"/>
    <w:rPr>
      <w:rFonts w:ascii="Calibri" w:eastAsia="Times New Roman" w:hAnsi="Calibri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358B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358BB"/>
    <w:rPr>
      <w:rFonts w:ascii="Calibri" w:eastAsia="Times New Roman" w:hAnsi="Calibri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39"/>
    <w:rsid w:val="00C818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rsid w:val="00D752C3"/>
    <w:rPr>
      <w:rFonts w:cs="Times New Roman"/>
    </w:rPr>
  </w:style>
  <w:style w:type="paragraph" w:customStyle="1" w:styleId="Style14">
    <w:name w:val="Style14"/>
    <w:basedOn w:val="Titre2"/>
    <w:link w:val="Style14Car"/>
    <w:qFormat/>
    <w:rsid w:val="00653929"/>
    <w:pPr>
      <w:spacing w:after="120" w:line="259" w:lineRule="auto"/>
      <w:jc w:val="both"/>
    </w:pPr>
    <w:rPr>
      <w:rFonts w:cstheme="minorHAnsi"/>
      <w:b/>
      <w:sz w:val="28"/>
    </w:rPr>
  </w:style>
  <w:style w:type="character" w:customStyle="1" w:styleId="Style14Car">
    <w:name w:val="Style14 Car"/>
    <w:basedOn w:val="Titre2Car"/>
    <w:link w:val="Style14"/>
    <w:rsid w:val="00653929"/>
    <w:rPr>
      <w:rFonts w:asciiTheme="majorHAnsi" w:eastAsiaTheme="majorEastAsia" w:hAnsiTheme="majorHAnsi" w:cstheme="minorHAnsi"/>
      <w:b/>
      <w:color w:val="2F5496" w:themeColor="accent1" w:themeShade="BF"/>
      <w:sz w:val="28"/>
      <w:szCs w:val="2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65392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customStyle="1" w:styleId="Titre3Car">
    <w:name w:val="Titre 3 Car"/>
    <w:basedOn w:val="Policepardfaut"/>
    <w:uiPriority w:val="9"/>
    <w:semiHidden/>
    <w:rsid w:val="00A13317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fr-FR"/>
    </w:rPr>
  </w:style>
  <w:style w:type="character" w:customStyle="1" w:styleId="Titre3Car1">
    <w:name w:val="Titre 3 Car1"/>
    <w:basedOn w:val="Policepardfaut"/>
    <w:link w:val="Titre3"/>
    <w:uiPriority w:val="9"/>
    <w:rsid w:val="00A13317"/>
    <w:rPr>
      <w:rFonts w:asciiTheme="majorHAnsi" w:eastAsiaTheme="majorEastAsia" w:hAnsiTheme="majorHAnsi" w:cstheme="majorBidi"/>
      <w:b/>
      <w:color w:val="1F3763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C804C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804C0"/>
    <w:pPr>
      <w:spacing w:line="259" w:lineRule="auto"/>
      <w:outlineLvl w:val="9"/>
    </w:pPr>
  </w:style>
  <w:style w:type="paragraph" w:styleId="TM2">
    <w:name w:val="toc 2"/>
    <w:basedOn w:val="Normal"/>
    <w:next w:val="Normal"/>
    <w:autoRedefine/>
    <w:uiPriority w:val="39"/>
    <w:unhideWhenUsed/>
    <w:rsid w:val="00C804C0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C804C0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TM3">
    <w:name w:val="toc 3"/>
    <w:basedOn w:val="Normal"/>
    <w:next w:val="Normal"/>
    <w:autoRedefine/>
    <w:uiPriority w:val="39"/>
    <w:unhideWhenUsed/>
    <w:rsid w:val="00C804C0"/>
    <w:pPr>
      <w:ind w:left="480"/>
    </w:pPr>
    <w:rPr>
      <w:rFonts w:asciiTheme="minorHAnsi" w:hAnsiTheme="minorHAnsi" w:cstheme="minorHAnsi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C804C0"/>
    <w:rPr>
      <w:color w:val="0563C1" w:themeColor="hyperlink"/>
      <w:u w:val="single"/>
    </w:rPr>
  </w:style>
  <w:style w:type="paragraph" w:styleId="TM4">
    <w:name w:val="toc 4"/>
    <w:basedOn w:val="Normal"/>
    <w:next w:val="Normal"/>
    <w:autoRedefine/>
    <w:uiPriority w:val="39"/>
    <w:unhideWhenUsed/>
    <w:rsid w:val="00BB169A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BB169A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BB169A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BB169A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BB169A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BB169A"/>
    <w:pPr>
      <w:ind w:left="1920"/>
    </w:pPr>
    <w:rPr>
      <w:rFonts w:asciiTheme="minorHAnsi" w:hAnsiTheme="minorHAnsi" w:cstheme="minorHAnsi"/>
      <w:sz w:val="20"/>
      <w:szCs w:val="20"/>
    </w:rPr>
  </w:style>
  <w:style w:type="paragraph" w:styleId="Paragraphedeliste">
    <w:name w:val="List Paragraph"/>
    <w:basedOn w:val="Normal"/>
    <w:uiPriority w:val="1"/>
    <w:qFormat/>
    <w:rsid w:val="00BB169A"/>
    <w:pPr>
      <w:ind w:left="720"/>
      <w:contextualSpacing/>
    </w:pPr>
  </w:style>
  <w:style w:type="character" w:styleId="Mentionnonrsolue">
    <w:name w:val="Unresolved Mention"/>
    <w:basedOn w:val="Policepardfaut"/>
    <w:uiPriority w:val="99"/>
    <w:semiHidden/>
    <w:unhideWhenUsed/>
    <w:rsid w:val="00126EB6"/>
    <w:rPr>
      <w:color w:val="605E5C"/>
      <w:shd w:val="clear" w:color="auto" w:fill="E1DFDD"/>
    </w:rPr>
  </w:style>
  <w:style w:type="paragraph" w:customStyle="1" w:styleId="texte">
    <w:name w:val="texte"/>
    <w:basedOn w:val="Retraitcorpsdetexte"/>
    <w:rsid w:val="006A22D9"/>
    <w:pPr>
      <w:spacing w:before="120" w:after="0" w:line="360" w:lineRule="auto"/>
      <w:ind w:left="851"/>
      <w:jc w:val="both"/>
    </w:pPr>
    <w:rPr>
      <w:rFonts w:ascii="Arial" w:eastAsiaTheme="minorEastAsia" w:hAnsi="Arial"/>
      <w:sz w:val="20"/>
      <w:szCs w:val="20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6A22D9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6A22D9"/>
    <w:rPr>
      <w:rFonts w:ascii="Calibri" w:eastAsia="Times New Roman" w:hAnsi="Calibri" w:cs="Times New Roman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3609A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609A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609AC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609A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609AC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paragraph" w:customStyle="1" w:styleId="RedTxt">
    <w:name w:val="RedTxt"/>
    <w:basedOn w:val="Normal"/>
    <w:rsid w:val="00DC02B1"/>
    <w:pPr>
      <w:keepLines/>
      <w:widowControl w:val="0"/>
      <w:autoSpaceDE w:val="0"/>
      <w:autoSpaceDN w:val="0"/>
      <w:adjustRightInd w:val="0"/>
    </w:pPr>
    <w:rPr>
      <w:rFonts w:ascii="Arial" w:hAnsi="Arial" w:cs="Arial"/>
      <w:sz w:val="18"/>
      <w:szCs w:val="18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1D58CB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1D58CB"/>
    <w:rPr>
      <w:rFonts w:ascii="Calibri" w:eastAsia="Times New Roman" w:hAnsi="Calibri" w:cs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165EEB"/>
    <w:pPr>
      <w:spacing w:before="100" w:beforeAutospacing="1" w:after="100" w:afterAutospacing="1"/>
    </w:pPr>
    <w:rPr>
      <w:rFonts w:ascii="Times New Roman" w:hAnsi="Times New Roman"/>
    </w:rPr>
  </w:style>
  <w:style w:type="character" w:styleId="Lienhypertextesuivivisit">
    <w:name w:val="FollowedHyperlink"/>
    <w:basedOn w:val="Policepardfaut"/>
    <w:uiPriority w:val="99"/>
    <w:semiHidden/>
    <w:unhideWhenUsed/>
    <w:rsid w:val="00420BEB"/>
    <w:rPr>
      <w:color w:val="954F72" w:themeColor="followedHyperlink"/>
      <w:u w:val="single"/>
    </w:rPr>
  </w:style>
  <w:style w:type="paragraph" w:styleId="Titre">
    <w:name w:val="Title"/>
    <w:basedOn w:val="Normal"/>
    <w:link w:val="TitreCar"/>
    <w:qFormat/>
    <w:rsid w:val="00E54FA8"/>
    <w:rPr>
      <w:rFonts w:ascii="Trebuchet MS" w:hAnsi="Trebuchet MS" w:cs="Tahoma"/>
      <w:bCs/>
      <w:i/>
      <w:caps/>
      <w:sz w:val="36"/>
    </w:rPr>
  </w:style>
  <w:style w:type="character" w:customStyle="1" w:styleId="TitreCar">
    <w:name w:val="Titre Car"/>
    <w:basedOn w:val="Policepardfaut"/>
    <w:link w:val="Titre"/>
    <w:rsid w:val="00E54FA8"/>
    <w:rPr>
      <w:rFonts w:ascii="Trebuchet MS" w:eastAsia="Times New Roman" w:hAnsi="Trebuchet MS" w:cs="Tahoma"/>
      <w:bCs/>
      <w:i/>
      <w:caps/>
      <w:sz w:val="36"/>
      <w:szCs w:val="24"/>
      <w:lang w:eastAsia="fr-FR"/>
    </w:rPr>
  </w:style>
  <w:style w:type="paragraph" w:customStyle="1" w:styleId="RedNomDoc">
    <w:name w:val="RedNomDoc"/>
    <w:basedOn w:val="Normal"/>
    <w:rsid w:val="005F2D41"/>
    <w:pPr>
      <w:widowControl w:val="0"/>
      <w:jc w:val="center"/>
    </w:pPr>
    <w:rPr>
      <w:rFonts w:ascii="Arial" w:hAnsi="Arial" w:cs="Arial"/>
      <w:b/>
      <w:bCs/>
      <w:snapToGrid w:val="0"/>
      <w:sz w:val="30"/>
      <w:szCs w:val="30"/>
    </w:rPr>
  </w:style>
  <w:style w:type="paragraph" w:customStyle="1" w:styleId="RedaliaNormal">
    <w:name w:val="Redalia : Normal"/>
    <w:basedOn w:val="Normal"/>
    <w:uiPriority w:val="99"/>
    <w:rsid w:val="005F2D41"/>
    <w:pPr>
      <w:widowControl w:val="0"/>
      <w:tabs>
        <w:tab w:val="left" w:leader="dot" w:pos="8505"/>
      </w:tabs>
      <w:spacing w:before="40"/>
      <w:jc w:val="both"/>
    </w:pPr>
    <w:rPr>
      <w:rFonts w:ascii="Times New Roman" w:hAnsi="Times New Roman"/>
      <w:sz w:val="22"/>
      <w:szCs w:val="20"/>
    </w:rPr>
  </w:style>
  <w:style w:type="paragraph" w:customStyle="1" w:styleId="pf0">
    <w:name w:val="pf0"/>
    <w:basedOn w:val="Normal"/>
    <w:rsid w:val="00CB799B"/>
    <w:pPr>
      <w:spacing w:before="100" w:beforeAutospacing="1" w:after="100" w:afterAutospacing="1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6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6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5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5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0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157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94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991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p.guellec\Desktop\Mod&#232;le%20CCAP%20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c497867-63bb-45dd-ac9a-1bd109ecce6c">
      <Terms xmlns="http://schemas.microsoft.com/office/infopath/2007/PartnerControls"/>
    </lcf76f155ced4ddcb4097134ff3c332f>
    <TaxCatchAll xmlns="f59cb9b1-bead-4392-a8c0-42adf7a6eec7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418D05D6A68F4E9E62F1EDDA99D936" ma:contentTypeVersion="16" ma:contentTypeDescription="Crée un document." ma:contentTypeScope="" ma:versionID="28eea492434d9d19ee401636a7165512">
  <xsd:schema xmlns:xsd="http://www.w3.org/2001/XMLSchema" xmlns:xs="http://www.w3.org/2001/XMLSchema" xmlns:p="http://schemas.microsoft.com/office/2006/metadata/properties" xmlns:ns2="dc497867-63bb-45dd-ac9a-1bd109ecce6c" xmlns:ns3="f59cb9b1-bead-4392-a8c0-42adf7a6eec7" targetNamespace="http://schemas.microsoft.com/office/2006/metadata/properties" ma:root="true" ma:fieldsID="fc3eb319dfeba934f7846e264d7a213f" ns2:_="" ns3:_="">
    <xsd:import namespace="dc497867-63bb-45dd-ac9a-1bd109ecce6c"/>
    <xsd:import namespace="f59cb9b1-bead-4392-a8c0-42adf7a6ee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497867-63bb-45dd-ac9a-1bd109ecce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1486b210-3196-4573-b359-d82234f69ae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9cb9b1-bead-4392-a8c0-42adf7a6eec7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2d0be83d-f7a9-4b7f-848f-67a7a7241737}" ma:internalName="TaxCatchAll" ma:showField="CatchAllData" ma:web="f59cb9b1-bead-4392-a8c0-42adf7a6ee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BFCF80D-7A9B-4854-9B3A-6B874CDA10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7299B3C-C4B6-4B4A-8C72-87DCE19C7A08}">
  <ds:schemaRefs>
    <ds:schemaRef ds:uri="http://schemas.microsoft.com/office/2006/metadata/properties"/>
    <ds:schemaRef ds:uri="http://schemas.microsoft.com/office/infopath/2007/PartnerControls"/>
    <ds:schemaRef ds:uri="dc497867-63bb-45dd-ac9a-1bd109ecce6c"/>
    <ds:schemaRef ds:uri="f59cb9b1-bead-4392-a8c0-42adf7a6eec7"/>
  </ds:schemaRefs>
</ds:datastoreItem>
</file>

<file path=customXml/itemProps3.xml><?xml version="1.0" encoding="utf-8"?>
<ds:datastoreItem xmlns:ds="http://schemas.openxmlformats.org/officeDocument/2006/customXml" ds:itemID="{8B11C750-6DA6-41E9-94FD-CDF01138156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E970D2A-028D-466D-A97F-9051C75E83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c497867-63bb-45dd-ac9a-1bd109ecce6c"/>
    <ds:schemaRef ds:uri="f59cb9b1-bead-4392-a8c0-42adf7a6ee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Modèle CCAP 1</Template>
  <TotalTime>492</TotalTime>
  <Pages>7</Pages>
  <Words>307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Jean-Pierre GUELLEC</dc:creator>
  <cp:keywords/>
  <dc:description/>
  <cp:lastModifiedBy>Martin Breisacher</cp:lastModifiedBy>
  <cp:revision>102</cp:revision>
  <dcterms:created xsi:type="dcterms:W3CDTF">2021-02-18T08:41:00Z</dcterms:created>
  <dcterms:modified xsi:type="dcterms:W3CDTF">2025-03-05T15:12:00Z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0x0101002A418D05D6A68F4E9E62F1EDDA99D936</vt:lpwstr>
  </property>
  <property fmtid="{D5CDD505-2E9C-101B-9397-08002B2CF9AE}" pid="3" name="MediaServiceImageTags">
    <vt:lpwstr/>
  </property>
</Properties>
</file>