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bookmarkStart w:id="0" w:name="_GoBack"/>
      <w:bookmarkEnd w:id="0"/>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7777777"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2E1114">
        <w:rPr>
          <w:rFonts w:asciiTheme="minorHAnsi" w:hAnsiTheme="minorHAnsi" w:cs="Arial"/>
          <w:sz w:val="22"/>
        </w:rPr>
        <w:t>[</w:t>
      </w:r>
      <w:r w:rsidR="002E1114" w:rsidRPr="002E1114">
        <w:rPr>
          <w:rFonts w:asciiTheme="minorHAnsi" w:hAnsiTheme="minorHAnsi" w:cs="Arial"/>
          <w:sz w:val="22"/>
          <w:highlight w:val="yellow"/>
        </w:rPr>
        <w:t>à déterminer</w:t>
      </w:r>
      <w:r w:rsidR="002E1114">
        <w:rPr>
          <w:rFonts w:asciiTheme="minorHAnsi" w:hAnsiTheme="minorHAnsi" w:cs="Arial"/>
          <w:sz w:val="22"/>
        </w:rPr>
        <w:t>]</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777777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Pr="00BB0798">
        <w:rPr>
          <w:rFonts w:ascii="Calibri" w:hAnsi="Calibri"/>
          <w:sz w:val="22"/>
          <w:szCs w:val="22"/>
          <w:highlight w:val="yellow"/>
        </w:rPr>
        <w:t>à préciser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6C5506"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2514480"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505583F" w14:textId="77777777" w:rsidR="006C5506" w:rsidRDefault="006C5506">
      <w:r>
        <w:separator/>
      </w:r>
    </w:p>
  </w:endnote>
  <w:endnote w:type="continuationSeparator" w:id="0">
    <w:p w14:paraId="0D701F59" w14:textId="77777777" w:rsidR="006C5506" w:rsidRDefault="006C55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0002AFF" w:usb1="4000ACFF" w:usb2="00000001"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0740109B"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63CEA">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63CEA">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C2D5149"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63CEA">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63CEA">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2C9E3A12"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E63CEA">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E63CEA">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0329E341"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63CEA">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63CEA">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6C5506"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986B39" w14:textId="77777777" w:rsidR="006C5506" w:rsidRDefault="006C5506">
      <w:r>
        <w:separator/>
      </w:r>
    </w:p>
  </w:footnote>
  <w:footnote w:type="continuationSeparator" w:id="0">
    <w:p w14:paraId="123F30FC" w14:textId="77777777" w:rsidR="006C5506" w:rsidRDefault="006C5506">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06"/>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3CEA"/>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31EBEF-CB8C-4747-8156-8A3B5DC8F9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1</TotalTime>
  <Pages>6</Pages>
  <Words>1545</Words>
  <Characters>8499</Characters>
  <Application>Microsoft Office Word</Application>
  <DocSecurity>0</DocSecurity>
  <Lines>70</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10024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Sarah FAKHET</cp:lastModifiedBy>
  <cp:revision>2</cp:revision>
  <cp:lastPrinted>2016-03-24T23:23:00Z</cp:lastPrinted>
  <dcterms:created xsi:type="dcterms:W3CDTF">2025-03-03T12:42:00Z</dcterms:created>
  <dcterms:modified xsi:type="dcterms:W3CDTF">2025-03-03T12:42:00Z</dcterms:modified>
</cp:coreProperties>
</file>