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946473">
      <w:pPr>
        <w:pBdr>
          <w:top w:val="single" w:sz="4" w:space="1" w:color="000000"/>
          <w:left w:val="single" w:sz="4" w:space="3" w:color="000000"/>
          <w:bottom w:val="single" w:sz="4" w:space="0" w:color="000000"/>
          <w:right w:val="single" w:sz="4" w:space="0" w:color="000000"/>
        </w:pBdr>
        <w:ind w:right="98"/>
        <w:jc w:val="center"/>
        <w:rPr>
          <w:rFonts w:asciiTheme="minorHAnsi" w:hAnsiTheme="minorHAnsi"/>
          <w:b/>
          <w:sz w:val="32"/>
        </w:rPr>
      </w:pPr>
    </w:p>
    <w:p w14:paraId="75402774" w14:textId="6CC5D9C5" w:rsidR="003C5E0F" w:rsidRPr="00985D9C" w:rsidRDefault="00D31D07" w:rsidP="00946473">
      <w:pPr>
        <w:pBdr>
          <w:top w:val="single" w:sz="4" w:space="1" w:color="000000"/>
          <w:left w:val="single" w:sz="4" w:space="3" w:color="000000"/>
          <w:bottom w:val="single" w:sz="4" w:space="0"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5B19D901" w:rsidR="00F4562A" w:rsidRPr="00167803" w:rsidRDefault="00CE0D4F" w:rsidP="0094647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946473" w:rsidRPr="00946473">
        <w:rPr>
          <w:rFonts w:asciiTheme="minorHAnsi" w:hAnsiTheme="minorHAnsi" w:cs="Arial"/>
          <w:sz w:val="22"/>
          <w:lang w:val="en-GB"/>
        </w:rPr>
        <w:t>USP Tunisia Libya</w:t>
      </w:r>
      <w:r w:rsidRPr="00946473">
        <w:rPr>
          <w:rFonts w:asciiTheme="minorHAnsi" w:hAnsiTheme="minorHAnsi" w:cs="Arial"/>
          <w:sz w:val="22"/>
          <w:lang w:val="en-GB"/>
        </w:rPr>
        <w:t>.</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5CD9E42D" w:rsidR="0094346F" w:rsidRPr="00167803" w:rsidRDefault="0094346F" w:rsidP="0094647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w:t>
      </w:r>
      <w:r w:rsidR="00946473">
        <w:rPr>
          <w:rFonts w:asciiTheme="minorHAnsi" w:hAnsiTheme="minorHAnsi" w:cs="Arial"/>
          <w:sz w:val="22"/>
          <w:lang w:val="en-GB"/>
        </w:rPr>
        <w:t>tenders: written</w:t>
      </w:r>
      <w:r w:rsidR="00946473" w:rsidRPr="00946473">
        <w:rPr>
          <w:rFonts w:asciiTheme="minorHAnsi" w:hAnsiTheme="minorHAnsi" w:cs="Arial"/>
          <w:sz w:val="22"/>
          <w:lang w:val="en-GB"/>
        </w:rPr>
        <w:t>, simultaneous and consecutive translation in libya</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54419794" w:rsidR="00F57CF9" w:rsidRDefault="003930DF" w:rsidP="0094647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94647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435E06CF" w:rsidR="008F53EE" w:rsidRPr="008F53EE" w:rsidRDefault="008F53EE" w:rsidP="00946473">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946473" w:rsidRPr="00946473">
        <w:rPr>
          <w:rFonts w:ascii="Calibri" w:hAnsi="Calibri"/>
          <w:sz w:val="22"/>
          <w:szCs w:val="22"/>
          <w:lang w:val="en-GB"/>
        </w:rPr>
        <w:t>written, simultaneous and consecutive translation in libya</w:t>
      </w:r>
      <w:bookmarkStart w:id="0" w:name="_GoBack"/>
      <w:bookmarkEnd w:id="0"/>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94647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799584070"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CBE5A6" w14:textId="77777777" w:rsidR="00230D80" w:rsidRDefault="00230D80">
      <w:r>
        <w:separator/>
      </w:r>
    </w:p>
  </w:endnote>
  <w:endnote w:type="continuationSeparator" w:id="0">
    <w:p w14:paraId="7AA1BB13" w14:textId="77777777" w:rsidR="00230D80" w:rsidRDefault="00230D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D2267D6"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46473">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4647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6D171385"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30D8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30D80">
                              <w:rPr>
                                <w:rFonts w:asciiTheme="minorHAnsi" w:hAnsiTheme="minorHAnsi"/>
                                <w:b/>
                                <w:bCs/>
                                <w:noProof/>
                                <w:sz w:val="22"/>
                                <w:szCs w:val="22"/>
                              </w:rPr>
                              <w:t>1</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909BED8"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4647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4647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1AE8F7A4"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4647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4647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61879E" w14:textId="77777777" w:rsidR="00230D80" w:rsidRDefault="00230D80">
      <w:r>
        <w:separator/>
      </w:r>
    </w:p>
  </w:footnote>
  <w:footnote w:type="continuationSeparator" w:id="0">
    <w:p w14:paraId="503E8FDE" w14:textId="77777777" w:rsidR="00230D80" w:rsidRDefault="00230D80">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0D80"/>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49"/>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6473"/>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0E6E"/>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AF9375-BEB9-4D38-9257-7EC3F1BEF8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25</TotalTime>
  <Pages>6</Pages>
  <Words>1410</Words>
  <Characters>7757</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9149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Ahmed Zied BENNOUR</cp:lastModifiedBy>
  <cp:revision>7</cp:revision>
  <cp:lastPrinted>2016-03-24T23:23:00Z</cp:lastPrinted>
  <dcterms:created xsi:type="dcterms:W3CDTF">2023-02-01T09:42:00Z</dcterms:created>
  <dcterms:modified xsi:type="dcterms:W3CDTF">2025-01-28T14:41:00Z</dcterms:modified>
</cp:coreProperties>
</file>