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9948" w:type="dxa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94"/>
        <w:gridCol w:w="1843"/>
        <w:gridCol w:w="4257"/>
        <w:gridCol w:w="284"/>
        <w:gridCol w:w="20"/>
        <w:gridCol w:w="830"/>
        <w:gridCol w:w="20"/>
      </w:tblGrid>
      <w:tr w:rsidR="00AA7ACC" w:rsidRPr="004D03FA" w14:paraId="4F87D7CE" w14:textId="77777777" w:rsidTr="00AA7ACC">
        <w:trPr>
          <w:gridAfter w:val="2"/>
          <w:wAfter w:w="850" w:type="dxa"/>
          <w:trHeight w:hRule="exact" w:val="723"/>
        </w:trPr>
        <w:tc>
          <w:tcPr>
            <w:tcW w:w="9078" w:type="dxa"/>
            <w:gridSpan w:val="4"/>
          </w:tcPr>
          <w:p w14:paraId="4A7D0C09" w14:textId="4D9B7070" w:rsidR="00AA7ACC" w:rsidRPr="004D03FA" w:rsidRDefault="00AA7ACC" w:rsidP="00AA7ACC">
            <w:pPr>
              <w:pStyle w:val="Titre"/>
              <w:jc w:val="center"/>
              <w:rPr>
                <w:color w:val="auto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0800" behindDoc="1" locked="0" layoutInCell="1" allowOverlap="1" wp14:anchorId="56E5A730" wp14:editId="0834D250">
                  <wp:simplePos x="0" y="0"/>
                  <wp:positionH relativeFrom="column">
                    <wp:posOffset>1703070</wp:posOffset>
                  </wp:positionH>
                  <wp:positionV relativeFrom="paragraph">
                    <wp:posOffset>389890</wp:posOffset>
                  </wp:positionV>
                  <wp:extent cx="1348740" cy="960120"/>
                  <wp:effectExtent l="0" t="0" r="0" b="0"/>
                  <wp:wrapNone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740" cy="960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5089C">
              <w:rPr>
                <w:rFonts w:ascii="Trebuchet MS" w:hAnsi="Trebuchet MS"/>
                <w:b w:val="0"/>
                <w:sz w:val="32"/>
                <w:szCs w:val="32"/>
              </w:rPr>
              <w:t>CENTRE HOSPITALIER UNIVERSITAIRE DE POITIERS</w:t>
            </w:r>
          </w:p>
        </w:tc>
        <w:tc>
          <w:tcPr>
            <w:tcW w:w="20" w:type="dxa"/>
          </w:tcPr>
          <w:p w14:paraId="3A43A118" w14:textId="5BDBE82D" w:rsidR="00AA7ACC" w:rsidRPr="004D03FA" w:rsidRDefault="00AA7ACC" w:rsidP="00AA7ACC">
            <w:pPr>
              <w:pStyle w:val="Titre"/>
              <w:rPr>
                <w:color w:val="auto"/>
              </w:rPr>
            </w:pPr>
          </w:p>
        </w:tc>
      </w:tr>
      <w:tr w:rsidR="00765BFB" w:rsidRPr="004D03FA" w14:paraId="285A511E" w14:textId="77777777" w:rsidTr="00AA7ACC">
        <w:trPr>
          <w:gridAfter w:val="2"/>
          <w:wAfter w:w="850" w:type="dxa"/>
          <w:trHeight w:hRule="exact" w:val="1971"/>
        </w:trPr>
        <w:tc>
          <w:tcPr>
            <w:tcW w:w="9078" w:type="dxa"/>
            <w:gridSpan w:val="4"/>
          </w:tcPr>
          <w:p w14:paraId="4A363890" w14:textId="15E117CB" w:rsidR="00C3007F" w:rsidRDefault="00C3007F" w:rsidP="00765BFB">
            <w:pPr>
              <w:pStyle w:val="Titre"/>
              <w:rPr>
                <w:bCs/>
                <w:color w:val="auto"/>
              </w:rPr>
            </w:pPr>
          </w:p>
          <w:p w14:paraId="296EDB9E" w14:textId="57B4C90C" w:rsidR="00C3007F" w:rsidRPr="00C3007F" w:rsidRDefault="00C3007F" w:rsidP="00AA7ACC">
            <w:pPr>
              <w:pStyle w:val="Titre"/>
            </w:pPr>
          </w:p>
        </w:tc>
        <w:tc>
          <w:tcPr>
            <w:tcW w:w="20" w:type="dxa"/>
          </w:tcPr>
          <w:p w14:paraId="1CEC17D0" w14:textId="77777777" w:rsidR="00765BFB" w:rsidRPr="004D03FA" w:rsidRDefault="00765BFB" w:rsidP="00765BFB">
            <w:pPr>
              <w:pStyle w:val="Titre"/>
              <w:rPr>
                <w:color w:val="auto"/>
              </w:rPr>
            </w:pPr>
          </w:p>
        </w:tc>
      </w:tr>
      <w:tr w:rsidR="004D03FA" w:rsidRPr="004D03FA" w14:paraId="6356AC3F" w14:textId="77777777" w:rsidTr="00AA7ACC">
        <w:trPr>
          <w:trHeight w:hRule="exact" w:val="2381"/>
        </w:trPr>
        <w:tc>
          <w:tcPr>
            <w:tcW w:w="9928" w:type="dxa"/>
            <w:gridSpan w:val="6"/>
          </w:tcPr>
          <w:p w14:paraId="4982D933" w14:textId="77777777" w:rsidR="00432690" w:rsidRPr="00432690" w:rsidRDefault="00432690" w:rsidP="00432690">
            <w:pPr>
              <w:jc w:val="center"/>
              <w:rPr>
                <w:b/>
                <w:sz w:val="28"/>
                <w:szCs w:val="28"/>
              </w:rPr>
            </w:pPr>
            <w:bookmarkStart w:id="0" w:name="_Hlk97821088"/>
            <w:bookmarkStart w:id="1" w:name="_Hlk132804204"/>
            <w:r w:rsidRPr="00432690">
              <w:rPr>
                <w:b/>
                <w:bCs/>
                <w:sz w:val="28"/>
                <w:szCs w:val="28"/>
              </w:rPr>
              <w:t xml:space="preserve">Maîtrise d’œuvre </w:t>
            </w:r>
            <w:bookmarkEnd w:id="0"/>
            <w:bookmarkEnd w:id="1"/>
            <w:r w:rsidRPr="00432690">
              <w:rPr>
                <w:b/>
                <w:sz w:val="28"/>
                <w:szCs w:val="28"/>
              </w:rPr>
              <w:t xml:space="preserve">concernant la réparation de la passerelle de liaison </w:t>
            </w:r>
          </w:p>
          <w:p w14:paraId="3BD34CEC" w14:textId="77777777" w:rsidR="00432690" w:rsidRPr="00432690" w:rsidRDefault="00432690" w:rsidP="00432690">
            <w:pPr>
              <w:jc w:val="center"/>
              <w:rPr>
                <w:sz w:val="28"/>
                <w:szCs w:val="28"/>
              </w:rPr>
            </w:pPr>
            <w:r w:rsidRPr="00432690">
              <w:rPr>
                <w:b/>
                <w:sz w:val="28"/>
                <w:szCs w:val="28"/>
              </w:rPr>
              <w:t>entre le pôle régional de cancérologie et la tour Jean Bernard</w:t>
            </w:r>
            <w:r w:rsidRPr="00432690">
              <w:rPr>
                <w:sz w:val="28"/>
                <w:szCs w:val="28"/>
              </w:rPr>
              <w:t>.</w:t>
            </w:r>
          </w:p>
          <w:p w14:paraId="31B659EA" w14:textId="49A56225" w:rsidR="00AA7ACC" w:rsidRPr="00C50A8C" w:rsidRDefault="00AA7ACC" w:rsidP="003A0B7D">
            <w:pPr>
              <w:pStyle w:val="Titre"/>
              <w:rPr>
                <w:rFonts w:asciiTheme="majorHAnsi" w:hAnsiTheme="majorHAnsi"/>
                <w:color w:val="004C4C" w:themeColor="accent1" w:themeShade="BF"/>
                <w:sz w:val="40"/>
                <w:szCs w:val="32"/>
                <w:u w:val="single"/>
                <w:lang w:eastAsia="en-US"/>
              </w:rPr>
            </w:pPr>
          </w:p>
          <w:p w14:paraId="23978305" w14:textId="77777777" w:rsidR="00AA7ACC" w:rsidRPr="00C50A8C" w:rsidRDefault="00AA7ACC" w:rsidP="003A0B7D">
            <w:pPr>
              <w:pStyle w:val="Titre"/>
              <w:rPr>
                <w:rFonts w:asciiTheme="majorHAnsi" w:hAnsiTheme="majorHAnsi"/>
                <w:color w:val="004C4C" w:themeColor="accent1" w:themeShade="BF"/>
                <w:sz w:val="40"/>
                <w:szCs w:val="32"/>
                <w:u w:val="single"/>
                <w:lang w:eastAsia="en-US"/>
              </w:rPr>
            </w:pPr>
          </w:p>
          <w:p w14:paraId="7B6E71BF" w14:textId="77777777" w:rsidR="00AA7ACC" w:rsidRPr="00C50A8C" w:rsidRDefault="00AA7ACC" w:rsidP="003A0B7D">
            <w:pPr>
              <w:pStyle w:val="Titre"/>
              <w:rPr>
                <w:rFonts w:asciiTheme="majorHAnsi" w:hAnsiTheme="majorHAnsi"/>
                <w:color w:val="004C4C" w:themeColor="accent1" w:themeShade="BF"/>
                <w:sz w:val="40"/>
                <w:szCs w:val="32"/>
                <w:u w:val="single"/>
                <w:lang w:eastAsia="en-US"/>
              </w:rPr>
            </w:pPr>
          </w:p>
          <w:p w14:paraId="69928814" w14:textId="77777777" w:rsidR="00AA7ACC" w:rsidRPr="00C50A8C" w:rsidRDefault="00AA7ACC" w:rsidP="003A0B7D">
            <w:pPr>
              <w:pStyle w:val="Titre"/>
              <w:rPr>
                <w:rFonts w:asciiTheme="majorHAnsi" w:hAnsiTheme="majorHAnsi"/>
                <w:color w:val="004C4C" w:themeColor="accent1" w:themeShade="BF"/>
                <w:sz w:val="40"/>
                <w:szCs w:val="32"/>
                <w:u w:val="single"/>
                <w:lang w:eastAsia="en-US"/>
              </w:rPr>
            </w:pPr>
          </w:p>
          <w:p w14:paraId="53E58716" w14:textId="570EB069" w:rsidR="00AA7ACC" w:rsidRPr="00C50A8C" w:rsidRDefault="003A0B7D" w:rsidP="003A0B7D">
            <w:pPr>
              <w:pStyle w:val="Titre"/>
              <w:rPr>
                <w:rFonts w:asciiTheme="majorHAnsi" w:hAnsiTheme="majorHAnsi"/>
                <w:color w:val="004C4C" w:themeColor="accent1" w:themeShade="BF"/>
                <w:sz w:val="40"/>
                <w:szCs w:val="32"/>
                <w:u w:val="single"/>
                <w:lang w:eastAsia="en-US"/>
              </w:rPr>
            </w:pPr>
            <w:r w:rsidRPr="00C50A8C">
              <w:rPr>
                <w:rFonts w:asciiTheme="majorHAnsi" w:hAnsiTheme="majorHAnsi"/>
                <w:color w:val="004C4C" w:themeColor="accent1" w:themeShade="BF"/>
                <w:sz w:val="40"/>
                <w:szCs w:val="32"/>
                <w:u w:val="single"/>
                <w:lang w:eastAsia="en-US"/>
              </w:rPr>
              <w:t xml:space="preserve">Marché </w:t>
            </w:r>
            <w:r w:rsidR="00AA7ACC" w:rsidRPr="00C50A8C">
              <w:rPr>
                <w:rFonts w:asciiTheme="majorHAnsi" w:hAnsiTheme="majorHAnsi"/>
                <w:color w:val="004C4C" w:themeColor="accent1" w:themeShade="BF"/>
                <w:sz w:val="40"/>
                <w:szCs w:val="32"/>
                <w:u w:val="single"/>
                <w:lang w:eastAsia="en-US"/>
              </w:rPr>
              <w:t xml:space="preserve">négocié de prestation similaire </w:t>
            </w:r>
          </w:p>
          <w:p w14:paraId="6A4A0F3F" w14:textId="0DA01E37" w:rsidR="003A0B7D" w:rsidRPr="00C50A8C" w:rsidRDefault="003A0B7D" w:rsidP="003A0B7D">
            <w:pPr>
              <w:pStyle w:val="Titre"/>
              <w:rPr>
                <w:rFonts w:asciiTheme="majorHAnsi" w:hAnsiTheme="majorHAnsi"/>
                <w:color w:val="004C4C" w:themeColor="accent1" w:themeShade="BF"/>
                <w:sz w:val="40"/>
                <w:szCs w:val="32"/>
                <w:u w:val="single"/>
                <w:lang w:eastAsia="en-US"/>
              </w:rPr>
            </w:pPr>
            <w:r w:rsidRPr="00C50A8C">
              <w:rPr>
                <w:rFonts w:asciiTheme="majorHAnsi" w:hAnsiTheme="majorHAnsi"/>
                <w:color w:val="004C4C" w:themeColor="accent1" w:themeShade="BF"/>
                <w:sz w:val="40"/>
                <w:szCs w:val="32"/>
                <w:u w:val="single"/>
                <w:lang w:eastAsia="en-US"/>
              </w:rPr>
              <w:t>Maîtrise d'Œuvre</w:t>
            </w:r>
          </w:p>
          <w:p w14:paraId="2BE6BB79" w14:textId="0A0E4EFE" w:rsidR="00E315B3" w:rsidRPr="00C50A8C" w:rsidRDefault="003A0B7D" w:rsidP="003A0B7D">
            <w:pPr>
              <w:rPr>
                <w:rFonts w:asciiTheme="majorHAnsi" w:eastAsiaTheme="majorEastAsia" w:hAnsiTheme="majorHAnsi" w:cstheme="majorBidi"/>
                <w:b/>
                <w:color w:val="004C4C" w:themeColor="accent1" w:themeShade="BF"/>
                <w:sz w:val="40"/>
                <w:szCs w:val="32"/>
                <w:u w:val="single"/>
              </w:rPr>
            </w:pPr>
            <w:r w:rsidRPr="00C50A8C">
              <w:rPr>
                <w:rFonts w:asciiTheme="majorHAnsi" w:eastAsiaTheme="majorEastAsia" w:hAnsiTheme="majorHAnsi" w:cstheme="majorBidi"/>
                <w:color w:val="004C4C" w:themeColor="accent1" w:themeShade="BF"/>
                <w:sz w:val="40"/>
                <w:szCs w:val="32"/>
                <w:u w:val="single"/>
              </w:rPr>
              <w:t>Acte d’engagement</w:t>
            </w:r>
            <w:r w:rsidR="004C57AC" w:rsidRPr="00C50A8C">
              <w:rPr>
                <w:rFonts w:asciiTheme="majorHAnsi" w:eastAsiaTheme="majorEastAsia" w:hAnsiTheme="majorHAnsi" w:cstheme="majorBidi"/>
                <w:color w:val="004C4C" w:themeColor="accent1" w:themeShade="BF"/>
                <w:sz w:val="40"/>
                <w:szCs w:val="32"/>
                <w:u w:val="single"/>
              </w:rPr>
              <w:t xml:space="preserve"> </w:t>
            </w:r>
          </w:p>
        </w:tc>
        <w:tc>
          <w:tcPr>
            <w:tcW w:w="20" w:type="dxa"/>
            <w:vAlign w:val="center"/>
          </w:tcPr>
          <w:p w14:paraId="4DB2E70D" w14:textId="77777777" w:rsidR="00DA5460" w:rsidRPr="004D03FA" w:rsidRDefault="00DA5460" w:rsidP="00DA5460"/>
        </w:tc>
      </w:tr>
      <w:tr w:rsidR="00FF2E93" w14:paraId="13578773" w14:textId="77777777" w:rsidTr="00AA7ACC">
        <w:trPr>
          <w:gridAfter w:val="4"/>
          <w:wAfter w:w="1154" w:type="dxa"/>
          <w:trHeight w:hRule="exact" w:val="1077"/>
        </w:trPr>
        <w:tc>
          <w:tcPr>
            <w:tcW w:w="8794" w:type="dxa"/>
            <w:gridSpan w:val="3"/>
            <w:vAlign w:val="center"/>
          </w:tcPr>
          <w:p w14:paraId="3F3645C5" w14:textId="43A46876" w:rsidR="00AA7ACC" w:rsidRDefault="00AA7ACC" w:rsidP="00AA7ACC">
            <w:pPr>
              <w:jc w:val="center"/>
              <w:rPr>
                <w:rFonts w:ascii="Trebuchet MS" w:hAnsi="Trebuchet MS"/>
                <w:b/>
                <w:spacing w:val="60"/>
                <w:sz w:val="40"/>
                <w:szCs w:val="40"/>
              </w:rPr>
            </w:pPr>
            <w:r w:rsidRPr="00B15F31">
              <w:rPr>
                <w:rFonts w:ascii="Trebuchet MS" w:hAnsi="Trebuchet MS"/>
                <w:b/>
                <w:spacing w:val="60"/>
                <w:sz w:val="40"/>
                <w:szCs w:val="40"/>
              </w:rPr>
              <w:t>ACTE D’ENGAGEMENT</w:t>
            </w:r>
          </w:p>
          <w:p w14:paraId="1548482B" w14:textId="1105502C" w:rsidR="00AA7ACC" w:rsidRDefault="00AA7ACC" w:rsidP="00AA7ACC">
            <w:pPr>
              <w:jc w:val="center"/>
              <w:rPr>
                <w:rFonts w:ascii="Trebuchet MS" w:hAnsi="Trebuchet MS"/>
                <w:b/>
                <w:spacing w:val="60"/>
                <w:sz w:val="40"/>
                <w:szCs w:val="40"/>
              </w:rPr>
            </w:pPr>
          </w:p>
          <w:p w14:paraId="13E16474" w14:textId="48D78005" w:rsidR="00AA7ACC" w:rsidRDefault="00AA7ACC" w:rsidP="00AA7ACC">
            <w:pPr>
              <w:jc w:val="center"/>
              <w:rPr>
                <w:rFonts w:ascii="Trebuchet MS" w:hAnsi="Trebuchet MS"/>
                <w:b/>
                <w:spacing w:val="60"/>
                <w:sz w:val="40"/>
                <w:szCs w:val="40"/>
              </w:rPr>
            </w:pPr>
          </w:p>
          <w:p w14:paraId="0E571D68" w14:textId="77777777" w:rsidR="00AA7ACC" w:rsidRPr="00B15F31" w:rsidRDefault="00AA7ACC" w:rsidP="00AA7ACC">
            <w:pPr>
              <w:jc w:val="center"/>
              <w:rPr>
                <w:rFonts w:ascii="Trebuchet MS" w:hAnsi="Trebuchet MS"/>
                <w:b/>
                <w:spacing w:val="60"/>
                <w:sz w:val="40"/>
                <w:szCs w:val="40"/>
              </w:rPr>
            </w:pPr>
          </w:p>
          <w:p w14:paraId="0F1AD484" w14:textId="34642482" w:rsidR="00FF2E93" w:rsidRDefault="00FF2E93" w:rsidP="00DA5460"/>
        </w:tc>
      </w:tr>
      <w:tr w:rsidR="00F34418" w:rsidRPr="00F34418" w14:paraId="59029E0F" w14:textId="77777777" w:rsidTr="00AA7ACC">
        <w:trPr>
          <w:gridAfter w:val="4"/>
          <w:wAfter w:w="1154" w:type="dxa"/>
          <w:trHeight w:hRule="exact" w:val="510"/>
        </w:trPr>
        <w:tc>
          <w:tcPr>
            <w:tcW w:w="8794" w:type="dxa"/>
            <w:gridSpan w:val="3"/>
            <w:vAlign w:val="center"/>
          </w:tcPr>
          <w:p w14:paraId="23002E72" w14:textId="67F93CC2" w:rsidR="00F34418" w:rsidRPr="00270190" w:rsidRDefault="00F34418" w:rsidP="00FE7429">
            <w:pPr>
              <w:pStyle w:val="Titre"/>
              <w:rPr>
                <w:rStyle w:val="lev"/>
                <w:rFonts w:ascii="Calibri Light" w:hAnsi="Calibri Light"/>
                <w:b/>
                <w:bCs w:val="0"/>
                <w:color w:val="000000" w:themeColor="text1"/>
                <w:sz w:val="28"/>
              </w:rPr>
            </w:pPr>
          </w:p>
        </w:tc>
      </w:tr>
      <w:tr w:rsidR="00F34418" w:rsidRPr="00270190" w14:paraId="63009467" w14:textId="77777777" w:rsidTr="00AA7ACC">
        <w:trPr>
          <w:gridAfter w:val="4"/>
          <w:wAfter w:w="1154" w:type="dxa"/>
          <w:trHeight w:hRule="exact" w:val="80"/>
        </w:trPr>
        <w:tc>
          <w:tcPr>
            <w:tcW w:w="8794" w:type="dxa"/>
            <w:gridSpan w:val="3"/>
            <w:vAlign w:val="center"/>
          </w:tcPr>
          <w:p w14:paraId="54768CB3" w14:textId="79CFA77B" w:rsidR="00F34418" w:rsidRPr="00270190" w:rsidRDefault="00F34418" w:rsidP="003A0B7D">
            <w:pPr>
              <w:pStyle w:val="Textebrut"/>
              <w:rPr>
                <w:sz w:val="20"/>
              </w:rPr>
            </w:pPr>
          </w:p>
        </w:tc>
      </w:tr>
      <w:tr w:rsidR="00F34418" w:rsidRPr="00270190" w14:paraId="5BC5F21E" w14:textId="77777777" w:rsidTr="00AA7ACC">
        <w:trPr>
          <w:gridAfter w:val="4"/>
          <w:wAfter w:w="1154" w:type="dxa"/>
          <w:trHeight w:hRule="exact" w:val="680"/>
        </w:trPr>
        <w:tc>
          <w:tcPr>
            <w:tcW w:w="4537" w:type="dxa"/>
            <w:gridSpan w:val="2"/>
            <w:vAlign w:val="bottom"/>
          </w:tcPr>
          <w:p w14:paraId="284A2A68" w14:textId="3AA0FA08" w:rsidR="00F34418" w:rsidRPr="00270190" w:rsidRDefault="00F34418" w:rsidP="00F34418">
            <w:pPr>
              <w:pStyle w:val="Textebrut"/>
              <w:rPr>
                <w:rFonts w:cs="Courier New"/>
                <w:sz w:val="20"/>
                <w:szCs w:val="20"/>
              </w:rPr>
            </w:pPr>
            <w:r w:rsidRPr="00270190">
              <w:rPr>
                <w:rFonts w:cs="Courier New"/>
                <w:i/>
                <w:sz w:val="20"/>
                <w:szCs w:val="20"/>
              </w:rPr>
              <w:t>Maître d’ouvrage</w:t>
            </w:r>
          </w:p>
          <w:p w14:paraId="40499C57" w14:textId="77777777" w:rsidR="00F34418" w:rsidRPr="00270190" w:rsidRDefault="00F34418" w:rsidP="00E51954">
            <w:pPr>
              <w:pStyle w:val="Textebrut"/>
              <w:rPr>
                <w:sz w:val="20"/>
              </w:rPr>
            </w:pPr>
            <w:r w:rsidRPr="00270190">
              <w:rPr>
                <w:sz w:val="20"/>
              </w:rPr>
              <w:t>---</w:t>
            </w:r>
          </w:p>
        </w:tc>
        <w:tc>
          <w:tcPr>
            <w:tcW w:w="4257" w:type="dxa"/>
            <w:vAlign w:val="bottom"/>
          </w:tcPr>
          <w:p w14:paraId="0256ECC5" w14:textId="4133D10B" w:rsidR="00F34418" w:rsidRPr="00270190" w:rsidRDefault="00F34418" w:rsidP="00E51954">
            <w:pPr>
              <w:pStyle w:val="Textebrut"/>
              <w:rPr>
                <w:sz w:val="20"/>
              </w:rPr>
            </w:pPr>
          </w:p>
        </w:tc>
      </w:tr>
      <w:tr w:rsidR="00F32B86" w:rsidRPr="00270190" w14:paraId="63D5CB46" w14:textId="77777777" w:rsidTr="00AA7ACC">
        <w:trPr>
          <w:trHeight w:hRule="exact" w:val="2018"/>
        </w:trPr>
        <w:tc>
          <w:tcPr>
            <w:tcW w:w="2694" w:type="dxa"/>
          </w:tcPr>
          <w:p w14:paraId="664208B0" w14:textId="0DB0AAF7" w:rsidR="00C3007F" w:rsidRDefault="0093010A" w:rsidP="00C3007F">
            <w:pPr>
              <w:pStyle w:val="Textebrut"/>
              <w:rPr>
                <w:rFonts w:cs="Courier New"/>
                <w:b/>
                <w:sz w:val="20"/>
                <w:szCs w:val="20"/>
              </w:rPr>
            </w:pPr>
            <w:r>
              <w:rPr>
                <w:rFonts w:cs="Courier New"/>
                <w:b/>
                <w:sz w:val="20"/>
                <w:szCs w:val="20"/>
              </w:rPr>
              <w:t>CHU DE POITIERS</w:t>
            </w:r>
          </w:p>
          <w:p w14:paraId="4EB1892B" w14:textId="0C8F76F3" w:rsidR="00C3007F" w:rsidRDefault="0093010A" w:rsidP="00C3007F">
            <w:pPr>
              <w:pStyle w:val="Textebrut"/>
              <w:rPr>
                <w:rFonts w:cs="Courier New"/>
                <w:sz w:val="20"/>
                <w:szCs w:val="20"/>
              </w:rPr>
            </w:pPr>
            <w:r>
              <w:rPr>
                <w:rFonts w:cs="Courier New"/>
                <w:sz w:val="20"/>
                <w:szCs w:val="20"/>
              </w:rPr>
              <w:t>2, rue de la Milétrie</w:t>
            </w:r>
          </w:p>
          <w:p w14:paraId="76D2FE60" w14:textId="791348CD" w:rsidR="0093010A" w:rsidRDefault="0093010A" w:rsidP="00C3007F">
            <w:pPr>
              <w:pStyle w:val="Textebrut"/>
              <w:rPr>
                <w:rFonts w:cs="Courier New"/>
                <w:sz w:val="20"/>
                <w:szCs w:val="20"/>
              </w:rPr>
            </w:pPr>
            <w:r>
              <w:rPr>
                <w:rFonts w:cs="Courier New"/>
                <w:sz w:val="20"/>
                <w:szCs w:val="20"/>
              </w:rPr>
              <w:t>86021 POITIERS</w:t>
            </w:r>
          </w:p>
          <w:p w14:paraId="30D39815" w14:textId="2A10EC32" w:rsidR="00F32B86" w:rsidRDefault="00F32B86" w:rsidP="00C3007F">
            <w:pPr>
              <w:pStyle w:val="Textebrut"/>
              <w:rPr>
                <w:rFonts w:cs="Courier New"/>
                <w:sz w:val="20"/>
                <w:szCs w:val="20"/>
              </w:rPr>
            </w:pPr>
          </w:p>
          <w:p w14:paraId="407E2DF4" w14:textId="77777777" w:rsidR="00F32B86" w:rsidRDefault="00F32B86" w:rsidP="00C3007F">
            <w:pPr>
              <w:pStyle w:val="Textebrut"/>
              <w:tabs>
                <w:tab w:val="left" w:pos="2418"/>
              </w:tabs>
              <w:ind w:right="278"/>
              <w:rPr>
                <w:sz w:val="20"/>
              </w:rPr>
            </w:pPr>
          </w:p>
          <w:p w14:paraId="69064731" w14:textId="644AE62B" w:rsidR="00F32B86" w:rsidRPr="0093010A" w:rsidRDefault="00F32B86" w:rsidP="00C3007F">
            <w:pPr>
              <w:pStyle w:val="Textebrut"/>
              <w:tabs>
                <w:tab w:val="left" w:pos="2418"/>
              </w:tabs>
              <w:ind w:right="278"/>
              <w:rPr>
                <w:i/>
                <w:sz w:val="20"/>
              </w:rPr>
            </w:pPr>
          </w:p>
        </w:tc>
        <w:tc>
          <w:tcPr>
            <w:tcW w:w="1843" w:type="dxa"/>
          </w:tcPr>
          <w:p w14:paraId="30E607CE" w14:textId="0585017A" w:rsidR="00F32B86" w:rsidRPr="00270190" w:rsidRDefault="00F32B86" w:rsidP="00C3007F">
            <w:pPr>
              <w:pStyle w:val="Textebrut"/>
              <w:rPr>
                <w:sz w:val="20"/>
              </w:rPr>
            </w:pPr>
          </w:p>
        </w:tc>
        <w:tc>
          <w:tcPr>
            <w:tcW w:w="5391" w:type="dxa"/>
            <w:gridSpan w:val="4"/>
          </w:tcPr>
          <w:p w14:paraId="36DAE692" w14:textId="77777777" w:rsidR="00F32B86" w:rsidRPr="00270190" w:rsidRDefault="00F32B86" w:rsidP="00C3007F">
            <w:pPr>
              <w:pStyle w:val="Textebrut"/>
              <w:rPr>
                <w:sz w:val="20"/>
              </w:rPr>
            </w:pPr>
          </w:p>
        </w:tc>
        <w:tc>
          <w:tcPr>
            <w:tcW w:w="20" w:type="dxa"/>
          </w:tcPr>
          <w:p w14:paraId="06CC39E5" w14:textId="7B7EB4F0" w:rsidR="00F32B86" w:rsidRPr="00270190" w:rsidRDefault="00F32B86" w:rsidP="00C3007F">
            <w:pPr>
              <w:pStyle w:val="Textebrut"/>
              <w:rPr>
                <w:sz w:val="20"/>
              </w:rPr>
            </w:pPr>
          </w:p>
        </w:tc>
      </w:tr>
      <w:tr w:rsidR="00F32B86" w14:paraId="55661397" w14:textId="77777777" w:rsidTr="00AA7ACC">
        <w:trPr>
          <w:gridAfter w:val="4"/>
          <w:wAfter w:w="1154" w:type="dxa"/>
          <w:trHeight w:val="760"/>
        </w:trPr>
        <w:tc>
          <w:tcPr>
            <w:tcW w:w="8794" w:type="dxa"/>
            <w:gridSpan w:val="3"/>
          </w:tcPr>
          <w:p w14:paraId="1AEEC772" w14:textId="3C6D7A49" w:rsidR="00F32B86" w:rsidRDefault="00F32B86" w:rsidP="00C3007F">
            <w:pPr>
              <w:spacing w:after="0"/>
            </w:pPr>
          </w:p>
        </w:tc>
      </w:tr>
      <w:tr w:rsidR="00FF2E93" w14:paraId="6A8309AC" w14:textId="77777777" w:rsidTr="00AA7ACC">
        <w:trPr>
          <w:gridAfter w:val="4"/>
          <w:wAfter w:w="1154" w:type="dxa"/>
          <w:trHeight w:val="2525"/>
        </w:trPr>
        <w:tc>
          <w:tcPr>
            <w:tcW w:w="8794" w:type="dxa"/>
            <w:gridSpan w:val="3"/>
          </w:tcPr>
          <w:p w14:paraId="3A1248E3" w14:textId="78F95765" w:rsidR="00AA7ACC" w:rsidRDefault="00AA7ACC" w:rsidP="00DA5460"/>
          <w:p w14:paraId="15C54C29" w14:textId="77777777" w:rsidR="00AA7ACC" w:rsidRPr="00AA7ACC" w:rsidRDefault="00AA7ACC" w:rsidP="00AA7ACC"/>
          <w:p w14:paraId="335B62ED" w14:textId="77777777" w:rsidR="00AA7ACC" w:rsidRPr="00AA7ACC" w:rsidRDefault="00AA7ACC" w:rsidP="00AA7ACC"/>
          <w:p w14:paraId="0DB6B163" w14:textId="77777777" w:rsidR="00AA7ACC" w:rsidRPr="00AA7ACC" w:rsidRDefault="00AA7ACC" w:rsidP="00AA7ACC"/>
          <w:p w14:paraId="3D6D4BEA" w14:textId="77777777" w:rsidR="00AA7ACC" w:rsidRPr="00AA7ACC" w:rsidRDefault="00AA7ACC" w:rsidP="00AA7ACC"/>
          <w:p w14:paraId="109AA41F" w14:textId="2F28AB69" w:rsidR="00AA7ACC" w:rsidRDefault="00AA7ACC" w:rsidP="00AA7ACC"/>
          <w:p w14:paraId="4644B7AE" w14:textId="55477490" w:rsidR="00FF2E93" w:rsidRPr="00AA7ACC" w:rsidRDefault="00AA7ACC" w:rsidP="00AA7ACC">
            <w:pPr>
              <w:tabs>
                <w:tab w:val="left" w:pos="1380"/>
              </w:tabs>
            </w:pPr>
            <w:r>
              <w:tab/>
            </w:r>
          </w:p>
        </w:tc>
      </w:tr>
    </w:tbl>
    <w:p w14:paraId="40170A30" w14:textId="77777777" w:rsidR="001F23D5" w:rsidRDefault="001F23D5" w:rsidP="001F23D5">
      <w:pPr>
        <w:sectPr w:rsidR="001F23D5" w:rsidSect="00270190">
          <w:headerReference w:type="default" r:id="rId9"/>
          <w:footerReference w:type="default" r:id="rId10"/>
          <w:pgSz w:w="11906" w:h="16838"/>
          <w:pgMar w:top="2694" w:right="567" w:bottom="1134" w:left="1843" w:header="709" w:footer="709" w:gutter="0"/>
          <w:cols w:space="708"/>
          <w:titlePg/>
          <w:docGrid w:linePitch="360"/>
        </w:sectPr>
      </w:pPr>
    </w:p>
    <w:sdt>
      <w:sdtPr>
        <w:rPr>
          <w:rFonts w:asciiTheme="minorHAnsi" w:eastAsiaTheme="minorEastAsia" w:hAnsiTheme="minorHAnsi" w:cstheme="minorBidi"/>
          <w:b w:val="0"/>
          <w:caps w:val="0"/>
          <w:color w:val="auto"/>
          <w:sz w:val="20"/>
          <w:szCs w:val="22"/>
        </w:rPr>
        <w:id w:val="-1970195725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6532B574" w14:textId="5D7DFC67" w:rsidR="00FE7429" w:rsidRDefault="00FE7429">
          <w:pPr>
            <w:pStyle w:val="En-ttedetabledesmatires"/>
          </w:pPr>
          <w:r>
            <w:t>Table des matières</w:t>
          </w:r>
        </w:p>
        <w:p w14:paraId="41878F49" w14:textId="0C7831BF" w:rsidR="005523CB" w:rsidRDefault="00FE7429">
          <w:pPr>
            <w:pStyle w:val="TM1"/>
            <w:rPr>
              <w:caps w:val="0"/>
              <w:color w:val="auto"/>
              <w:sz w:val="22"/>
              <w:lang w:eastAsia="fr-F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87669955" w:history="1">
            <w:r w:rsidR="005523CB" w:rsidRPr="00B4141E">
              <w:rPr>
                <w:rStyle w:val="Lienhypertexte"/>
              </w:rPr>
              <w:t>A</w:t>
            </w:r>
            <w:r w:rsidR="005523CB">
              <w:rPr>
                <w:caps w:val="0"/>
                <w:color w:val="auto"/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OBJET DU CONTRAT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_Toc187669955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3</w:t>
            </w:r>
            <w:r w:rsidR="005523CB">
              <w:rPr>
                <w:webHidden/>
              </w:rPr>
              <w:fldChar w:fldCharType="end"/>
            </w:r>
          </w:hyperlink>
        </w:p>
        <w:p w14:paraId="0890C215" w14:textId="7B995E6C" w:rsidR="005523CB" w:rsidRDefault="005A1DFA">
          <w:pPr>
            <w:pStyle w:val="TM1"/>
            <w:rPr>
              <w:caps w:val="0"/>
              <w:color w:val="auto"/>
              <w:sz w:val="22"/>
              <w:lang w:eastAsia="fr-FR"/>
            </w:rPr>
          </w:pPr>
          <w:hyperlink w:anchor="_Toc187669956" w:history="1">
            <w:r w:rsidR="005523CB" w:rsidRPr="00B4141E">
              <w:rPr>
                <w:rStyle w:val="Lienhypertexte"/>
              </w:rPr>
              <w:t>B</w:t>
            </w:r>
            <w:r w:rsidR="005523CB">
              <w:rPr>
                <w:caps w:val="0"/>
                <w:color w:val="auto"/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Contractants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_Toc187669956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4</w:t>
            </w:r>
            <w:r w:rsidR="005523CB">
              <w:rPr>
                <w:webHidden/>
              </w:rPr>
              <w:fldChar w:fldCharType="end"/>
            </w:r>
          </w:hyperlink>
        </w:p>
        <w:p w14:paraId="34725BF2" w14:textId="77449AC3" w:rsidR="005523CB" w:rsidRDefault="005A1DFA">
          <w:pPr>
            <w:pStyle w:val="TM1"/>
            <w:rPr>
              <w:caps w:val="0"/>
              <w:color w:val="auto"/>
              <w:sz w:val="22"/>
              <w:lang w:eastAsia="fr-FR"/>
            </w:rPr>
          </w:pPr>
          <w:hyperlink w:anchor="_Toc187669957" w:history="1">
            <w:r w:rsidR="005523CB" w:rsidRPr="00B4141E">
              <w:rPr>
                <w:rStyle w:val="Lienhypertexte"/>
              </w:rPr>
              <w:t>C</w:t>
            </w:r>
            <w:r w:rsidR="005523CB">
              <w:rPr>
                <w:caps w:val="0"/>
                <w:color w:val="auto"/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Offre de Prix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_Toc187669957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7</w:t>
            </w:r>
            <w:r w:rsidR="005523CB">
              <w:rPr>
                <w:webHidden/>
              </w:rPr>
              <w:fldChar w:fldCharType="end"/>
            </w:r>
          </w:hyperlink>
        </w:p>
        <w:p w14:paraId="223E3539" w14:textId="14DD6CC5" w:rsidR="005523CB" w:rsidRDefault="005A1DFA">
          <w:pPr>
            <w:pStyle w:val="TM2"/>
            <w:rPr>
              <w:sz w:val="22"/>
              <w:lang w:eastAsia="fr-FR"/>
            </w:rPr>
          </w:pPr>
          <w:hyperlink w:anchor="_Toc187669958" w:history="1">
            <w:r w:rsidR="005523CB" w:rsidRPr="00B4141E">
              <w:rPr>
                <w:rStyle w:val="Lienhypertexte"/>
              </w:rPr>
              <w:t>1</w:t>
            </w:r>
            <w:r w:rsidR="005523CB">
              <w:rPr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Conditions générales de l'offre de prix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_Toc187669958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7</w:t>
            </w:r>
            <w:r w:rsidR="005523CB">
              <w:rPr>
                <w:webHidden/>
              </w:rPr>
              <w:fldChar w:fldCharType="end"/>
            </w:r>
          </w:hyperlink>
        </w:p>
        <w:p w14:paraId="478C8B2C" w14:textId="20D9C861" w:rsidR="005523CB" w:rsidRDefault="005A1DFA">
          <w:pPr>
            <w:pStyle w:val="TM2"/>
            <w:rPr>
              <w:sz w:val="22"/>
              <w:lang w:eastAsia="fr-FR"/>
            </w:rPr>
          </w:pPr>
          <w:hyperlink w:anchor="_Toc187669959" w:history="1">
            <w:r w:rsidR="005523CB" w:rsidRPr="00B4141E">
              <w:rPr>
                <w:rStyle w:val="Lienhypertexte"/>
              </w:rPr>
              <w:t>2</w:t>
            </w:r>
            <w:r w:rsidR="005523CB">
              <w:rPr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Rémunération pour la Mission de base catégorie « Bâtiment » suivant le Livre IV « DISPOSITIONS PROPRES AUX MARCHÉS PUBLICS LIÉS À LA MAITRISE D’OUVRAGE PUBLIQUE ET À LA MAITRISE D’ŒUVRE » de la deuxième partie du Code de la Commande Publique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_Toc187669959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7</w:t>
            </w:r>
            <w:r w:rsidR="005523CB">
              <w:rPr>
                <w:webHidden/>
              </w:rPr>
              <w:fldChar w:fldCharType="end"/>
            </w:r>
          </w:hyperlink>
        </w:p>
        <w:p w14:paraId="75C3EB0D" w14:textId="3B71A959" w:rsidR="005523CB" w:rsidRDefault="005A1DFA">
          <w:pPr>
            <w:pStyle w:val="TM2"/>
            <w:rPr>
              <w:sz w:val="22"/>
              <w:lang w:eastAsia="fr-FR"/>
            </w:rPr>
          </w:pPr>
          <w:hyperlink w:anchor="_Toc187669960" w:history="1">
            <w:r w:rsidR="005523CB" w:rsidRPr="00B4141E">
              <w:rPr>
                <w:rStyle w:val="Lienhypertexte"/>
              </w:rPr>
              <w:t>3</w:t>
            </w:r>
            <w:r w:rsidR="005523CB">
              <w:rPr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Modalité de la rémunération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_Toc187669960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8</w:t>
            </w:r>
            <w:r w:rsidR="005523CB">
              <w:rPr>
                <w:webHidden/>
              </w:rPr>
              <w:fldChar w:fldCharType="end"/>
            </w:r>
          </w:hyperlink>
        </w:p>
        <w:p w14:paraId="781D4A47" w14:textId="3FD712FC" w:rsidR="005523CB" w:rsidRDefault="005A1DFA">
          <w:pPr>
            <w:pStyle w:val="TM2"/>
            <w:rPr>
              <w:sz w:val="22"/>
              <w:lang w:eastAsia="fr-FR"/>
            </w:rPr>
          </w:pPr>
          <w:hyperlink w:anchor="_Toc187669961" w:history="1">
            <w:r w:rsidR="005523CB" w:rsidRPr="00B4141E">
              <w:rPr>
                <w:rStyle w:val="Lienhypertexte"/>
              </w:rPr>
              <w:t>4</w:t>
            </w:r>
            <w:r w:rsidR="005523CB">
              <w:rPr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Prestation Supplémentaire Eventuelle</w:t>
            </w:r>
            <w:r w:rsidR="005523CB" w:rsidRPr="00B4141E">
              <w:rPr>
                <w:rStyle w:val="Lienhypertexte"/>
                <w:iCs/>
              </w:rPr>
              <w:t xml:space="preserve"> : </w:t>
            </w:r>
            <w:r w:rsidR="005523CB" w:rsidRPr="00B4141E">
              <w:rPr>
                <w:rStyle w:val="Lienhypertexte"/>
              </w:rPr>
              <w:t>Mission complémentaire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_Toc187669961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8</w:t>
            </w:r>
            <w:r w:rsidR="005523CB">
              <w:rPr>
                <w:webHidden/>
              </w:rPr>
              <w:fldChar w:fldCharType="end"/>
            </w:r>
          </w:hyperlink>
        </w:p>
        <w:p w14:paraId="16B7900A" w14:textId="1B7E0EF3" w:rsidR="005523CB" w:rsidRDefault="005A1DFA">
          <w:pPr>
            <w:pStyle w:val="TM2"/>
            <w:rPr>
              <w:sz w:val="22"/>
              <w:lang w:eastAsia="fr-FR"/>
            </w:rPr>
          </w:pPr>
          <w:hyperlink w:anchor="_Toc187669962" w:history="1">
            <w:r w:rsidR="005523CB" w:rsidRPr="00B4141E">
              <w:rPr>
                <w:rStyle w:val="Lienhypertexte"/>
              </w:rPr>
              <w:t>5</w:t>
            </w:r>
            <w:r w:rsidR="005523CB">
              <w:rPr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Avance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_Toc187669962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9</w:t>
            </w:r>
            <w:r w:rsidR="005523CB">
              <w:rPr>
                <w:webHidden/>
              </w:rPr>
              <w:fldChar w:fldCharType="end"/>
            </w:r>
          </w:hyperlink>
        </w:p>
        <w:p w14:paraId="1B1D880E" w14:textId="538205A7" w:rsidR="005523CB" w:rsidRDefault="005A1DFA">
          <w:pPr>
            <w:pStyle w:val="TM1"/>
            <w:rPr>
              <w:caps w:val="0"/>
              <w:color w:val="auto"/>
              <w:sz w:val="22"/>
              <w:lang w:eastAsia="fr-FR"/>
            </w:rPr>
          </w:pPr>
          <w:hyperlink w:anchor="_Toc187669963" w:history="1">
            <w:r w:rsidR="005523CB" w:rsidRPr="00B4141E">
              <w:rPr>
                <w:rStyle w:val="Lienhypertexte"/>
              </w:rPr>
              <w:t>D</w:t>
            </w:r>
            <w:r w:rsidR="005523CB">
              <w:rPr>
                <w:caps w:val="0"/>
                <w:color w:val="auto"/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Délais d’Exécution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_Toc187669963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9</w:t>
            </w:r>
            <w:r w:rsidR="005523CB">
              <w:rPr>
                <w:webHidden/>
              </w:rPr>
              <w:fldChar w:fldCharType="end"/>
            </w:r>
          </w:hyperlink>
        </w:p>
        <w:p w14:paraId="56F9524F" w14:textId="6449589A" w:rsidR="005523CB" w:rsidRDefault="005A1DFA">
          <w:pPr>
            <w:pStyle w:val="TM1"/>
            <w:rPr>
              <w:caps w:val="0"/>
              <w:color w:val="auto"/>
              <w:sz w:val="22"/>
              <w:lang w:eastAsia="fr-FR"/>
            </w:rPr>
          </w:pPr>
          <w:hyperlink w:anchor="_Toc187669964" w:history="1">
            <w:r w:rsidR="005523CB" w:rsidRPr="00B4141E">
              <w:rPr>
                <w:rStyle w:val="Lienhypertexte"/>
              </w:rPr>
              <w:t>E</w:t>
            </w:r>
            <w:r w:rsidR="005523CB">
              <w:rPr>
                <w:caps w:val="0"/>
                <w:color w:val="auto"/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Paiement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_Toc187669964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9</w:t>
            </w:r>
            <w:r w:rsidR="005523CB">
              <w:rPr>
                <w:webHidden/>
              </w:rPr>
              <w:fldChar w:fldCharType="end"/>
            </w:r>
          </w:hyperlink>
        </w:p>
        <w:p w14:paraId="35D776A5" w14:textId="1E16E127" w:rsidR="005523CB" w:rsidRDefault="005A1DFA">
          <w:pPr>
            <w:pStyle w:val="TM1"/>
            <w:rPr>
              <w:caps w:val="0"/>
              <w:color w:val="auto"/>
              <w:sz w:val="22"/>
              <w:lang w:eastAsia="fr-FR"/>
            </w:rPr>
          </w:pPr>
          <w:hyperlink w:anchor="_Toc187669965" w:history="1">
            <w:r w:rsidR="005523CB" w:rsidRPr="00B4141E">
              <w:rPr>
                <w:rStyle w:val="Lienhypertexte"/>
              </w:rPr>
              <w:t>F</w:t>
            </w:r>
            <w:r w:rsidR="005523CB">
              <w:rPr>
                <w:caps w:val="0"/>
                <w:color w:val="auto"/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Nomenclature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_Toc187669965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10</w:t>
            </w:r>
            <w:r w:rsidR="005523CB">
              <w:rPr>
                <w:webHidden/>
              </w:rPr>
              <w:fldChar w:fldCharType="end"/>
            </w:r>
          </w:hyperlink>
        </w:p>
        <w:p w14:paraId="25EF5888" w14:textId="4F710E80" w:rsidR="005523CB" w:rsidRDefault="005A1DFA">
          <w:pPr>
            <w:pStyle w:val="TM1"/>
            <w:rPr>
              <w:caps w:val="0"/>
              <w:color w:val="auto"/>
              <w:sz w:val="22"/>
              <w:lang w:eastAsia="fr-FR"/>
            </w:rPr>
          </w:pPr>
          <w:hyperlink w:anchor="_Toc187669966" w:history="1">
            <w:r w:rsidR="005523CB" w:rsidRPr="00B4141E">
              <w:rPr>
                <w:rStyle w:val="Lienhypertexte"/>
              </w:rPr>
              <w:t>G</w:t>
            </w:r>
            <w:r w:rsidR="005523CB">
              <w:rPr>
                <w:caps w:val="0"/>
                <w:color w:val="auto"/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Sous-traitance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_Toc187669966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10</w:t>
            </w:r>
            <w:r w:rsidR="005523CB">
              <w:rPr>
                <w:webHidden/>
              </w:rPr>
              <w:fldChar w:fldCharType="end"/>
            </w:r>
          </w:hyperlink>
        </w:p>
        <w:p w14:paraId="6A2422E9" w14:textId="1B88E79B" w:rsidR="005523CB" w:rsidRDefault="005A1DFA">
          <w:pPr>
            <w:pStyle w:val="TM1"/>
            <w:rPr>
              <w:caps w:val="0"/>
              <w:color w:val="auto"/>
              <w:sz w:val="22"/>
              <w:lang w:eastAsia="fr-FR"/>
            </w:rPr>
          </w:pPr>
          <w:hyperlink w:anchor="_Toc187669967" w:history="1">
            <w:r w:rsidR="005523CB" w:rsidRPr="00B4141E">
              <w:rPr>
                <w:rStyle w:val="Lienhypertexte"/>
              </w:rPr>
              <w:t>H</w:t>
            </w:r>
            <w:r w:rsidR="005523CB">
              <w:rPr>
                <w:caps w:val="0"/>
                <w:color w:val="auto"/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Représentation du maître d’œuvre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_Toc187669967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12</w:t>
            </w:r>
            <w:r w:rsidR="005523CB">
              <w:rPr>
                <w:webHidden/>
              </w:rPr>
              <w:fldChar w:fldCharType="end"/>
            </w:r>
          </w:hyperlink>
        </w:p>
        <w:p w14:paraId="075C25C1" w14:textId="383721D1" w:rsidR="005523CB" w:rsidRDefault="005A1DFA">
          <w:pPr>
            <w:pStyle w:val="TM1"/>
            <w:rPr>
              <w:caps w:val="0"/>
              <w:color w:val="auto"/>
              <w:sz w:val="22"/>
              <w:lang w:eastAsia="fr-FR"/>
            </w:rPr>
          </w:pPr>
          <w:hyperlink w:anchor="_Toc187669968" w:history="1">
            <w:r w:rsidR="005523CB" w:rsidRPr="00B4141E">
              <w:rPr>
                <w:rStyle w:val="Lienhypertexte"/>
              </w:rPr>
              <w:t>I</w:t>
            </w:r>
            <w:r w:rsidR="005523CB">
              <w:rPr>
                <w:caps w:val="0"/>
                <w:color w:val="auto"/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SIGNATURE DE L’OFFRE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_Toc187669968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12</w:t>
            </w:r>
            <w:r w:rsidR="005523CB">
              <w:rPr>
                <w:webHidden/>
              </w:rPr>
              <w:fldChar w:fldCharType="end"/>
            </w:r>
          </w:hyperlink>
        </w:p>
        <w:p w14:paraId="7521202C" w14:textId="4C4DA0A0" w:rsidR="005523CB" w:rsidRDefault="005A1DFA">
          <w:pPr>
            <w:pStyle w:val="TM1"/>
            <w:rPr>
              <w:caps w:val="0"/>
              <w:color w:val="auto"/>
              <w:sz w:val="22"/>
              <w:lang w:eastAsia="fr-FR"/>
            </w:rPr>
          </w:pPr>
          <w:hyperlink w:anchor="_Toc187669969" w:history="1">
            <w:r w:rsidR="005523CB" w:rsidRPr="00B4141E">
              <w:rPr>
                <w:rStyle w:val="Lienhypertexte"/>
              </w:rPr>
              <w:t>J</w:t>
            </w:r>
            <w:r w:rsidR="005523CB">
              <w:rPr>
                <w:caps w:val="0"/>
                <w:color w:val="auto"/>
                <w:sz w:val="22"/>
                <w:lang w:eastAsia="fr-FR"/>
              </w:rPr>
              <w:tab/>
            </w:r>
            <w:r w:rsidR="005523CB" w:rsidRPr="00B4141E">
              <w:rPr>
                <w:rStyle w:val="Lienhypertexte"/>
              </w:rPr>
              <w:t>Acceptation de l’offre</w:t>
            </w:r>
            <w:r w:rsidR="005523CB">
              <w:rPr>
                <w:webHidden/>
              </w:rPr>
              <w:tab/>
            </w:r>
            <w:r w:rsidR="005523CB">
              <w:rPr>
                <w:webHidden/>
              </w:rPr>
              <w:fldChar w:fldCharType="begin"/>
            </w:r>
            <w:r w:rsidR="005523CB">
              <w:rPr>
                <w:webHidden/>
              </w:rPr>
              <w:instrText xml:space="preserve"> PAGEREF _Toc187669969 \h </w:instrText>
            </w:r>
            <w:r w:rsidR="005523CB">
              <w:rPr>
                <w:webHidden/>
              </w:rPr>
            </w:r>
            <w:r w:rsidR="005523CB">
              <w:rPr>
                <w:webHidden/>
              </w:rPr>
              <w:fldChar w:fldCharType="separate"/>
            </w:r>
            <w:r w:rsidR="005523CB">
              <w:rPr>
                <w:webHidden/>
              </w:rPr>
              <w:t>13</w:t>
            </w:r>
            <w:r w:rsidR="005523CB">
              <w:rPr>
                <w:webHidden/>
              </w:rPr>
              <w:fldChar w:fldCharType="end"/>
            </w:r>
          </w:hyperlink>
        </w:p>
        <w:p w14:paraId="65680E96" w14:textId="5172F0AA" w:rsidR="00FE7429" w:rsidRDefault="00FE7429">
          <w:r>
            <w:rPr>
              <w:b/>
              <w:bCs/>
            </w:rPr>
            <w:fldChar w:fldCharType="end"/>
          </w:r>
        </w:p>
      </w:sdtContent>
    </w:sdt>
    <w:p w14:paraId="2019A88B" w14:textId="77777777" w:rsidR="00370950" w:rsidRPr="00544C46" w:rsidRDefault="00FE7429" w:rsidP="00370950">
      <w:pPr>
        <w:pStyle w:val="Titre1"/>
      </w:pPr>
      <w:r>
        <w:br w:type="page"/>
      </w:r>
      <w:bookmarkStart w:id="2" w:name="_Toc501339875"/>
      <w:bookmarkStart w:id="3" w:name="_Toc13561205"/>
      <w:bookmarkStart w:id="4" w:name="_Toc30396353"/>
      <w:bookmarkStart w:id="5" w:name="_Toc44487484"/>
      <w:bookmarkStart w:id="6" w:name="_Toc49741516"/>
      <w:bookmarkStart w:id="7" w:name="_Toc86460096"/>
      <w:bookmarkStart w:id="8" w:name="_Toc90964045"/>
      <w:bookmarkStart w:id="9" w:name="_Toc97094699"/>
      <w:bookmarkStart w:id="10" w:name="_Toc113087237"/>
      <w:bookmarkStart w:id="11" w:name="_Ref5281312"/>
      <w:bookmarkStart w:id="12" w:name="_Toc187669955"/>
      <w:r w:rsidR="00370950" w:rsidRPr="00370950">
        <w:lastRenderedPageBreak/>
        <w:t>OBJET</w:t>
      </w:r>
      <w:r w:rsidR="00370950" w:rsidRPr="00544C46">
        <w:t xml:space="preserve"> DU CONTRAT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</w:p>
    <w:p w14:paraId="13639B5D" w14:textId="03E2447E" w:rsidR="00370950" w:rsidRPr="00544C46" w:rsidRDefault="00370950" w:rsidP="00370950">
      <w:r w:rsidRPr="00544C46">
        <w:t>Le contrat qui est conclu avec le "Maître d'Œuvre Privé" dont l'offre a été retenu</w:t>
      </w:r>
      <w:r w:rsidR="006A279E">
        <w:t>e</w:t>
      </w:r>
      <w:r w:rsidRPr="00544C46">
        <w:t xml:space="preserve"> par le "Maître d'Ouvrage Public" ci-après :</w:t>
      </w:r>
    </w:p>
    <w:p w14:paraId="6F4C0178" w14:textId="743D0521" w:rsidR="00370950" w:rsidRDefault="00370950" w:rsidP="00370950">
      <w:pPr>
        <w:rPr>
          <w:b/>
        </w:rPr>
      </w:pPr>
      <w:r w:rsidRPr="00370950">
        <w:rPr>
          <w:b/>
          <w:bCs/>
        </w:rPr>
        <w:t>Maître D'Ouvrage</w:t>
      </w:r>
      <w:r w:rsidR="0038441F">
        <w:rPr>
          <w:b/>
          <w:bCs/>
        </w:rPr>
        <w:t xml:space="preserve"> </w:t>
      </w:r>
      <w:r w:rsidR="0038441F">
        <w:t>responsable de l’opération et exécutant</w:t>
      </w:r>
      <w:r w:rsidR="0038441F" w:rsidRPr="00D443AE">
        <w:t xml:space="preserve"> le marché</w:t>
      </w:r>
      <w:r>
        <w:rPr>
          <w:b/>
          <w:bCs/>
        </w:rPr>
        <w:t xml:space="preserve"> </w:t>
      </w:r>
      <w:r w:rsidRPr="00370950">
        <w:rPr>
          <w:b/>
          <w:bCs/>
        </w:rPr>
        <w:t>:</w:t>
      </w:r>
      <w:bookmarkStart w:id="13" w:name="OLE_LINK3"/>
      <w:bookmarkStart w:id="14" w:name="OLE_LINK4"/>
    </w:p>
    <w:p w14:paraId="28C45FCC" w14:textId="4D0DA4BB" w:rsidR="00C3007F" w:rsidRPr="00C3007F" w:rsidRDefault="00C3007F" w:rsidP="00C3007F">
      <w:pPr>
        <w:spacing w:after="0"/>
        <w:jc w:val="center"/>
        <w:rPr>
          <w:b/>
        </w:rPr>
      </w:pPr>
      <w:r w:rsidRPr="00C3007F">
        <w:rPr>
          <w:b/>
        </w:rPr>
        <w:t xml:space="preserve">Centre Hospitalier </w:t>
      </w:r>
      <w:r w:rsidR="0099390F">
        <w:rPr>
          <w:b/>
        </w:rPr>
        <w:t>Universitaire de Poitiers</w:t>
      </w:r>
    </w:p>
    <w:p w14:paraId="25445228" w14:textId="625B3276" w:rsidR="00F75E2F" w:rsidRPr="00C3007F" w:rsidRDefault="0099390F" w:rsidP="00C3007F">
      <w:pPr>
        <w:spacing w:after="0"/>
        <w:jc w:val="center"/>
      </w:pPr>
      <w:r>
        <w:t>2, rue de la Milétrie CS 90577 – 86021 POITIERS cedex</w:t>
      </w:r>
    </w:p>
    <w:p w14:paraId="491099FA" w14:textId="7B1D5F9C" w:rsidR="00F75E2F" w:rsidRDefault="00F75E2F" w:rsidP="00F75E2F">
      <w:pPr>
        <w:jc w:val="center"/>
      </w:pPr>
      <w:r>
        <w:t>Représenté par M</w:t>
      </w:r>
      <w:r w:rsidR="0099390F">
        <w:t>me COSTA,</w:t>
      </w:r>
      <w:r w:rsidR="00C3007F">
        <w:t xml:space="preserve"> </w:t>
      </w:r>
      <w:r w:rsidR="0099390F">
        <w:t>Directrice Générale</w:t>
      </w:r>
    </w:p>
    <w:bookmarkEnd w:id="13"/>
    <w:bookmarkEnd w:id="14"/>
    <w:p w14:paraId="0FE85424" w14:textId="5EF0A7F1" w:rsidR="00432690" w:rsidRDefault="00AA7ACC" w:rsidP="00432690">
      <w:r>
        <w:t>O</w:t>
      </w:r>
      <w:r w:rsidR="00370950" w:rsidRPr="00544C46">
        <w:t>bjet  :</w:t>
      </w:r>
      <w:r w:rsidR="00C50A8C">
        <w:t xml:space="preserve"> </w:t>
      </w:r>
      <w:r w:rsidR="00432690" w:rsidRPr="00421502">
        <w:rPr>
          <w:b/>
          <w:bCs/>
          <w:sz w:val="22"/>
        </w:rPr>
        <w:t xml:space="preserve">Maîtrise d’œuvre </w:t>
      </w:r>
      <w:r w:rsidR="00432690" w:rsidRPr="00421502">
        <w:rPr>
          <w:b/>
          <w:sz w:val="22"/>
        </w:rPr>
        <w:t>concernant la réparation de la passerelle de liaison entre le pôle régional de cancérologie et la tour Jean Bernard</w:t>
      </w:r>
      <w:r w:rsidR="00432690">
        <w:t>.</w:t>
      </w:r>
    </w:p>
    <w:p w14:paraId="1FF857AA" w14:textId="77777777" w:rsidR="00370950" w:rsidRPr="00544C46" w:rsidRDefault="00370950" w:rsidP="00085E3B">
      <w:pPr>
        <w:spacing w:after="0"/>
      </w:pPr>
      <w:r w:rsidRPr="00544C46">
        <w:t>L'offre a été établie sur la base :</w:t>
      </w:r>
    </w:p>
    <w:p w14:paraId="1547DBF1" w14:textId="1477C703" w:rsidR="00370950" w:rsidRPr="005A1DFA" w:rsidRDefault="00765BFB" w:rsidP="00C50A8C">
      <w:pPr>
        <w:pStyle w:val="Paragraphedeliste"/>
      </w:pPr>
      <w:r w:rsidRPr="005A1DFA">
        <w:t>Des</w:t>
      </w:r>
      <w:r w:rsidR="00370950" w:rsidRPr="005A1DFA">
        <w:t xml:space="preserve"> conditions économiques en vigueur au mois </w:t>
      </w:r>
      <w:r w:rsidR="009D7CAB" w:rsidRPr="005A1DFA">
        <w:rPr>
          <w:b/>
        </w:rPr>
        <w:t>février</w:t>
      </w:r>
      <w:r w:rsidR="00AA7ACC" w:rsidRPr="005A1DFA">
        <w:rPr>
          <w:b/>
        </w:rPr>
        <w:t xml:space="preserve"> 2025</w:t>
      </w:r>
      <w:r w:rsidR="00FB2D8D" w:rsidRPr="005A1DFA">
        <w:rPr>
          <w:b/>
        </w:rPr>
        <w:t xml:space="preserve"> </w:t>
      </w:r>
      <w:r w:rsidR="00370950" w:rsidRPr="005A1DFA">
        <w:t>(mois ZERO - m0 Etude).</w:t>
      </w:r>
    </w:p>
    <w:p w14:paraId="00CD7576" w14:textId="01D70A4A" w:rsidR="00370950" w:rsidRPr="00C50A8C" w:rsidRDefault="00765BFB" w:rsidP="00C50A8C">
      <w:pPr>
        <w:pStyle w:val="Paragraphedeliste"/>
      </w:pPr>
      <w:bookmarkStart w:id="15" w:name="_GoBack"/>
      <w:bookmarkEnd w:id="15"/>
      <w:r w:rsidRPr="00C50A8C">
        <w:t>Du</w:t>
      </w:r>
      <w:r w:rsidR="00370950" w:rsidRPr="00C50A8C">
        <w:t xml:space="preserve"> Cahier des Clauses </w:t>
      </w:r>
      <w:r w:rsidR="007F392F" w:rsidRPr="00C50A8C">
        <w:t xml:space="preserve">Particulières en date </w:t>
      </w:r>
      <w:r w:rsidR="00FB2D8D" w:rsidRPr="00C50A8C">
        <w:t>d</w:t>
      </w:r>
      <w:r w:rsidR="001A7A45" w:rsidRPr="00C50A8C">
        <w:t xml:space="preserve">e </w:t>
      </w:r>
      <w:r w:rsidR="009D7CAB">
        <w:rPr>
          <w:b/>
          <w:bCs/>
        </w:rPr>
        <w:t>janvier</w:t>
      </w:r>
      <w:r w:rsidR="00AA7ACC" w:rsidRPr="00C50A8C">
        <w:rPr>
          <w:b/>
          <w:bCs/>
        </w:rPr>
        <w:t xml:space="preserve"> 2025</w:t>
      </w:r>
      <w:r w:rsidR="00FB2D8D" w:rsidRPr="00C50A8C">
        <w:t xml:space="preserve"> </w:t>
      </w:r>
      <w:r w:rsidRPr="00C50A8C">
        <w:t>et</w:t>
      </w:r>
      <w:r w:rsidR="00370950" w:rsidRPr="00C50A8C">
        <w:t xml:space="preserve"> des documents qui y sont mentionnés.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182"/>
        <w:gridCol w:w="5737"/>
      </w:tblGrid>
      <w:tr w:rsidR="00765BFB" w14:paraId="7F8178F4" w14:textId="77777777" w:rsidTr="009D7CAB">
        <w:tc>
          <w:tcPr>
            <w:tcW w:w="3182" w:type="dxa"/>
          </w:tcPr>
          <w:p w14:paraId="2494FB5E" w14:textId="77777777" w:rsidR="009D7CAB" w:rsidRDefault="009D7CAB" w:rsidP="00370950"/>
          <w:p w14:paraId="33809FCF" w14:textId="31B269E3" w:rsidR="00765BFB" w:rsidRDefault="00765BFB" w:rsidP="00370950">
            <w:r w:rsidRPr="00544C46">
              <w:t>Date du marché</w:t>
            </w:r>
            <w:r w:rsidRPr="00544C46">
              <w:tab/>
              <w:t>:</w:t>
            </w:r>
          </w:p>
        </w:tc>
        <w:tc>
          <w:tcPr>
            <w:tcW w:w="5737" w:type="dxa"/>
          </w:tcPr>
          <w:p w14:paraId="687F8796" w14:textId="77777777" w:rsidR="00765BFB" w:rsidRDefault="00765BFB" w:rsidP="00370950"/>
        </w:tc>
      </w:tr>
    </w:tbl>
    <w:p w14:paraId="0F5A73F2" w14:textId="38BC241A" w:rsidR="00370950" w:rsidRPr="00370950" w:rsidRDefault="00370950" w:rsidP="00370950">
      <w:pPr>
        <w:rPr>
          <w:b/>
        </w:rPr>
      </w:pPr>
      <w:r w:rsidRPr="00741660">
        <w:rPr>
          <w:b/>
        </w:rPr>
        <w:t xml:space="preserve">Ordonnateur : </w:t>
      </w:r>
      <w:r w:rsidR="007F392F" w:rsidRPr="00741660">
        <w:rPr>
          <w:b/>
        </w:rPr>
        <w:t>L</w:t>
      </w:r>
      <w:r w:rsidR="00F21E90">
        <w:rPr>
          <w:b/>
        </w:rPr>
        <w:t>a</w:t>
      </w:r>
      <w:r w:rsidR="007F392F" w:rsidRPr="00741660">
        <w:rPr>
          <w:b/>
        </w:rPr>
        <w:t xml:space="preserve"> Directr</w:t>
      </w:r>
      <w:r w:rsidR="00F21E90">
        <w:rPr>
          <w:b/>
        </w:rPr>
        <w:t>ice</w:t>
      </w:r>
      <w:r w:rsidR="007F392F" w:rsidRPr="00741660">
        <w:rPr>
          <w:b/>
        </w:rPr>
        <w:t xml:space="preserve"> du </w:t>
      </w:r>
      <w:r w:rsidR="009D45A7" w:rsidRPr="00741660">
        <w:rPr>
          <w:b/>
        </w:rPr>
        <w:t xml:space="preserve">Centre Hospitalier </w:t>
      </w:r>
      <w:r w:rsidR="00F21E90">
        <w:rPr>
          <w:b/>
        </w:rPr>
        <w:t>Universitaire de Poitiers</w:t>
      </w:r>
    </w:p>
    <w:p w14:paraId="1C1ED219" w14:textId="59330F0B" w:rsidR="00370950" w:rsidRPr="00370950" w:rsidRDefault="00370950" w:rsidP="00370950">
      <w:pPr>
        <w:rPr>
          <w:b/>
        </w:rPr>
      </w:pPr>
      <w:r w:rsidRPr="00370950">
        <w:rPr>
          <w:b/>
        </w:rPr>
        <w:t xml:space="preserve">Comptable assignataire des paiements : Le Trésorier </w:t>
      </w:r>
      <w:r w:rsidR="00136B60">
        <w:rPr>
          <w:b/>
        </w:rPr>
        <w:t xml:space="preserve">Principal des Hôpitaux </w:t>
      </w:r>
      <w:r w:rsidR="00CF58BF">
        <w:rPr>
          <w:b/>
        </w:rPr>
        <w:t>de Poitiers</w:t>
      </w:r>
      <w:r w:rsidRPr="00370950">
        <w:rPr>
          <w:b/>
        </w:rPr>
        <w:t xml:space="preserve"> </w:t>
      </w:r>
    </w:p>
    <w:p w14:paraId="656ED1FC" w14:textId="59363BA7" w:rsidR="00370950" w:rsidRPr="008A1206" w:rsidRDefault="00640E47" w:rsidP="00370950">
      <w:r w:rsidRPr="00370950">
        <w:t xml:space="preserve">Personne habilitée à donner les renseignements </w:t>
      </w:r>
      <w:r w:rsidR="006A279E">
        <w:t>conformément</w:t>
      </w:r>
      <w:r w:rsidRPr="00370950">
        <w:t xml:space="preserve"> </w:t>
      </w:r>
      <w:r w:rsidR="006A279E">
        <w:t>à l’article</w:t>
      </w:r>
      <w:r>
        <w:t xml:space="preserve"> R2191-60 du Code de la Commande Publique</w:t>
      </w:r>
      <w:r w:rsidRPr="00370950">
        <w:t> </w:t>
      </w:r>
      <w:r w:rsidR="00370950" w:rsidRPr="00370950">
        <w:t xml:space="preserve">: </w:t>
      </w:r>
      <w:r w:rsidR="00F21E90">
        <w:t xml:space="preserve">Madame La Directrice Générale </w:t>
      </w:r>
      <w:r w:rsidR="00370950" w:rsidRPr="00370950">
        <w:t xml:space="preserve">du </w:t>
      </w:r>
      <w:r w:rsidR="00F21E90">
        <w:t>CHU de Poitiers</w:t>
      </w:r>
      <w:r w:rsidR="00370950" w:rsidRPr="00370950">
        <w:t>.</w:t>
      </w:r>
    </w:p>
    <w:p w14:paraId="677AA6A2" w14:textId="3DFDCB18" w:rsidR="00370950" w:rsidRPr="00544C46" w:rsidRDefault="00370950" w:rsidP="003709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544C46">
        <w:t>Cadre réservé à la mention NANTISSEMENT</w:t>
      </w:r>
      <w:r w:rsidR="00CF58BF">
        <w:t xml:space="preserve"> </w:t>
      </w:r>
      <w:r w:rsidRPr="00544C46">
        <w:t>:</w:t>
      </w:r>
    </w:p>
    <w:p w14:paraId="675778E1" w14:textId="77777777" w:rsidR="00370950" w:rsidRPr="00544C46" w:rsidRDefault="00370950" w:rsidP="003709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1C53C63" w14:textId="77777777" w:rsidR="00370950" w:rsidRPr="00544C46" w:rsidRDefault="00370950" w:rsidP="003709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8514E62" w14:textId="77777777" w:rsidR="00370950" w:rsidRPr="00544C46" w:rsidRDefault="00370950" w:rsidP="003709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E4A9C7C" w14:textId="77777777" w:rsidR="00370950" w:rsidRPr="00544C46" w:rsidRDefault="00370950" w:rsidP="003709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2"/>
        </w:rPr>
      </w:pPr>
    </w:p>
    <w:p w14:paraId="4F62083A" w14:textId="6F3C70DE" w:rsidR="00370950" w:rsidRPr="00F240DB" w:rsidRDefault="00370950" w:rsidP="00370950">
      <w:r w:rsidRPr="00F240DB">
        <w:t>Le marché est passé en application de l’article</w:t>
      </w:r>
      <w:r w:rsidR="00640E47">
        <w:t xml:space="preserve"> L.2124-</w:t>
      </w:r>
      <w:r w:rsidR="006A279E">
        <w:t>2</w:t>
      </w:r>
      <w:r w:rsidR="00640E47">
        <w:t xml:space="preserve"> </w:t>
      </w:r>
      <w:r w:rsidRPr="00F240DB">
        <w:t xml:space="preserve">et des articles </w:t>
      </w:r>
      <w:r w:rsidR="00640E47">
        <w:t>R.2161-12 à 20</w:t>
      </w:r>
      <w:r w:rsidRPr="00F240DB">
        <w:t xml:space="preserve"> </w:t>
      </w:r>
      <w:r w:rsidR="00640E47">
        <w:t xml:space="preserve">du Code de la Commande Publique </w:t>
      </w:r>
      <w:r w:rsidRPr="00F240DB">
        <w:t xml:space="preserve">et selon les dispositions </w:t>
      </w:r>
      <w:r w:rsidR="00D708C5">
        <w:t>du Livre IV du Code de la Commande Publique</w:t>
      </w:r>
      <w:r w:rsidRPr="00F240DB">
        <w:t>.</w:t>
      </w:r>
    </w:p>
    <w:p w14:paraId="4F4DE350" w14:textId="77777777" w:rsidR="00B81A59" w:rsidRDefault="00B81A59">
      <w:pPr>
        <w:spacing w:after="0"/>
        <w:jc w:val="left"/>
        <w:rPr>
          <w:rFonts w:asciiTheme="majorHAnsi" w:eastAsiaTheme="majorEastAsia" w:hAnsiTheme="majorHAnsi" w:cstheme="majorBidi"/>
          <w:b/>
          <w:caps/>
          <w:color w:val="008795" w:themeColor="text2"/>
          <w:sz w:val="28"/>
          <w:szCs w:val="36"/>
        </w:rPr>
      </w:pPr>
      <w:bookmarkStart w:id="16" w:name="_Toc86460097"/>
      <w:bookmarkStart w:id="17" w:name="_Toc90964046"/>
      <w:bookmarkStart w:id="18" w:name="_Toc97094700"/>
      <w:bookmarkStart w:id="19" w:name="_Toc113087238"/>
      <w:r>
        <w:br w:type="page"/>
      </w:r>
    </w:p>
    <w:p w14:paraId="7EE28856" w14:textId="7FFAB064" w:rsidR="00370950" w:rsidRPr="00544C46" w:rsidRDefault="00370950" w:rsidP="00370950">
      <w:pPr>
        <w:pStyle w:val="Titre1"/>
      </w:pPr>
      <w:bookmarkStart w:id="20" w:name="_Toc187669956"/>
      <w:r w:rsidRPr="00370950">
        <w:lastRenderedPageBreak/>
        <w:t>Contractants</w:t>
      </w:r>
      <w:bookmarkEnd w:id="16"/>
      <w:bookmarkEnd w:id="17"/>
      <w:bookmarkEnd w:id="18"/>
      <w:bookmarkEnd w:id="19"/>
      <w:bookmarkEnd w:id="20"/>
    </w:p>
    <w:p w14:paraId="53954154" w14:textId="2526BCDF" w:rsidR="00370950" w:rsidRPr="00544C46" w:rsidRDefault="00370950" w:rsidP="00370950">
      <w:r w:rsidRPr="00544C46">
        <w:t xml:space="preserve">NOUS, </w:t>
      </w:r>
      <w:r w:rsidR="004C57AC" w:rsidRPr="00544C46">
        <w:t>cotraitants</w:t>
      </w:r>
      <w:r w:rsidRPr="00544C46">
        <w:t xml:space="preserve"> soussignés, engageant ainsi les personnes physiques ou morales ci-après, toutes solidaires les unes aux autres, et désignées dans le Marché sous le nom de « MAITRE D’OEUVRE »,</w:t>
      </w:r>
    </w:p>
    <w:tbl>
      <w:tblPr>
        <w:tblStyle w:val="Grilledutableau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2"/>
        <w:gridCol w:w="2092"/>
        <w:gridCol w:w="1513"/>
        <w:gridCol w:w="958"/>
        <w:gridCol w:w="560"/>
        <w:gridCol w:w="1180"/>
        <w:gridCol w:w="2094"/>
      </w:tblGrid>
      <w:tr w:rsidR="00D20071" w:rsidRPr="00765BFB" w14:paraId="0E3E45FC" w14:textId="77777777" w:rsidTr="00D20071">
        <w:tc>
          <w:tcPr>
            <w:tcW w:w="284" w:type="dxa"/>
            <w:shd w:val="clear" w:color="auto" w:fill="F2F2F2" w:themeFill="background1" w:themeFillShade="F2"/>
          </w:tcPr>
          <w:p w14:paraId="3C896159" w14:textId="77777777" w:rsidR="00D20071" w:rsidRPr="00765BFB" w:rsidRDefault="00D20071" w:rsidP="00765BFB">
            <w:pPr>
              <w:rPr>
                <w:b/>
              </w:rPr>
            </w:pPr>
          </w:p>
        </w:tc>
        <w:tc>
          <w:tcPr>
            <w:tcW w:w="8611" w:type="dxa"/>
            <w:gridSpan w:val="6"/>
            <w:tcBorders>
              <w:bottom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14C9AA35" w14:textId="034804C6" w:rsidR="00D20071" w:rsidRDefault="00866902" w:rsidP="00765BFB">
            <w:pPr>
              <w:rPr>
                <w:b/>
              </w:rPr>
            </w:pPr>
            <w:r>
              <w:rPr>
                <w:b/>
              </w:rPr>
              <w:t>1</w:t>
            </w:r>
            <w:r w:rsidRPr="00866902">
              <w:rPr>
                <w:b/>
                <w:vertAlign w:val="superscript"/>
              </w:rPr>
              <w:t>er</w:t>
            </w:r>
            <w:r>
              <w:rPr>
                <w:b/>
              </w:rPr>
              <w:t xml:space="preserve"> </w:t>
            </w:r>
            <w:r w:rsidR="00D20071" w:rsidRPr="00765BFB">
              <w:rPr>
                <w:b/>
              </w:rPr>
              <w:t xml:space="preserve">Contractant </w:t>
            </w:r>
            <w:r>
              <w:rPr>
                <w:b/>
              </w:rPr>
              <w:t xml:space="preserve">/ </w:t>
            </w:r>
            <w:r w:rsidR="00D20071" w:rsidRPr="00765BFB">
              <w:rPr>
                <w:b/>
              </w:rPr>
              <w:t>Personne Physique ou Morale</w:t>
            </w:r>
          </w:p>
          <w:p w14:paraId="1C233894" w14:textId="4A711EC7" w:rsidR="00D20071" w:rsidRPr="00765BFB" w:rsidRDefault="00D20071" w:rsidP="00765BFB">
            <w:pPr>
              <w:rPr>
                <w:b/>
              </w:rPr>
            </w:pPr>
            <w:r>
              <w:rPr>
                <w:b/>
              </w:rPr>
              <w:t>Mandataire du groupement</w:t>
            </w:r>
          </w:p>
        </w:tc>
      </w:tr>
      <w:tr w:rsidR="00D20071" w:rsidRPr="00765BFB" w14:paraId="1BD2299C" w14:textId="77777777" w:rsidTr="00D20071">
        <w:tc>
          <w:tcPr>
            <w:tcW w:w="284" w:type="dxa"/>
            <w:tcBorders>
              <w:right w:val="single" w:sz="4" w:space="0" w:color="auto"/>
            </w:tcBorders>
            <w:shd w:val="clear" w:color="auto" w:fill="F2F2F2" w:themeFill="background1" w:themeFillShade="F2"/>
          </w:tcPr>
          <w:p w14:paraId="29A708DE" w14:textId="77777777" w:rsidR="00D20071" w:rsidRPr="00765BFB" w:rsidRDefault="00D20071" w:rsidP="00765BFB">
            <w:pPr>
              <w:rPr>
                <w:rFonts w:ascii="Calibri" w:eastAsia="Times New Roman" w:hAnsi="Calibri" w:cs="Calibri"/>
                <w:bCs/>
                <w:sz w:val="22"/>
                <w:lang w:eastAsia="fr-FR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724A4ADD" w14:textId="7D686992" w:rsidR="00D20071" w:rsidRPr="00765BFB" w:rsidRDefault="00D20071" w:rsidP="00765BFB">
            <w:r w:rsidRPr="00765BFB">
              <w:rPr>
                <w:rFonts w:ascii="Calibri" w:eastAsia="Times New Roman" w:hAnsi="Calibri" w:cs="Calibri"/>
                <w:bCs/>
                <w:sz w:val="22"/>
                <w:lang w:eastAsia="fr-FR"/>
              </w:rPr>
              <w:t>Raison sociale</w:t>
            </w:r>
          </w:p>
        </w:tc>
        <w:tc>
          <w:tcPr>
            <w:tcW w:w="64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6F001" w14:textId="77777777" w:rsidR="00D20071" w:rsidRPr="00765BFB" w:rsidRDefault="00D20071" w:rsidP="00765BFB"/>
        </w:tc>
      </w:tr>
      <w:tr w:rsidR="00D20071" w14:paraId="1F913AC6" w14:textId="77777777" w:rsidTr="00D20071">
        <w:tc>
          <w:tcPr>
            <w:tcW w:w="284" w:type="dxa"/>
            <w:tcBorders>
              <w:right w:val="single" w:sz="4" w:space="0" w:color="auto"/>
            </w:tcBorders>
            <w:shd w:val="clear" w:color="auto" w:fill="F2F2F2" w:themeFill="background1" w:themeFillShade="F2"/>
          </w:tcPr>
          <w:p w14:paraId="4B7C7378" w14:textId="77777777" w:rsidR="00D20071" w:rsidRPr="00765BFB" w:rsidRDefault="00D20071" w:rsidP="00765BFB">
            <w:pPr>
              <w:rPr>
                <w:rFonts w:ascii="Calibri" w:eastAsia="Times New Roman" w:hAnsi="Calibri" w:cs="Calibri"/>
                <w:sz w:val="22"/>
                <w:lang w:eastAsia="fr-FR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689317F1" w14:textId="080BE5D3" w:rsidR="00D20071" w:rsidRDefault="00D20071" w:rsidP="00765BFB"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Forme juridique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48001" w14:textId="77777777" w:rsidR="00D20071" w:rsidRDefault="00D20071" w:rsidP="00765BFB"/>
        </w:tc>
        <w:tc>
          <w:tcPr>
            <w:tcW w:w="17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42F95C8" w14:textId="53B50FF3" w:rsidR="00D20071" w:rsidRDefault="00D20071" w:rsidP="00D20071">
            <w:pPr>
              <w:jc w:val="right"/>
            </w:pPr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Capital en euros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A6352" w14:textId="04E8EACD" w:rsidR="00D20071" w:rsidRDefault="00D20071" w:rsidP="00765BFB"/>
        </w:tc>
      </w:tr>
      <w:tr w:rsidR="00D20071" w14:paraId="6A82D739" w14:textId="77777777" w:rsidTr="006E7440">
        <w:tc>
          <w:tcPr>
            <w:tcW w:w="284" w:type="dxa"/>
            <w:tcBorders>
              <w:right w:val="single" w:sz="4" w:space="0" w:color="auto"/>
            </w:tcBorders>
            <w:shd w:val="clear" w:color="auto" w:fill="F2F2F2" w:themeFill="background1" w:themeFillShade="F2"/>
          </w:tcPr>
          <w:p w14:paraId="3F4FC897" w14:textId="77777777" w:rsidR="00D20071" w:rsidRPr="00765BFB" w:rsidRDefault="00D20071" w:rsidP="00765BFB">
            <w:pPr>
              <w:rPr>
                <w:rFonts w:ascii="Calibri" w:eastAsia="Times New Roman" w:hAnsi="Calibri" w:cs="Calibri"/>
                <w:sz w:val="22"/>
                <w:lang w:eastAsia="fr-FR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72CF29E3" w14:textId="54F6B9CB" w:rsidR="00D20071" w:rsidRPr="00765BFB" w:rsidRDefault="00D20071" w:rsidP="00765BFB">
            <w:pPr>
              <w:rPr>
                <w:rFonts w:ascii="Calibri" w:eastAsia="Times New Roman" w:hAnsi="Calibri" w:cs="Calibri"/>
                <w:sz w:val="22"/>
                <w:lang w:eastAsia="fr-FR"/>
              </w:rPr>
            </w:pPr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Code APE</w:t>
            </w:r>
          </w:p>
        </w:tc>
        <w:tc>
          <w:tcPr>
            <w:tcW w:w="64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DCC49" w14:textId="77777777" w:rsidR="00D20071" w:rsidRDefault="00D20071" w:rsidP="00765BFB"/>
        </w:tc>
      </w:tr>
      <w:tr w:rsidR="00D20071" w14:paraId="0A0C743C" w14:textId="77777777" w:rsidTr="00866902">
        <w:tc>
          <w:tcPr>
            <w:tcW w:w="284" w:type="dxa"/>
            <w:tcBorders>
              <w:right w:val="single" w:sz="4" w:space="0" w:color="auto"/>
            </w:tcBorders>
            <w:shd w:val="clear" w:color="auto" w:fill="F2F2F2" w:themeFill="background1" w:themeFillShade="F2"/>
          </w:tcPr>
          <w:p w14:paraId="7D0DDDFA" w14:textId="77777777" w:rsidR="00D20071" w:rsidRPr="00765BFB" w:rsidRDefault="00D20071" w:rsidP="00765BFB">
            <w:pPr>
              <w:rPr>
                <w:rFonts w:ascii="Calibri" w:eastAsia="Times New Roman" w:hAnsi="Calibri" w:cs="Calibri"/>
                <w:sz w:val="22"/>
                <w:lang w:eastAsia="fr-FR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1FAABC71" w14:textId="04F318DF" w:rsidR="00D20071" w:rsidRDefault="00D20071" w:rsidP="00765BFB"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Siret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7BBF2" w14:textId="77777777" w:rsidR="00D20071" w:rsidRDefault="00D20071" w:rsidP="00765BFB"/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92233B" w14:textId="77777777" w:rsidR="00D20071" w:rsidRDefault="00D20071" w:rsidP="00765BFB"/>
        </w:tc>
        <w:tc>
          <w:tcPr>
            <w:tcW w:w="33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BF6EA" w14:textId="5858A0A5" w:rsidR="00D20071" w:rsidRDefault="00D20071" w:rsidP="00765BFB"/>
        </w:tc>
      </w:tr>
      <w:tr w:rsidR="00D20071" w14:paraId="439C35BD" w14:textId="77777777" w:rsidTr="00D20071">
        <w:tc>
          <w:tcPr>
            <w:tcW w:w="284" w:type="dxa"/>
          </w:tcPr>
          <w:p w14:paraId="036DAA6F" w14:textId="77777777" w:rsidR="00D20071" w:rsidRDefault="00D20071" w:rsidP="00765BFB"/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7B5A847" w14:textId="05E02810" w:rsidR="00D20071" w:rsidRDefault="00D20071" w:rsidP="00765BFB"/>
        </w:tc>
        <w:tc>
          <w:tcPr>
            <w:tcW w:w="6485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6F059118" w14:textId="77777777" w:rsidR="00D20071" w:rsidRDefault="00D20071" w:rsidP="00765BFB"/>
        </w:tc>
      </w:tr>
      <w:tr w:rsidR="00D20071" w14:paraId="57AE94AE" w14:textId="77777777" w:rsidTr="00D20071">
        <w:tc>
          <w:tcPr>
            <w:tcW w:w="284" w:type="dxa"/>
            <w:tcBorders>
              <w:right w:val="single" w:sz="4" w:space="0" w:color="auto"/>
            </w:tcBorders>
          </w:tcPr>
          <w:p w14:paraId="4CC048A3" w14:textId="77777777" w:rsidR="00D20071" w:rsidRPr="00765BFB" w:rsidRDefault="00D20071" w:rsidP="00765BFB">
            <w:pPr>
              <w:rPr>
                <w:rFonts w:ascii="Calibri" w:eastAsia="Times New Roman" w:hAnsi="Calibri" w:cs="Calibri"/>
                <w:b/>
                <w:bCs/>
                <w:sz w:val="22"/>
                <w:lang w:eastAsia="fr-FR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29AAD1EA" w14:textId="213015C7" w:rsidR="00D20071" w:rsidRDefault="00D20071" w:rsidP="00765BFB">
            <w:r w:rsidRPr="00765BFB">
              <w:rPr>
                <w:rFonts w:ascii="Calibri" w:eastAsia="Times New Roman" w:hAnsi="Calibri" w:cs="Calibri"/>
                <w:b/>
                <w:bCs/>
                <w:sz w:val="22"/>
                <w:lang w:eastAsia="fr-FR"/>
              </w:rPr>
              <w:t xml:space="preserve">Adresse </w:t>
            </w:r>
          </w:p>
        </w:tc>
        <w:tc>
          <w:tcPr>
            <w:tcW w:w="64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43C378" w14:textId="77777777" w:rsidR="00D20071" w:rsidRDefault="00D20071" w:rsidP="00765BFB"/>
        </w:tc>
      </w:tr>
      <w:tr w:rsidR="00D20071" w14:paraId="0ED79981" w14:textId="77777777" w:rsidTr="00D20071">
        <w:tc>
          <w:tcPr>
            <w:tcW w:w="284" w:type="dxa"/>
            <w:tcBorders>
              <w:right w:val="single" w:sz="4" w:space="0" w:color="auto"/>
            </w:tcBorders>
          </w:tcPr>
          <w:p w14:paraId="6FA06520" w14:textId="77777777" w:rsidR="00D20071" w:rsidRDefault="00D20071" w:rsidP="00765BFB"/>
        </w:tc>
        <w:tc>
          <w:tcPr>
            <w:tcW w:w="2126" w:type="dxa"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2EC5B8EA" w14:textId="07AF6AC9" w:rsidR="00D20071" w:rsidRDefault="00D20071" w:rsidP="00765BFB"/>
        </w:tc>
        <w:tc>
          <w:tcPr>
            <w:tcW w:w="64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3AB18" w14:textId="77777777" w:rsidR="00D20071" w:rsidRDefault="00D20071" w:rsidP="00765BFB"/>
        </w:tc>
      </w:tr>
      <w:tr w:rsidR="00866902" w14:paraId="1AB92386" w14:textId="77777777" w:rsidTr="00D20071">
        <w:tc>
          <w:tcPr>
            <w:tcW w:w="284" w:type="dxa"/>
            <w:tcBorders>
              <w:right w:val="single" w:sz="4" w:space="0" w:color="auto"/>
            </w:tcBorders>
          </w:tcPr>
          <w:p w14:paraId="6AAA1A28" w14:textId="77777777" w:rsidR="00866902" w:rsidRDefault="00866902" w:rsidP="00D20071"/>
        </w:tc>
        <w:tc>
          <w:tcPr>
            <w:tcW w:w="21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1ABA5F94" w14:textId="77777777" w:rsidR="00866902" w:rsidRPr="00866902" w:rsidRDefault="00866902" w:rsidP="00D20071">
            <w:pPr>
              <w:rPr>
                <w:rFonts w:ascii="Calibri" w:eastAsia="Times New Roman" w:hAnsi="Calibri" w:cs="Calibri"/>
                <w:bCs/>
                <w:color w:val="000000"/>
                <w:sz w:val="22"/>
                <w:lang w:eastAsia="fr-FR"/>
              </w:rPr>
            </w:pPr>
          </w:p>
        </w:tc>
        <w:tc>
          <w:tcPr>
            <w:tcW w:w="6485" w:type="dxa"/>
            <w:gridSpan w:val="5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14:paraId="7AF16B95" w14:textId="77777777" w:rsidR="00866902" w:rsidRPr="00765BFB" w:rsidRDefault="00866902" w:rsidP="00D20071">
            <w:pPr>
              <w:rPr>
                <w:rFonts w:ascii="Calibri" w:eastAsia="Times New Roman" w:hAnsi="Calibri" w:cs="Calibri"/>
                <w:color w:val="000000"/>
                <w:sz w:val="22"/>
                <w:lang w:eastAsia="fr-FR"/>
              </w:rPr>
            </w:pPr>
          </w:p>
        </w:tc>
      </w:tr>
      <w:tr w:rsidR="00D20071" w:rsidRPr="00866902" w14:paraId="18F44851" w14:textId="77777777" w:rsidTr="00D20071">
        <w:tc>
          <w:tcPr>
            <w:tcW w:w="284" w:type="dxa"/>
            <w:tcBorders>
              <w:right w:val="single" w:sz="4" w:space="0" w:color="auto"/>
            </w:tcBorders>
          </w:tcPr>
          <w:p w14:paraId="14650F0F" w14:textId="77777777" w:rsidR="00D20071" w:rsidRPr="00866902" w:rsidRDefault="00D20071" w:rsidP="00D20071"/>
        </w:tc>
        <w:tc>
          <w:tcPr>
            <w:tcW w:w="21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03FF6242" w14:textId="0C4C0EEB" w:rsidR="00D20071" w:rsidRPr="00866902" w:rsidRDefault="00866902" w:rsidP="00D20071">
            <w:pPr>
              <w:rPr>
                <w:rFonts w:ascii="Calibri" w:eastAsia="Times New Roman" w:hAnsi="Calibri" w:cs="Calibri"/>
                <w:bCs/>
                <w:color w:val="000000"/>
                <w:sz w:val="22"/>
                <w:lang w:eastAsia="fr-FR"/>
              </w:rPr>
            </w:pPr>
            <w:r w:rsidRPr="00866902">
              <w:rPr>
                <w:rFonts w:ascii="Calibri" w:eastAsia="Times New Roman" w:hAnsi="Calibri" w:cs="Calibri"/>
                <w:bCs/>
                <w:color w:val="000000"/>
                <w:sz w:val="22"/>
                <w:lang w:eastAsia="fr-FR"/>
              </w:rPr>
              <w:t>Téléphone</w:t>
            </w:r>
          </w:p>
        </w:tc>
        <w:tc>
          <w:tcPr>
            <w:tcW w:w="6485" w:type="dxa"/>
            <w:gridSpan w:val="5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14:paraId="77692D1A" w14:textId="77777777" w:rsidR="00D20071" w:rsidRPr="00866902" w:rsidRDefault="00D20071" w:rsidP="00D20071">
            <w:pPr>
              <w:rPr>
                <w:rFonts w:ascii="Calibri" w:eastAsia="Times New Roman" w:hAnsi="Calibri" w:cs="Calibri"/>
                <w:color w:val="000000"/>
                <w:sz w:val="22"/>
                <w:lang w:eastAsia="fr-FR"/>
              </w:rPr>
            </w:pPr>
          </w:p>
        </w:tc>
      </w:tr>
      <w:tr w:rsidR="00D20071" w14:paraId="05A8D6AF" w14:textId="77777777" w:rsidTr="00D20071">
        <w:tc>
          <w:tcPr>
            <w:tcW w:w="284" w:type="dxa"/>
          </w:tcPr>
          <w:p w14:paraId="3B16073F" w14:textId="77777777" w:rsidR="00D20071" w:rsidRDefault="00D20071" w:rsidP="00D20071"/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593E127F" w14:textId="72C7E1B2" w:rsidR="00D20071" w:rsidRDefault="00D20071" w:rsidP="00D20071">
            <w:r w:rsidRPr="00765BFB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fr-FR"/>
              </w:rPr>
              <w:t>Contact principal</w:t>
            </w:r>
          </w:p>
        </w:tc>
        <w:tc>
          <w:tcPr>
            <w:tcW w:w="6485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D5875B8" w14:textId="25DB2372" w:rsidR="00D20071" w:rsidRDefault="00D20071" w:rsidP="00D20071">
            <w:r w:rsidRPr="00765BFB">
              <w:rPr>
                <w:rFonts w:ascii="Calibri" w:eastAsia="Times New Roman" w:hAnsi="Calibri" w:cs="Calibri"/>
                <w:color w:val="000000"/>
                <w:sz w:val="22"/>
                <w:lang w:eastAsia="fr-FR"/>
              </w:rPr>
              <w:t>(</w:t>
            </w:r>
            <w:r w:rsidR="00866902" w:rsidRPr="00765BFB">
              <w:rPr>
                <w:rFonts w:ascii="Calibri" w:eastAsia="Times New Roman" w:hAnsi="Calibri" w:cs="Calibri"/>
                <w:color w:val="000000"/>
                <w:sz w:val="22"/>
                <w:lang w:eastAsia="fr-FR"/>
              </w:rPr>
              <w:t>Responsable</w:t>
            </w:r>
            <w:r w:rsidRPr="00765BFB">
              <w:rPr>
                <w:rFonts w:ascii="Calibri" w:eastAsia="Times New Roman" w:hAnsi="Calibri" w:cs="Calibri"/>
                <w:color w:val="000000"/>
                <w:sz w:val="22"/>
                <w:lang w:eastAsia="fr-FR"/>
              </w:rPr>
              <w:t xml:space="preserve"> du marché)</w:t>
            </w:r>
          </w:p>
        </w:tc>
      </w:tr>
      <w:tr w:rsidR="00D20071" w14:paraId="52323B1A" w14:textId="77777777" w:rsidTr="00D20071">
        <w:tc>
          <w:tcPr>
            <w:tcW w:w="284" w:type="dxa"/>
            <w:tcBorders>
              <w:right w:val="single" w:sz="4" w:space="0" w:color="auto"/>
            </w:tcBorders>
          </w:tcPr>
          <w:p w14:paraId="19E871B1" w14:textId="77777777" w:rsidR="00D20071" w:rsidRDefault="00D20071" w:rsidP="00D20071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395D7D4A" w14:textId="69FB891A" w:rsidR="00D20071" w:rsidRDefault="00D20071" w:rsidP="00D20071">
            <w:pPr>
              <w:jc w:val="right"/>
            </w:pPr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NOM</w:t>
            </w:r>
          </w:p>
        </w:tc>
        <w:tc>
          <w:tcPr>
            <w:tcW w:w="64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C533D" w14:textId="77777777" w:rsidR="00D20071" w:rsidRDefault="00D20071" w:rsidP="00D20071"/>
        </w:tc>
      </w:tr>
      <w:tr w:rsidR="00D20071" w14:paraId="6A00606A" w14:textId="77777777" w:rsidTr="00D20071">
        <w:tc>
          <w:tcPr>
            <w:tcW w:w="284" w:type="dxa"/>
            <w:tcBorders>
              <w:right w:val="single" w:sz="4" w:space="0" w:color="auto"/>
            </w:tcBorders>
          </w:tcPr>
          <w:p w14:paraId="0EAE1C5F" w14:textId="77777777" w:rsidR="00D20071" w:rsidRDefault="00D20071" w:rsidP="00D20071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6C123C85" w14:textId="71C799B6" w:rsidR="00D20071" w:rsidRDefault="00D20071" w:rsidP="00D20071">
            <w:pPr>
              <w:jc w:val="right"/>
            </w:pPr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Prénom</w:t>
            </w:r>
          </w:p>
        </w:tc>
        <w:tc>
          <w:tcPr>
            <w:tcW w:w="64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89F9F" w14:textId="77777777" w:rsidR="00D20071" w:rsidRDefault="00D20071" w:rsidP="00D20071"/>
        </w:tc>
      </w:tr>
      <w:tr w:rsidR="00D20071" w14:paraId="03F51992" w14:textId="77777777" w:rsidTr="00D20071">
        <w:tc>
          <w:tcPr>
            <w:tcW w:w="284" w:type="dxa"/>
            <w:tcBorders>
              <w:right w:val="single" w:sz="4" w:space="0" w:color="auto"/>
            </w:tcBorders>
          </w:tcPr>
          <w:p w14:paraId="691D6759" w14:textId="77777777" w:rsidR="00D20071" w:rsidRDefault="00D20071" w:rsidP="00D20071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300FABA9" w14:textId="1160D135" w:rsidR="00D20071" w:rsidRDefault="00D20071" w:rsidP="00D20071">
            <w:pPr>
              <w:jc w:val="right"/>
            </w:pPr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Qualité</w:t>
            </w:r>
          </w:p>
        </w:tc>
        <w:tc>
          <w:tcPr>
            <w:tcW w:w="64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94411" w14:textId="77777777" w:rsidR="00D20071" w:rsidRDefault="00D20071" w:rsidP="00D20071"/>
        </w:tc>
      </w:tr>
      <w:tr w:rsidR="00D20071" w14:paraId="73CBFC89" w14:textId="77777777" w:rsidTr="00D20071">
        <w:tc>
          <w:tcPr>
            <w:tcW w:w="284" w:type="dxa"/>
            <w:tcBorders>
              <w:right w:val="single" w:sz="4" w:space="0" w:color="auto"/>
            </w:tcBorders>
          </w:tcPr>
          <w:p w14:paraId="6E95449C" w14:textId="77777777" w:rsidR="00D20071" w:rsidRDefault="00D20071" w:rsidP="00D20071"/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6CE29DE6" w14:textId="4A469BEB" w:rsidR="00D20071" w:rsidRDefault="00D20071" w:rsidP="00D20071">
            <w:pPr>
              <w:jc w:val="right"/>
            </w:pPr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Adresse mail</w:t>
            </w:r>
          </w:p>
        </w:tc>
        <w:tc>
          <w:tcPr>
            <w:tcW w:w="64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072AC" w14:textId="77777777" w:rsidR="00D20071" w:rsidRDefault="00D20071" w:rsidP="00D20071"/>
        </w:tc>
      </w:tr>
    </w:tbl>
    <w:p w14:paraId="4667CF4F" w14:textId="7358315F" w:rsidR="00D20071" w:rsidRDefault="00D20071">
      <w:pPr>
        <w:spacing w:after="0"/>
        <w:jc w:val="left"/>
      </w:pPr>
    </w:p>
    <w:tbl>
      <w:tblPr>
        <w:tblStyle w:val="Grilledutableau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2"/>
        <w:gridCol w:w="2092"/>
        <w:gridCol w:w="1513"/>
        <w:gridCol w:w="958"/>
        <w:gridCol w:w="560"/>
        <w:gridCol w:w="1180"/>
        <w:gridCol w:w="2094"/>
      </w:tblGrid>
      <w:tr w:rsidR="00D20071" w:rsidRPr="00765BFB" w14:paraId="77AC9EDF" w14:textId="77777777" w:rsidTr="00432690">
        <w:tc>
          <w:tcPr>
            <w:tcW w:w="282" w:type="dxa"/>
            <w:shd w:val="clear" w:color="auto" w:fill="F2F2F2" w:themeFill="background1" w:themeFillShade="F2"/>
          </w:tcPr>
          <w:p w14:paraId="77F9FBAB" w14:textId="77777777" w:rsidR="00D20071" w:rsidRPr="00765BFB" w:rsidRDefault="00D20071" w:rsidP="006E7440">
            <w:pPr>
              <w:rPr>
                <w:b/>
              </w:rPr>
            </w:pPr>
          </w:p>
        </w:tc>
        <w:tc>
          <w:tcPr>
            <w:tcW w:w="8397" w:type="dxa"/>
            <w:gridSpan w:val="6"/>
            <w:tcBorders>
              <w:bottom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381AD00F" w14:textId="33D0F98C" w:rsidR="00D20071" w:rsidRPr="00765BFB" w:rsidRDefault="00D20071" w:rsidP="006E7440">
            <w:pPr>
              <w:rPr>
                <w:b/>
              </w:rPr>
            </w:pPr>
            <w:r>
              <w:rPr>
                <w:b/>
              </w:rPr>
              <w:t>2</w:t>
            </w:r>
            <w:r w:rsidRPr="00D20071">
              <w:rPr>
                <w:b/>
                <w:vertAlign w:val="superscript"/>
              </w:rPr>
              <w:t>ème</w:t>
            </w:r>
            <w:r>
              <w:rPr>
                <w:b/>
              </w:rPr>
              <w:t xml:space="preserve"> </w:t>
            </w:r>
            <w:r w:rsidRPr="00765BFB">
              <w:rPr>
                <w:b/>
              </w:rPr>
              <w:t xml:space="preserve">Contractant </w:t>
            </w:r>
            <w:r w:rsidR="00866902">
              <w:rPr>
                <w:b/>
              </w:rPr>
              <w:t xml:space="preserve">/ </w:t>
            </w:r>
            <w:r w:rsidRPr="00765BFB">
              <w:rPr>
                <w:b/>
              </w:rPr>
              <w:t>Personne Physique ou Morale</w:t>
            </w:r>
          </w:p>
        </w:tc>
      </w:tr>
      <w:tr w:rsidR="00866902" w:rsidRPr="00765BFB" w14:paraId="100D61AD" w14:textId="77777777" w:rsidTr="00432690">
        <w:tc>
          <w:tcPr>
            <w:tcW w:w="282" w:type="dxa"/>
            <w:tcBorders>
              <w:right w:val="single" w:sz="4" w:space="0" w:color="auto"/>
            </w:tcBorders>
            <w:shd w:val="clear" w:color="auto" w:fill="F2F2F2" w:themeFill="background1" w:themeFillShade="F2"/>
          </w:tcPr>
          <w:p w14:paraId="789BC771" w14:textId="77777777" w:rsidR="00866902" w:rsidRPr="00765BFB" w:rsidRDefault="00866902" w:rsidP="006E7440">
            <w:pPr>
              <w:rPr>
                <w:rFonts w:ascii="Calibri" w:eastAsia="Times New Roman" w:hAnsi="Calibri" w:cs="Calibri"/>
                <w:bCs/>
                <w:sz w:val="22"/>
                <w:lang w:eastAsia="fr-FR"/>
              </w:rPr>
            </w:pP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0B3F39BB" w14:textId="77777777" w:rsidR="00866902" w:rsidRPr="00765BFB" w:rsidRDefault="00866902" w:rsidP="006E7440">
            <w:r w:rsidRPr="00765BFB">
              <w:rPr>
                <w:rFonts w:ascii="Calibri" w:eastAsia="Times New Roman" w:hAnsi="Calibri" w:cs="Calibri"/>
                <w:bCs/>
                <w:sz w:val="22"/>
                <w:lang w:eastAsia="fr-FR"/>
              </w:rPr>
              <w:t>Raison sociale</w:t>
            </w:r>
          </w:p>
        </w:tc>
        <w:tc>
          <w:tcPr>
            <w:tcW w:w="630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68232" w14:textId="77777777" w:rsidR="00866902" w:rsidRPr="00765BFB" w:rsidRDefault="00866902" w:rsidP="006E7440"/>
        </w:tc>
      </w:tr>
      <w:tr w:rsidR="00866902" w14:paraId="4F03F6B8" w14:textId="77777777" w:rsidTr="00432690">
        <w:tc>
          <w:tcPr>
            <w:tcW w:w="282" w:type="dxa"/>
            <w:tcBorders>
              <w:right w:val="single" w:sz="4" w:space="0" w:color="auto"/>
            </w:tcBorders>
            <w:shd w:val="clear" w:color="auto" w:fill="F2F2F2" w:themeFill="background1" w:themeFillShade="F2"/>
          </w:tcPr>
          <w:p w14:paraId="6C68F573" w14:textId="77777777" w:rsidR="00866902" w:rsidRPr="00765BFB" w:rsidRDefault="00866902" w:rsidP="006E7440">
            <w:pPr>
              <w:rPr>
                <w:rFonts w:ascii="Calibri" w:eastAsia="Times New Roman" w:hAnsi="Calibri" w:cs="Calibri"/>
                <w:sz w:val="22"/>
                <w:lang w:eastAsia="fr-FR"/>
              </w:rPr>
            </w:pP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119D212F" w14:textId="77777777" w:rsidR="00866902" w:rsidRDefault="00866902" w:rsidP="006E7440"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Forme juridique</w:t>
            </w:r>
          </w:p>
        </w:tc>
        <w:tc>
          <w:tcPr>
            <w:tcW w:w="24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ECAD6" w14:textId="77777777" w:rsidR="00866902" w:rsidRDefault="00866902" w:rsidP="006E7440"/>
        </w:tc>
        <w:tc>
          <w:tcPr>
            <w:tcW w:w="1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56884783" w14:textId="77777777" w:rsidR="00866902" w:rsidRDefault="00866902" w:rsidP="006E7440">
            <w:pPr>
              <w:jc w:val="right"/>
            </w:pPr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Capital en euros</w:t>
            </w:r>
          </w:p>
        </w:tc>
        <w:tc>
          <w:tcPr>
            <w:tcW w:w="2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2C4947" w14:textId="77777777" w:rsidR="00866902" w:rsidRDefault="00866902" w:rsidP="006E7440"/>
        </w:tc>
      </w:tr>
      <w:tr w:rsidR="00866902" w14:paraId="7703DF5B" w14:textId="77777777" w:rsidTr="00432690">
        <w:tc>
          <w:tcPr>
            <w:tcW w:w="282" w:type="dxa"/>
            <w:tcBorders>
              <w:right w:val="single" w:sz="4" w:space="0" w:color="auto"/>
            </w:tcBorders>
            <w:shd w:val="clear" w:color="auto" w:fill="F2F2F2" w:themeFill="background1" w:themeFillShade="F2"/>
          </w:tcPr>
          <w:p w14:paraId="661CC716" w14:textId="77777777" w:rsidR="00866902" w:rsidRPr="00765BFB" w:rsidRDefault="00866902" w:rsidP="006E7440">
            <w:pPr>
              <w:rPr>
                <w:rFonts w:ascii="Calibri" w:eastAsia="Times New Roman" w:hAnsi="Calibri" w:cs="Calibri"/>
                <w:sz w:val="22"/>
                <w:lang w:eastAsia="fr-FR"/>
              </w:rPr>
            </w:pP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790E7373" w14:textId="77777777" w:rsidR="00866902" w:rsidRPr="00765BFB" w:rsidRDefault="00866902" w:rsidP="006E7440">
            <w:pPr>
              <w:rPr>
                <w:rFonts w:ascii="Calibri" w:eastAsia="Times New Roman" w:hAnsi="Calibri" w:cs="Calibri"/>
                <w:sz w:val="22"/>
                <w:lang w:eastAsia="fr-FR"/>
              </w:rPr>
            </w:pPr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Code APE</w:t>
            </w:r>
          </w:p>
        </w:tc>
        <w:tc>
          <w:tcPr>
            <w:tcW w:w="630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00886" w14:textId="77777777" w:rsidR="00866902" w:rsidRDefault="00866902" w:rsidP="006E7440"/>
        </w:tc>
      </w:tr>
      <w:tr w:rsidR="00866902" w14:paraId="14289D76" w14:textId="77777777" w:rsidTr="00432690">
        <w:tc>
          <w:tcPr>
            <w:tcW w:w="282" w:type="dxa"/>
            <w:tcBorders>
              <w:right w:val="single" w:sz="4" w:space="0" w:color="auto"/>
            </w:tcBorders>
            <w:shd w:val="clear" w:color="auto" w:fill="F2F2F2" w:themeFill="background1" w:themeFillShade="F2"/>
          </w:tcPr>
          <w:p w14:paraId="6A9CAEBA" w14:textId="77777777" w:rsidR="00866902" w:rsidRPr="00765BFB" w:rsidRDefault="00866902" w:rsidP="006E7440">
            <w:pPr>
              <w:rPr>
                <w:rFonts w:ascii="Calibri" w:eastAsia="Times New Roman" w:hAnsi="Calibri" w:cs="Calibri"/>
                <w:sz w:val="22"/>
                <w:lang w:eastAsia="fr-FR"/>
              </w:rPr>
            </w:pP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17E7FB67" w14:textId="77777777" w:rsidR="00866902" w:rsidRDefault="00866902" w:rsidP="006E7440"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Siret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44C20" w14:textId="77777777" w:rsidR="00866902" w:rsidRDefault="00866902" w:rsidP="006E7440"/>
        </w:tc>
        <w:tc>
          <w:tcPr>
            <w:tcW w:w="15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939D2" w14:textId="77777777" w:rsidR="00866902" w:rsidRDefault="00866902" w:rsidP="006E7440"/>
        </w:tc>
        <w:tc>
          <w:tcPr>
            <w:tcW w:w="32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C1118" w14:textId="77777777" w:rsidR="00866902" w:rsidRDefault="00866902" w:rsidP="006E7440"/>
        </w:tc>
      </w:tr>
      <w:tr w:rsidR="00866902" w14:paraId="557C6D0F" w14:textId="77777777" w:rsidTr="00432690">
        <w:tc>
          <w:tcPr>
            <w:tcW w:w="282" w:type="dxa"/>
          </w:tcPr>
          <w:p w14:paraId="752D863D" w14:textId="77777777" w:rsidR="00866902" w:rsidRDefault="00866902" w:rsidP="006E7440"/>
        </w:tc>
        <w:tc>
          <w:tcPr>
            <w:tcW w:w="2092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E83D236" w14:textId="77777777" w:rsidR="00866902" w:rsidRDefault="00866902" w:rsidP="006E7440"/>
        </w:tc>
        <w:tc>
          <w:tcPr>
            <w:tcW w:w="6305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52244BCA" w14:textId="77777777" w:rsidR="00866902" w:rsidRDefault="00866902" w:rsidP="006E7440"/>
        </w:tc>
      </w:tr>
      <w:tr w:rsidR="00866902" w14:paraId="50CCBD71" w14:textId="77777777" w:rsidTr="00432690">
        <w:tc>
          <w:tcPr>
            <w:tcW w:w="282" w:type="dxa"/>
            <w:tcBorders>
              <w:right w:val="single" w:sz="4" w:space="0" w:color="auto"/>
            </w:tcBorders>
          </w:tcPr>
          <w:p w14:paraId="2170A8C6" w14:textId="77777777" w:rsidR="00866902" w:rsidRPr="00765BFB" w:rsidRDefault="00866902" w:rsidP="006E7440">
            <w:pPr>
              <w:rPr>
                <w:rFonts w:ascii="Calibri" w:eastAsia="Times New Roman" w:hAnsi="Calibri" w:cs="Calibri"/>
                <w:b/>
                <w:bCs/>
                <w:sz w:val="22"/>
                <w:lang w:eastAsia="fr-FR"/>
              </w:rPr>
            </w:pP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7A0782FA" w14:textId="77777777" w:rsidR="00866902" w:rsidRDefault="00866902" w:rsidP="006E7440">
            <w:r w:rsidRPr="00765BFB">
              <w:rPr>
                <w:rFonts w:ascii="Calibri" w:eastAsia="Times New Roman" w:hAnsi="Calibri" w:cs="Calibri"/>
                <w:b/>
                <w:bCs/>
                <w:sz w:val="22"/>
                <w:lang w:eastAsia="fr-FR"/>
              </w:rPr>
              <w:t xml:space="preserve">Adresse </w:t>
            </w:r>
          </w:p>
        </w:tc>
        <w:tc>
          <w:tcPr>
            <w:tcW w:w="630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8A2DD" w14:textId="77777777" w:rsidR="00866902" w:rsidRDefault="00866902" w:rsidP="006E7440"/>
        </w:tc>
      </w:tr>
      <w:tr w:rsidR="00866902" w14:paraId="2EAE88FB" w14:textId="77777777" w:rsidTr="00432690">
        <w:tc>
          <w:tcPr>
            <w:tcW w:w="282" w:type="dxa"/>
            <w:tcBorders>
              <w:right w:val="single" w:sz="4" w:space="0" w:color="auto"/>
            </w:tcBorders>
          </w:tcPr>
          <w:p w14:paraId="598C8AFD" w14:textId="77777777" w:rsidR="00866902" w:rsidRDefault="00866902" w:rsidP="006E7440"/>
        </w:tc>
        <w:tc>
          <w:tcPr>
            <w:tcW w:w="2092" w:type="dxa"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7FBCFE2C" w14:textId="77777777" w:rsidR="00866902" w:rsidRDefault="00866902" w:rsidP="006E7440"/>
        </w:tc>
        <w:tc>
          <w:tcPr>
            <w:tcW w:w="630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FDE44" w14:textId="77777777" w:rsidR="00866902" w:rsidRDefault="00866902" w:rsidP="006E7440"/>
        </w:tc>
      </w:tr>
      <w:tr w:rsidR="00866902" w14:paraId="39210A4C" w14:textId="77777777" w:rsidTr="00432690">
        <w:tc>
          <w:tcPr>
            <w:tcW w:w="282" w:type="dxa"/>
            <w:tcBorders>
              <w:right w:val="single" w:sz="4" w:space="0" w:color="auto"/>
            </w:tcBorders>
          </w:tcPr>
          <w:p w14:paraId="78C9DA73" w14:textId="77777777" w:rsidR="00866902" w:rsidRDefault="00866902" w:rsidP="006E7440"/>
        </w:tc>
        <w:tc>
          <w:tcPr>
            <w:tcW w:w="20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72CE62BD" w14:textId="77777777" w:rsidR="00866902" w:rsidRPr="00866902" w:rsidRDefault="00866902" w:rsidP="006E7440">
            <w:pPr>
              <w:rPr>
                <w:rFonts w:ascii="Calibri" w:eastAsia="Times New Roman" w:hAnsi="Calibri" w:cs="Calibri"/>
                <w:bCs/>
                <w:color w:val="000000"/>
                <w:sz w:val="22"/>
                <w:lang w:eastAsia="fr-FR"/>
              </w:rPr>
            </w:pPr>
          </w:p>
        </w:tc>
        <w:tc>
          <w:tcPr>
            <w:tcW w:w="6305" w:type="dxa"/>
            <w:gridSpan w:val="5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14:paraId="72AEDB54" w14:textId="77777777" w:rsidR="00866902" w:rsidRPr="00765BFB" w:rsidRDefault="00866902" w:rsidP="006E7440">
            <w:pPr>
              <w:rPr>
                <w:rFonts w:ascii="Calibri" w:eastAsia="Times New Roman" w:hAnsi="Calibri" w:cs="Calibri"/>
                <w:color w:val="000000"/>
                <w:sz w:val="22"/>
                <w:lang w:eastAsia="fr-FR"/>
              </w:rPr>
            </w:pPr>
          </w:p>
        </w:tc>
      </w:tr>
      <w:tr w:rsidR="00866902" w:rsidRPr="00866902" w14:paraId="76E98910" w14:textId="77777777" w:rsidTr="00432690">
        <w:tc>
          <w:tcPr>
            <w:tcW w:w="282" w:type="dxa"/>
            <w:tcBorders>
              <w:right w:val="single" w:sz="4" w:space="0" w:color="auto"/>
            </w:tcBorders>
          </w:tcPr>
          <w:p w14:paraId="4394C4ED" w14:textId="77777777" w:rsidR="00866902" w:rsidRPr="00866902" w:rsidRDefault="00866902" w:rsidP="006E7440"/>
        </w:tc>
        <w:tc>
          <w:tcPr>
            <w:tcW w:w="209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3D537E3B" w14:textId="77777777" w:rsidR="00866902" w:rsidRPr="00866902" w:rsidRDefault="00866902" w:rsidP="006E7440">
            <w:pPr>
              <w:rPr>
                <w:rFonts w:ascii="Calibri" w:eastAsia="Times New Roman" w:hAnsi="Calibri" w:cs="Calibri"/>
                <w:bCs/>
                <w:color w:val="000000"/>
                <w:sz w:val="22"/>
                <w:lang w:eastAsia="fr-FR"/>
              </w:rPr>
            </w:pPr>
            <w:r w:rsidRPr="00866902">
              <w:rPr>
                <w:rFonts w:ascii="Calibri" w:eastAsia="Times New Roman" w:hAnsi="Calibri" w:cs="Calibri"/>
                <w:bCs/>
                <w:color w:val="000000"/>
                <w:sz w:val="22"/>
                <w:lang w:eastAsia="fr-FR"/>
              </w:rPr>
              <w:t>Téléphone</w:t>
            </w:r>
          </w:p>
        </w:tc>
        <w:tc>
          <w:tcPr>
            <w:tcW w:w="6305" w:type="dxa"/>
            <w:gridSpan w:val="5"/>
            <w:tcBorders>
              <w:top w:val="single" w:sz="4" w:space="0" w:color="auto"/>
              <w:left w:val="single" w:sz="4" w:space="0" w:color="auto"/>
            </w:tcBorders>
            <w:vAlign w:val="bottom"/>
          </w:tcPr>
          <w:p w14:paraId="471E77DF" w14:textId="77777777" w:rsidR="00866902" w:rsidRPr="00866902" w:rsidRDefault="00866902" w:rsidP="006E7440">
            <w:pPr>
              <w:rPr>
                <w:rFonts w:ascii="Calibri" w:eastAsia="Times New Roman" w:hAnsi="Calibri" w:cs="Calibri"/>
                <w:color w:val="000000"/>
                <w:sz w:val="22"/>
                <w:lang w:eastAsia="fr-FR"/>
              </w:rPr>
            </w:pPr>
          </w:p>
        </w:tc>
      </w:tr>
      <w:tr w:rsidR="00866902" w14:paraId="1D3729D3" w14:textId="77777777" w:rsidTr="00432690">
        <w:tc>
          <w:tcPr>
            <w:tcW w:w="282" w:type="dxa"/>
          </w:tcPr>
          <w:p w14:paraId="783C2FF5" w14:textId="77777777" w:rsidR="00866902" w:rsidRDefault="00866902" w:rsidP="006E7440"/>
        </w:tc>
        <w:tc>
          <w:tcPr>
            <w:tcW w:w="20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3808C1AA" w14:textId="77777777" w:rsidR="00866902" w:rsidRDefault="00866902" w:rsidP="006E7440">
            <w:r w:rsidRPr="00765BFB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fr-FR"/>
              </w:rPr>
              <w:t>Contact principal</w:t>
            </w:r>
          </w:p>
        </w:tc>
        <w:tc>
          <w:tcPr>
            <w:tcW w:w="6305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2FA73BE" w14:textId="77777777" w:rsidR="00866902" w:rsidRDefault="00866902" w:rsidP="006E7440">
            <w:r w:rsidRPr="00765BFB">
              <w:rPr>
                <w:rFonts w:ascii="Calibri" w:eastAsia="Times New Roman" w:hAnsi="Calibri" w:cs="Calibri"/>
                <w:color w:val="000000"/>
                <w:sz w:val="22"/>
                <w:lang w:eastAsia="fr-FR"/>
              </w:rPr>
              <w:t>(Responsable du marché)</w:t>
            </w:r>
          </w:p>
        </w:tc>
      </w:tr>
      <w:tr w:rsidR="00866902" w14:paraId="0BAB88B9" w14:textId="77777777" w:rsidTr="00432690">
        <w:tc>
          <w:tcPr>
            <w:tcW w:w="282" w:type="dxa"/>
            <w:tcBorders>
              <w:right w:val="single" w:sz="4" w:space="0" w:color="auto"/>
            </w:tcBorders>
          </w:tcPr>
          <w:p w14:paraId="684C4969" w14:textId="77777777" w:rsidR="00866902" w:rsidRDefault="00866902" w:rsidP="006E7440"/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51A91F1B" w14:textId="77777777" w:rsidR="00866902" w:rsidRDefault="00866902" w:rsidP="006E7440">
            <w:pPr>
              <w:jc w:val="right"/>
            </w:pPr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NOM</w:t>
            </w:r>
          </w:p>
        </w:tc>
        <w:tc>
          <w:tcPr>
            <w:tcW w:w="630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B201B" w14:textId="77777777" w:rsidR="00866902" w:rsidRDefault="00866902" w:rsidP="006E7440"/>
        </w:tc>
      </w:tr>
      <w:tr w:rsidR="00866902" w14:paraId="51A4B359" w14:textId="77777777" w:rsidTr="00432690">
        <w:tc>
          <w:tcPr>
            <w:tcW w:w="282" w:type="dxa"/>
            <w:tcBorders>
              <w:right w:val="single" w:sz="4" w:space="0" w:color="auto"/>
            </w:tcBorders>
          </w:tcPr>
          <w:p w14:paraId="4EA8DDAC" w14:textId="77777777" w:rsidR="00866902" w:rsidRDefault="00866902" w:rsidP="006E7440"/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3F4CFFBA" w14:textId="77777777" w:rsidR="00866902" w:rsidRDefault="00866902" w:rsidP="006E7440">
            <w:pPr>
              <w:jc w:val="right"/>
            </w:pPr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Prénom</w:t>
            </w:r>
          </w:p>
        </w:tc>
        <w:tc>
          <w:tcPr>
            <w:tcW w:w="630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B6029" w14:textId="77777777" w:rsidR="00866902" w:rsidRDefault="00866902" w:rsidP="006E7440"/>
        </w:tc>
      </w:tr>
      <w:tr w:rsidR="00866902" w14:paraId="7544AF88" w14:textId="77777777" w:rsidTr="00432690">
        <w:tc>
          <w:tcPr>
            <w:tcW w:w="282" w:type="dxa"/>
            <w:tcBorders>
              <w:right w:val="single" w:sz="4" w:space="0" w:color="auto"/>
            </w:tcBorders>
          </w:tcPr>
          <w:p w14:paraId="36814ED9" w14:textId="77777777" w:rsidR="00866902" w:rsidRDefault="00866902" w:rsidP="006E7440"/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19BABBCB" w14:textId="77777777" w:rsidR="00866902" w:rsidRDefault="00866902" w:rsidP="006E7440">
            <w:pPr>
              <w:jc w:val="right"/>
            </w:pPr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Qualité</w:t>
            </w:r>
          </w:p>
        </w:tc>
        <w:tc>
          <w:tcPr>
            <w:tcW w:w="630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30FDF" w14:textId="77777777" w:rsidR="00866902" w:rsidRDefault="00866902" w:rsidP="006E7440"/>
        </w:tc>
      </w:tr>
      <w:tr w:rsidR="00866902" w14:paraId="6A30259B" w14:textId="77777777" w:rsidTr="00432690">
        <w:tc>
          <w:tcPr>
            <w:tcW w:w="282" w:type="dxa"/>
            <w:tcBorders>
              <w:right w:val="single" w:sz="4" w:space="0" w:color="auto"/>
            </w:tcBorders>
          </w:tcPr>
          <w:p w14:paraId="670EE638" w14:textId="77777777" w:rsidR="00866902" w:rsidRDefault="00866902" w:rsidP="006E7440"/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bottom"/>
          </w:tcPr>
          <w:p w14:paraId="41A2EF40" w14:textId="77777777" w:rsidR="00866902" w:rsidRDefault="00866902" w:rsidP="006E7440">
            <w:pPr>
              <w:jc w:val="right"/>
            </w:pPr>
            <w:r w:rsidRPr="00765BFB">
              <w:rPr>
                <w:rFonts w:ascii="Calibri" w:eastAsia="Times New Roman" w:hAnsi="Calibri" w:cs="Calibri"/>
                <w:sz w:val="22"/>
                <w:lang w:eastAsia="fr-FR"/>
              </w:rPr>
              <w:t>Adresse mail</w:t>
            </w:r>
          </w:p>
        </w:tc>
        <w:tc>
          <w:tcPr>
            <w:tcW w:w="630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13C39" w14:textId="77777777" w:rsidR="00866902" w:rsidRDefault="00866902" w:rsidP="006E7440"/>
        </w:tc>
      </w:tr>
    </w:tbl>
    <w:p w14:paraId="3A01B2BE" w14:textId="35B687AD" w:rsidR="00866902" w:rsidRDefault="00866902">
      <w:pPr>
        <w:spacing w:after="0"/>
        <w:jc w:val="left"/>
      </w:pPr>
    </w:p>
    <w:p w14:paraId="355938AE" w14:textId="7E6E2DAA" w:rsidR="00866902" w:rsidRPr="00544C46" w:rsidRDefault="00866902" w:rsidP="002F486B">
      <w:r w:rsidRPr="00544C46">
        <w:t>Etant</w:t>
      </w:r>
      <w:r w:rsidR="00370950" w:rsidRPr="00544C46">
        <w:t>, pour tout ce qui concerne l’exécution du présent contrat représenté par 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72"/>
        <w:gridCol w:w="6847"/>
      </w:tblGrid>
      <w:tr w:rsidR="00866902" w14:paraId="2600A880" w14:textId="77777777" w:rsidTr="00866902">
        <w:tc>
          <w:tcPr>
            <w:tcW w:w="2093" w:type="dxa"/>
          </w:tcPr>
          <w:p w14:paraId="4EE5DF65" w14:textId="3D5A4350" w:rsidR="00866902" w:rsidRDefault="00866902" w:rsidP="002F486B">
            <w:r>
              <w:t xml:space="preserve">Monsieur / Madame </w:t>
            </w:r>
          </w:p>
        </w:tc>
        <w:tc>
          <w:tcPr>
            <w:tcW w:w="6976" w:type="dxa"/>
          </w:tcPr>
          <w:p w14:paraId="63B80765" w14:textId="77777777" w:rsidR="00866902" w:rsidRDefault="00866902" w:rsidP="002F486B"/>
        </w:tc>
      </w:tr>
    </w:tbl>
    <w:p w14:paraId="2405D8B8" w14:textId="77777777" w:rsidR="00370950" w:rsidRPr="00544C46" w:rsidRDefault="00370950" w:rsidP="00370950">
      <w:r w:rsidRPr="00544C46">
        <w:tab/>
        <w:t>dûment mandaté à cet effet.</w:t>
      </w:r>
    </w:p>
    <w:p w14:paraId="13952ADD" w14:textId="77777777" w:rsidR="00A65D03" w:rsidRPr="00544C46" w:rsidRDefault="00A65D03" w:rsidP="00A65D03">
      <w:bookmarkStart w:id="21" w:name="_Toc501339877"/>
      <w:bookmarkStart w:id="22" w:name="_Toc13561207"/>
      <w:bookmarkStart w:id="23" w:name="_Toc30396355"/>
      <w:bookmarkStart w:id="24" w:name="_Toc44487486"/>
      <w:bookmarkStart w:id="25" w:name="_Toc49741518"/>
      <w:bookmarkStart w:id="26" w:name="_Toc86460098"/>
      <w:bookmarkStart w:id="27" w:name="_Toc90964047"/>
      <w:bookmarkStart w:id="28" w:name="_Toc97094701"/>
      <w:bookmarkStart w:id="29" w:name="_Toc113087239"/>
      <w:r w:rsidRPr="00544C46">
        <w:t>Après avoir pris connaissance du Cahier des Clauses Administratives Particulières (C.C.A.P.) et des documents qui y sont mentionnés,</w:t>
      </w:r>
    </w:p>
    <w:p w14:paraId="5C9A0C31" w14:textId="77777777" w:rsidR="00A65D03" w:rsidRPr="00544C46" w:rsidRDefault="00A65D03" w:rsidP="00A65D03">
      <w:r w:rsidRPr="00544C46">
        <w:t>Après avoir produit toutes attestations prévues</w:t>
      </w:r>
      <w:r>
        <w:t xml:space="preserve"> par</w:t>
      </w:r>
      <w:r w:rsidRPr="00544C46">
        <w:t xml:space="preserve"> </w:t>
      </w:r>
      <w:r>
        <w:t>le Code de la Commande Publique</w:t>
      </w:r>
      <w:r w:rsidRPr="00544C46">
        <w:t>,</w:t>
      </w:r>
    </w:p>
    <w:p w14:paraId="1CD29E93" w14:textId="77777777" w:rsidR="00A65D03" w:rsidRPr="00544C46" w:rsidRDefault="00A65D03" w:rsidP="00A65D03">
      <w:r w:rsidRPr="002F486B">
        <w:rPr>
          <w:b/>
        </w:rPr>
        <w:t>CERTIFIONS</w:t>
      </w:r>
      <w:r w:rsidRPr="00544C46">
        <w:t xml:space="preserve"> que nos sociétés n’emploient que des salariés en situation régulière au regard des articles L 3243-1, L 3243-2, L 3243-4, L 1221-10, L 1221-13 et L 1221-15 du code du travail,</w:t>
      </w:r>
    </w:p>
    <w:p w14:paraId="571A4105" w14:textId="2FD78A4C" w:rsidR="00A65D03" w:rsidRPr="00370950" w:rsidRDefault="00A65D03" w:rsidP="00A65D03">
      <w:pPr>
        <w:rPr>
          <w:szCs w:val="20"/>
        </w:rPr>
      </w:pPr>
      <w:r w:rsidRPr="00370950">
        <w:rPr>
          <w:b/>
          <w:bCs/>
          <w:szCs w:val="20"/>
        </w:rPr>
        <w:t>AFFIRMONS</w:t>
      </w:r>
      <w:r w:rsidRPr="00370950">
        <w:rPr>
          <w:szCs w:val="20"/>
        </w:rPr>
        <w:t xml:space="preserve">, sous peine de résiliation de plein droit du marché, qu’aucune des personnes physiques ou morales pour lesquelles nous intervenons ne tombe sous le coup de l'interdiction découlant </w:t>
      </w:r>
      <w:r>
        <w:rPr>
          <w:szCs w:val="20"/>
        </w:rPr>
        <w:t>des article</w:t>
      </w:r>
      <w:r w:rsidR="00CF58BF">
        <w:rPr>
          <w:szCs w:val="20"/>
        </w:rPr>
        <w:t>s</w:t>
      </w:r>
      <w:r>
        <w:rPr>
          <w:szCs w:val="20"/>
        </w:rPr>
        <w:t xml:space="preserve"> </w:t>
      </w:r>
      <w:r>
        <w:rPr>
          <w:rFonts w:eastAsia="Times New Roman"/>
          <w:lang w:eastAsia="fr-FR"/>
        </w:rPr>
        <w:t>L2141-1 à L2141-11 du Code de la Commande Publique,</w:t>
      </w:r>
    </w:p>
    <w:p w14:paraId="253D51EE" w14:textId="77777777" w:rsidR="00A65D03" w:rsidRPr="00544C46" w:rsidRDefault="00A65D03" w:rsidP="00A65D03">
      <w:r w:rsidRPr="00544C46">
        <w:rPr>
          <w:b/>
          <w:bCs/>
        </w:rPr>
        <w:t>NOUS ENGAGEONS</w:t>
      </w:r>
      <w:r w:rsidRPr="00544C46">
        <w:t>, sans réserve, conformément aux conditions, clauses et prescriptions imposées par le Cahier des Clauses Administratives Particulières (C.C.A.P.), à exécuter la mission de Maîtrise d'Œuvre aux conditions particulières ci-après, qui constituent l'offre (du groupement que nous avons constitué).</w:t>
      </w:r>
    </w:p>
    <w:p w14:paraId="2D662B72" w14:textId="50516892" w:rsidR="00370950" w:rsidRPr="00544C46" w:rsidRDefault="00370950" w:rsidP="002F486B">
      <w:pPr>
        <w:pStyle w:val="Titre1"/>
      </w:pPr>
      <w:bookmarkStart w:id="30" w:name="_Toc187669957"/>
      <w:r w:rsidRPr="002F486B">
        <w:t>Offre</w:t>
      </w:r>
      <w:r w:rsidRPr="00544C46">
        <w:t xml:space="preserve"> de Prix</w:t>
      </w:r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</w:p>
    <w:p w14:paraId="0DF70A55" w14:textId="09A8DCF7" w:rsidR="00370950" w:rsidRPr="00544C46" w:rsidRDefault="00370950" w:rsidP="006271BB">
      <w:pPr>
        <w:pStyle w:val="Titre2"/>
      </w:pPr>
      <w:bookmarkStart w:id="31" w:name="_Ref482200774"/>
      <w:bookmarkStart w:id="32" w:name="_Ref482200782"/>
      <w:bookmarkStart w:id="33" w:name="_Toc187669958"/>
      <w:r w:rsidRPr="00544C46">
        <w:t xml:space="preserve">Conditions </w:t>
      </w:r>
      <w:r w:rsidRPr="002F486B">
        <w:t>générales</w:t>
      </w:r>
      <w:r w:rsidRPr="00544C46">
        <w:t xml:space="preserve"> de l'offre de prix</w:t>
      </w:r>
      <w:bookmarkEnd w:id="31"/>
      <w:bookmarkEnd w:id="32"/>
      <w:bookmarkEnd w:id="33"/>
    </w:p>
    <w:p w14:paraId="5954192C" w14:textId="1EB5C690" w:rsidR="00370950" w:rsidRPr="00544C46" w:rsidRDefault="00370950" w:rsidP="002F486B">
      <w:pPr>
        <w:pStyle w:val="Paragraphedeliste"/>
        <w:numPr>
          <w:ilvl w:val="0"/>
          <w:numId w:val="33"/>
        </w:numPr>
      </w:pPr>
      <w:r w:rsidRPr="00544C46">
        <w:t xml:space="preserve">Est réputée établie sur la base des conditions économiques en vigueur au mois m0 Etude fixé </w:t>
      </w:r>
      <w:r w:rsidR="00866902">
        <w:t xml:space="preserve">à l’article </w:t>
      </w:r>
      <w:r w:rsidR="00A00C15">
        <w:fldChar w:fldCharType="begin"/>
      </w:r>
      <w:r w:rsidR="00A00C15">
        <w:instrText xml:space="preserve"> REF _Ref5281312 \r \h </w:instrText>
      </w:r>
      <w:r w:rsidR="00A00C15">
        <w:fldChar w:fldCharType="separate"/>
      </w:r>
      <w:r w:rsidR="00136B60">
        <w:t>A</w:t>
      </w:r>
      <w:r w:rsidR="00A00C15">
        <w:fldChar w:fldCharType="end"/>
      </w:r>
      <w:r w:rsidR="00A00C15">
        <w:t xml:space="preserve"> </w:t>
      </w:r>
      <w:r w:rsidRPr="00544C46">
        <w:t>du présent acte,</w:t>
      </w:r>
    </w:p>
    <w:p w14:paraId="0A5692F7" w14:textId="77777777" w:rsidR="00370950" w:rsidRPr="00544C46" w:rsidRDefault="00370950" w:rsidP="002F486B">
      <w:pPr>
        <w:pStyle w:val="Paragraphedeliste"/>
        <w:numPr>
          <w:ilvl w:val="0"/>
          <w:numId w:val="33"/>
        </w:numPr>
      </w:pPr>
      <w:r w:rsidRPr="00544C46">
        <w:t>Résulte de l'appréciation de la complexité de l'opération,</w:t>
      </w:r>
    </w:p>
    <w:p w14:paraId="3650C960" w14:textId="09216A45" w:rsidR="00370950" w:rsidRDefault="00370950" w:rsidP="002F486B">
      <w:pPr>
        <w:pStyle w:val="Paragraphedeliste"/>
        <w:numPr>
          <w:ilvl w:val="0"/>
          <w:numId w:val="33"/>
        </w:numPr>
      </w:pPr>
      <w:r w:rsidRPr="00544C46">
        <w:t>Comprend les éléments de mission de Maîtrise d'Œuvre consignés au</w:t>
      </w:r>
      <w:r w:rsidR="00E92A32">
        <w:t>x</w:t>
      </w:r>
      <w:r w:rsidRPr="00544C46">
        <w:t xml:space="preserve"> C.C.A.P. et </w:t>
      </w:r>
      <w:r w:rsidR="002F486B">
        <w:t>C.C.T.P.</w:t>
      </w:r>
    </w:p>
    <w:p w14:paraId="17914B46" w14:textId="77777777" w:rsidR="00866902" w:rsidRPr="00544C46" w:rsidRDefault="00866902" w:rsidP="00866902"/>
    <w:p w14:paraId="544A31D4" w14:textId="439F1F49" w:rsidR="00370950" w:rsidRPr="00544C46" w:rsidRDefault="00370950" w:rsidP="006271BB">
      <w:pPr>
        <w:pStyle w:val="Titre2"/>
      </w:pPr>
      <w:bookmarkStart w:id="34" w:name="_Toc187669959"/>
      <w:r w:rsidRPr="002F486B">
        <w:t>Rémunération</w:t>
      </w:r>
      <w:r w:rsidRPr="00544C46">
        <w:t xml:space="preserve"> pour la Mission de base catégorie « Bâtiment » </w:t>
      </w:r>
      <w:r w:rsidR="00A65D03" w:rsidRPr="00A65D03">
        <w:t>suivant le Livre IV « DISPOSITIONS PROPRES AUX MARCHÉS PUBLICS LIÉS À LA MAITRISE D’OUVRAGE PUBLIQUE ET À LA MAITRISE D’ŒUVRE » de la deuxième partie du Code de la Commande Publique</w:t>
      </w:r>
      <w:bookmarkEnd w:id="34"/>
    </w:p>
    <w:p w14:paraId="3D667692" w14:textId="39432EF1" w:rsidR="00370950" w:rsidRPr="00544C46" w:rsidRDefault="00370950" w:rsidP="002F486B">
      <w:r w:rsidRPr="00544C46">
        <w:t xml:space="preserve">Le forfait de rémunération est </w:t>
      </w:r>
      <w:r w:rsidR="00866902" w:rsidRPr="00544C46">
        <w:t>déterminé</w:t>
      </w:r>
      <w:r w:rsidRPr="00544C46">
        <w:t xml:space="preserve"> suivant les caractéristiques de l’opération et sur la base de l’enveloppe financière affectée aux travaux par le maître de l’ouvrage, telles que définies au Programme </w:t>
      </w:r>
      <w:r w:rsidR="007F392F">
        <w:t xml:space="preserve">Architectural, Fonctionnel et </w:t>
      </w:r>
      <w:r w:rsidRPr="00544C46">
        <w:t>Technique.</w:t>
      </w:r>
    </w:p>
    <w:p w14:paraId="62057A74" w14:textId="42A38F8E" w:rsidR="007F392F" w:rsidRPr="001603A0" w:rsidRDefault="007F392F" w:rsidP="007F392F">
      <w:r w:rsidRPr="001603A0">
        <w:t xml:space="preserve">La rémunération définitive de la Maîtrise d’œuvre est arrêtée dès que le coût prévisionnel des travaux est arrêté par le Maître d’Ouvrage tel que </w:t>
      </w:r>
      <w:r w:rsidRPr="002D35B9">
        <w:t>prévu à l’article 10 du CCAP.</w:t>
      </w:r>
    </w:p>
    <w:p w14:paraId="0737AAFB" w14:textId="6801AA1F" w:rsidR="007F392F" w:rsidRPr="001603A0" w:rsidRDefault="007F392F" w:rsidP="007F392F">
      <w:r w:rsidRPr="001603A0">
        <w:t>A programme constant, le forfait de rémunération n’est pas modifié.</w:t>
      </w:r>
      <w:r>
        <w:t xml:space="preserve"> </w:t>
      </w:r>
      <w:r w:rsidRPr="001603A0">
        <w:t>La rémunération de la Maîtrise d’œuvre pourra cependant être renégociée en fonction des modifications et mises au point faites à l’Avant-Projet Définitif.</w:t>
      </w:r>
    </w:p>
    <w:p w14:paraId="7DA715CE" w14:textId="317C9D71" w:rsidR="007F392F" w:rsidRDefault="007F392F" w:rsidP="007F392F">
      <w:r w:rsidRPr="001603A0">
        <w:t>Le forfait définitif de la mission de base est arrêté par voie d’avenant au plus tard à l’approbation de l’Avant-</w:t>
      </w:r>
      <w:r w:rsidR="006A279E">
        <w:t>P</w:t>
      </w:r>
      <w:r w:rsidRPr="001603A0">
        <w:t xml:space="preserve">rojet Définitif. </w:t>
      </w:r>
    </w:p>
    <w:p w14:paraId="5C7BC7C9" w14:textId="4BAB6F46" w:rsidR="009731D0" w:rsidRPr="009731D0" w:rsidRDefault="009731D0" w:rsidP="00432690">
      <w:pPr>
        <w:rPr>
          <w:u w:val="single"/>
        </w:rPr>
      </w:pPr>
      <w:r>
        <w:rPr>
          <w:u w:val="single"/>
        </w:rPr>
        <w:t>Projet</w:t>
      </w:r>
      <w:r w:rsidR="00432690">
        <w:rPr>
          <w:u w:val="single"/>
        </w:rPr>
        <w:t xml:space="preserve"> : </w:t>
      </w:r>
      <w:r w:rsidR="00432690" w:rsidRPr="00432690">
        <w:rPr>
          <w:u w:val="single"/>
        </w:rPr>
        <w:t>réparation de la passerelle de liaison entre le pôle régional de cancérologie et la tour Jean Bernard</w:t>
      </w:r>
      <w:r>
        <w:rPr>
          <w:u w:val="single"/>
        </w:rPr>
        <w:t>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50"/>
        <w:gridCol w:w="5869"/>
      </w:tblGrid>
      <w:tr w:rsidR="00866902" w14:paraId="3AE6E85D" w14:textId="77777777" w:rsidTr="00866902">
        <w:tc>
          <w:tcPr>
            <w:tcW w:w="3085" w:type="dxa"/>
          </w:tcPr>
          <w:p w14:paraId="2E7DA45E" w14:textId="77777777" w:rsidR="00866902" w:rsidRDefault="00866902" w:rsidP="007F392F">
            <w:r w:rsidRPr="00544C46">
              <w:t>Forfait de rémunération</w:t>
            </w:r>
            <w:r>
              <w:t xml:space="preserve"> </w:t>
            </w:r>
          </w:p>
          <w:p w14:paraId="6F107540" w14:textId="11100432" w:rsidR="00866902" w:rsidRDefault="00866902" w:rsidP="007F392F">
            <w:r>
              <w:t>en Euros Hors Taxes</w:t>
            </w:r>
          </w:p>
        </w:tc>
        <w:tc>
          <w:tcPr>
            <w:tcW w:w="5984" w:type="dxa"/>
          </w:tcPr>
          <w:p w14:paraId="715A93D9" w14:textId="77777777" w:rsidR="00866902" w:rsidRDefault="00866902" w:rsidP="007F392F"/>
        </w:tc>
      </w:tr>
      <w:tr w:rsidR="00866902" w14:paraId="3F42085F" w14:textId="77777777" w:rsidTr="00866902">
        <w:tc>
          <w:tcPr>
            <w:tcW w:w="3085" w:type="dxa"/>
          </w:tcPr>
          <w:p w14:paraId="476D0D6E" w14:textId="160E4D74" w:rsidR="00866902" w:rsidRDefault="00866902" w:rsidP="00866902">
            <w:pPr>
              <w:jc w:val="right"/>
            </w:pPr>
            <w:r>
              <w:t>TVA 20%</w:t>
            </w:r>
          </w:p>
        </w:tc>
        <w:tc>
          <w:tcPr>
            <w:tcW w:w="5984" w:type="dxa"/>
          </w:tcPr>
          <w:p w14:paraId="177359A0" w14:textId="77777777" w:rsidR="00866902" w:rsidRDefault="00866902" w:rsidP="007F392F"/>
        </w:tc>
      </w:tr>
      <w:tr w:rsidR="00866902" w14:paraId="518AD487" w14:textId="77777777" w:rsidTr="00866902">
        <w:tc>
          <w:tcPr>
            <w:tcW w:w="3085" w:type="dxa"/>
          </w:tcPr>
          <w:p w14:paraId="6230A1A8" w14:textId="77777777" w:rsidR="00866902" w:rsidRDefault="00866902" w:rsidP="00866902">
            <w:r w:rsidRPr="00544C46">
              <w:t>Forfait de rémunération</w:t>
            </w:r>
            <w:r>
              <w:t xml:space="preserve"> </w:t>
            </w:r>
          </w:p>
          <w:p w14:paraId="054754F6" w14:textId="1821FAE5" w:rsidR="00866902" w:rsidRDefault="00866902" w:rsidP="00866902">
            <w:r>
              <w:lastRenderedPageBreak/>
              <w:t xml:space="preserve">Toutes Taxes Comprises </w:t>
            </w:r>
          </w:p>
        </w:tc>
        <w:tc>
          <w:tcPr>
            <w:tcW w:w="5984" w:type="dxa"/>
          </w:tcPr>
          <w:p w14:paraId="1C93149F" w14:textId="77777777" w:rsidR="00866902" w:rsidRDefault="00866902" w:rsidP="007F392F"/>
        </w:tc>
      </w:tr>
      <w:tr w:rsidR="00866902" w14:paraId="1D801B06" w14:textId="77777777" w:rsidTr="005523CB">
        <w:trPr>
          <w:trHeight w:val="1201"/>
        </w:trPr>
        <w:tc>
          <w:tcPr>
            <w:tcW w:w="3085" w:type="dxa"/>
          </w:tcPr>
          <w:p w14:paraId="3CB6915F" w14:textId="2C246364" w:rsidR="00866902" w:rsidRDefault="00866902" w:rsidP="007F392F">
            <w:r w:rsidRPr="00544C46">
              <w:t>Arrêté en lettres</w:t>
            </w:r>
          </w:p>
        </w:tc>
        <w:tc>
          <w:tcPr>
            <w:tcW w:w="5984" w:type="dxa"/>
          </w:tcPr>
          <w:p w14:paraId="42F3C958" w14:textId="77777777" w:rsidR="00866902" w:rsidRDefault="00866902" w:rsidP="007F392F"/>
        </w:tc>
      </w:tr>
    </w:tbl>
    <w:p w14:paraId="7ED4DBB8" w14:textId="46FE15E8" w:rsidR="00CF58BF" w:rsidRDefault="00CF58BF" w:rsidP="00CF58BF"/>
    <w:p w14:paraId="7C36F365" w14:textId="2CBE5D68" w:rsidR="00370950" w:rsidRPr="00544C46" w:rsidRDefault="00370950" w:rsidP="006271BB">
      <w:pPr>
        <w:pStyle w:val="Titre2"/>
      </w:pPr>
      <w:bookmarkStart w:id="35" w:name="_Toc187669960"/>
      <w:r w:rsidRPr="00544C46">
        <w:t>Modalité de la rémunération</w:t>
      </w:r>
      <w:bookmarkEnd w:id="35"/>
    </w:p>
    <w:p w14:paraId="620E7D33" w14:textId="0338819F" w:rsidR="00B81A59" w:rsidRDefault="00370950" w:rsidP="00C50A8C">
      <w:r w:rsidRPr="00544C46">
        <w:t xml:space="preserve">Le forfait de rémunération est rendu définitif selon les dispositions de </w:t>
      </w:r>
      <w:r w:rsidRPr="00DD7BDA">
        <w:t>l’article 4 du C.C.A.P. La</w:t>
      </w:r>
      <w:r w:rsidRPr="00544C46">
        <w:t xml:space="preserve"> part attribuée à chaque </w:t>
      </w:r>
      <w:r w:rsidR="004C57AC" w:rsidRPr="00544C46">
        <w:t>cotraitant</w:t>
      </w:r>
      <w:r w:rsidRPr="00544C46">
        <w:t xml:space="preserve"> est fixée dans l’Annexe 1 au présent Acte d’Engagement.</w:t>
      </w:r>
    </w:p>
    <w:p w14:paraId="7029E20C" w14:textId="77777777" w:rsidR="00432690" w:rsidRDefault="00432690" w:rsidP="00432690">
      <w:pPr>
        <w:pStyle w:val="Titre2"/>
        <w:numPr>
          <w:ilvl w:val="0"/>
          <w:numId w:val="0"/>
        </w:numPr>
      </w:pPr>
      <w:bookmarkStart w:id="36" w:name="_Toc187669962"/>
    </w:p>
    <w:p w14:paraId="7FF81967" w14:textId="38D22032" w:rsidR="00370950" w:rsidRPr="00544C46" w:rsidRDefault="00370950" w:rsidP="002F486B">
      <w:pPr>
        <w:pStyle w:val="Titre2"/>
      </w:pPr>
      <w:r w:rsidRPr="002F486B">
        <w:t>Avance</w:t>
      </w:r>
      <w:bookmarkEnd w:id="36"/>
      <w:r w:rsidRPr="00544C46">
        <w:t xml:space="preserve"> </w:t>
      </w:r>
    </w:p>
    <w:p w14:paraId="63B2EBE9" w14:textId="77777777" w:rsidR="00A65D03" w:rsidRDefault="00A65D03" w:rsidP="00A65D03">
      <w:bookmarkStart w:id="37" w:name="_Toc86460099"/>
      <w:bookmarkStart w:id="38" w:name="_Toc90964048"/>
      <w:bookmarkStart w:id="39" w:name="_Toc97094702"/>
      <w:bookmarkStart w:id="40" w:name="_Toc113087240"/>
      <w:r w:rsidRPr="002F486B">
        <w:t>Le candidat :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6"/>
        <w:gridCol w:w="8258"/>
      </w:tblGrid>
      <w:tr w:rsidR="00A65D03" w14:paraId="16CF603E" w14:textId="77777777" w:rsidTr="009939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131DE" w14:textId="77777777" w:rsidR="00A65D03" w:rsidRDefault="00A65D03" w:rsidP="0099390F"/>
        </w:tc>
        <w:tc>
          <w:tcPr>
            <w:tcW w:w="8394" w:type="dxa"/>
            <w:tcBorders>
              <w:left w:val="single" w:sz="4" w:space="0" w:color="auto"/>
            </w:tcBorders>
          </w:tcPr>
          <w:p w14:paraId="48B304E3" w14:textId="77777777" w:rsidR="00A65D03" w:rsidRDefault="00A65D03" w:rsidP="0099390F">
            <w:r>
              <w:t xml:space="preserve">RENONCE </w:t>
            </w:r>
            <w:r w:rsidRPr="002F486B">
              <w:t xml:space="preserve">à l’avance prévue à l’article </w:t>
            </w:r>
            <w:r>
              <w:rPr>
                <w:color w:val="000000"/>
              </w:rPr>
              <w:t>R.2191-3 du Code de la Commande Publique</w:t>
            </w:r>
            <w:r w:rsidRPr="002F486B">
              <w:t>.</w:t>
            </w:r>
          </w:p>
        </w:tc>
      </w:tr>
      <w:tr w:rsidR="00A65D03" w14:paraId="24430CD7" w14:textId="77777777" w:rsidTr="0099390F">
        <w:tc>
          <w:tcPr>
            <w:tcW w:w="675" w:type="dxa"/>
            <w:tcBorders>
              <w:top w:val="single" w:sz="4" w:space="0" w:color="auto"/>
              <w:bottom w:val="single" w:sz="4" w:space="0" w:color="auto"/>
            </w:tcBorders>
          </w:tcPr>
          <w:p w14:paraId="2CABF3F4" w14:textId="77777777" w:rsidR="00A65D03" w:rsidRDefault="00A65D03" w:rsidP="0099390F"/>
        </w:tc>
        <w:tc>
          <w:tcPr>
            <w:tcW w:w="8394" w:type="dxa"/>
          </w:tcPr>
          <w:p w14:paraId="5BBAB1C7" w14:textId="77777777" w:rsidR="00A65D03" w:rsidRDefault="00A65D03" w:rsidP="0099390F"/>
        </w:tc>
      </w:tr>
      <w:tr w:rsidR="00A65D03" w14:paraId="308B0E98" w14:textId="77777777" w:rsidTr="0099390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505D03" w14:textId="77777777" w:rsidR="00A65D03" w:rsidRDefault="00A65D03" w:rsidP="0099390F"/>
        </w:tc>
        <w:tc>
          <w:tcPr>
            <w:tcW w:w="8394" w:type="dxa"/>
            <w:tcBorders>
              <w:left w:val="single" w:sz="4" w:space="0" w:color="auto"/>
            </w:tcBorders>
          </w:tcPr>
          <w:p w14:paraId="150D0BD1" w14:textId="77777777" w:rsidR="00A65D03" w:rsidRDefault="00A65D03" w:rsidP="0099390F">
            <w:r w:rsidRPr="002F486B">
              <w:t xml:space="preserve">NE RENONCE PAS à l’avance prévue à l’article </w:t>
            </w:r>
            <w:r>
              <w:rPr>
                <w:color w:val="000000"/>
              </w:rPr>
              <w:t>R.2191-3 du Code de la Commande Publique</w:t>
            </w:r>
            <w:r w:rsidRPr="002F486B">
              <w:t>.</w:t>
            </w:r>
          </w:p>
        </w:tc>
      </w:tr>
    </w:tbl>
    <w:p w14:paraId="61BBA380" w14:textId="77777777" w:rsidR="00A65D03" w:rsidRPr="002F486B" w:rsidRDefault="00A65D03" w:rsidP="00A65D03"/>
    <w:p w14:paraId="1316EE25" w14:textId="50885EF7" w:rsidR="00370950" w:rsidRPr="00544C46" w:rsidRDefault="00370950" w:rsidP="002F486B">
      <w:pPr>
        <w:pStyle w:val="Titre1"/>
      </w:pPr>
      <w:bookmarkStart w:id="41" w:name="_Toc187669963"/>
      <w:r w:rsidRPr="00544C46">
        <w:t>Délais d’Exécution</w:t>
      </w:r>
      <w:bookmarkEnd w:id="37"/>
      <w:bookmarkEnd w:id="38"/>
      <w:bookmarkEnd w:id="39"/>
      <w:bookmarkEnd w:id="40"/>
      <w:bookmarkEnd w:id="41"/>
    </w:p>
    <w:p w14:paraId="71BACC4B" w14:textId="6280A761" w:rsidR="00370950" w:rsidRDefault="00370950" w:rsidP="002F486B">
      <w:r w:rsidRPr="00544C46">
        <w:t xml:space="preserve">Les différents dossiers doivent être établis dans les délais </w:t>
      </w:r>
      <w:r w:rsidR="004246A1">
        <w:t>fixés au C.C.A.P.</w:t>
      </w:r>
    </w:p>
    <w:p w14:paraId="35DA477C" w14:textId="59A87423" w:rsidR="00370950" w:rsidRPr="00544C46" w:rsidRDefault="00370950" w:rsidP="002F486B">
      <w:r w:rsidRPr="00544C46">
        <w:t xml:space="preserve">Le point de départ de chacun de ces délais est fixé </w:t>
      </w:r>
      <w:r w:rsidR="006E7440">
        <w:t>a</w:t>
      </w:r>
      <w:r w:rsidRPr="00544C46">
        <w:t>u C.C.A.P.</w:t>
      </w:r>
    </w:p>
    <w:p w14:paraId="11F535EB" w14:textId="295A6A30" w:rsidR="00370950" w:rsidRPr="00544C46" w:rsidRDefault="00370950" w:rsidP="002F486B">
      <w:r w:rsidRPr="00544C46">
        <w:t xml:space="preserve">Le délai maximal de validation des différentes phases est fixé </w:t>
      </w:r>
      <w:r w:rsidR="006E7440">
        <w:t>a</w:t>
      </w:r>
      <w:r w:rsidRPr="00544C46">
        <w:t>u C.C.A.P</w:t>
      </w:r>
      <w:r w:rsidR="004D377A">
        <w:t>.</w:t>
      </w:r>
    </w:p>
    <w:p w14:paraId="072231FF" w14:textId="77777777" w:rsidR="00370950" w:rsidRPr="00544C46" w:rsidRDefault="00370950" w:rsidP="002F486B">
      <w:pPr>
        <w:pStyle w:val="Titre1"/>
      </w:pPr>
      <w:bookmarkStart w:id="42" w:name="_Toc86460100"/>
      <w:bookmarkStart w:id="43" w:name="_Toc90964049"/>
      <w:bookmarkStart w:id="44" w:name="_Toc97094703"/>
      <w:bookmarkStart w:id="45" w:name="_Toc113087241"/>
      <w:bookmarkStart w:id="46" w:name="_Toc187669964"/>
      <w:r w:rsidRPr="002F486B">
        <w:t>Paiement</w:t>
      </w:r>
      <w:bookmarkEnd w:id="42"/>
      <w:bookmarkEnd w:id="43"/>
      <w:bookmarkEnd w:id="44"/>
      <w:bookmarkEnd w:id="45"/>
      <w:bookmarkEnd w:id="46"/>
    </w:p>
    <w:p w14:paraId="45E4AAE6" w14:textId="13E2D0F1" w:rsidR="00370950" w:rsidRDefault="00370950" w:rsidP="002F486B">
      <w:r w:rsidRPr="00544C46">
        <w:t>Le Maître d'Ouvrage se libérera des sommes dues au titre du marché en faisant porter le montant au crédit des comptes ci-après, selon les répartitions jointes en annexe 1.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42"/>
        <w:gridCol w:w="2612"/>
        <w:gridCol w:w="3057"/>
        <w:gridCol w:w="1008"/>
      </w:tblGrid>
      <w:tr w:rsidR="006E7440" w:rsidRPr="006E7440" w14:paraId="2373267B" w14:textId="77777777" w:rsidTr="006E7440">
        <w:tc>
          <w:tcPr>
            <w:tcW w:w="9069" w:type="dxa"/>
            <w:gridSpan w:val="4"/>
            <w:shd w:val="clear" w:color="auto" w:fill="D9D9D9" w:themeFill="background2"/>
          </w:tcPr>
          <w:p w14:paraId="15316818" w14:textId="3CBC7FCB" w:rsidR="006E7440" w:rsidRPr="006E7440" w:rsidRDefault="006E7440" w:rsidP="002F486B">
            <w:pPr>
              <w:rPr>
                <w:b/>
              </w:rPr>
            </w:pPr>
            <w:r w:rsidRPr="006E7440">
              <w:rPr>
                <w:b/>
              </w:rPr>
              <w:t>1</w:t>
            </w:r>
            <w:r w:rsidRPr="006E7440">
              <w:rPr>
                <w:b/>
                <w:vertAlign w:val="superscript"/>
              </w:rPr>
              <w:t>er</w:t>
            </w:r>
            <w:r w:rsidRPr="006E7440">
              <w:rPr>
                <w:b/>
              </w:rPr>
              <w:t xml:space="preserve"> contractant / RIB</w:t>
            </w:r>
          </w:p>
        </w:tc>
      </w:tr>
      <w:tr w:rsidR="006E7440" w14:paraId="1F2E2478" w14:textId="77777777" w:rsidTr="006E7440">
        <w:tc>
          <w:tcPr>
            <w:tcW w:w="2267" w:type="dxa"/>
          </w:tcPr>
          <w:p w14:paraId="1397F449" w14:textId="7309E1DD" w:rsidR="006E7440" w:rsidRPr="006E7440" w:rsidRDefault="006E7440" w:rsidP="006E7440">
            <w:pPr>
              <w:jc w:val="right"/>
              <w:rPr>
                <w:b/>
              </w:rPr>
            </w:pPr>
            <w:r w:rsidRPr="006E7440">
              <w:rPr>
                <w:b/>
              </w:rPr>
              <w:t>Raison sociale</w:t>
            </w:r>
          </w:p>
        </w:tc>
        <w:tc>
          <w:tcPr>
            <w:tcW w:w="6802" w:type="dxa"/>
            <w:gridSpan w:val="3"/>
          </w:tcPr>
          <w:p w14:paraId="7EF52F8D" w14:textId="77777777" w:rsidR="006E7440" w:rsidRDefault="006E7440" w:rsidP="002F486B"/>
        </w:tc>
      </w:tr>
      <w:tr w:rsidR="006E7440" w14:paraId="238E0465" w14:textId="77777777" w:rsidTr="006E7440">
        <w:tc>
          <w:tcPr>
            <w:tcW w:w="2267" w:type="dxa"/>
            <w:shd w:val="clear" w:color="auto" w:fill="D9D9D9" w:themeFill="background2"/>
          </w:tcPr>
          <w:p w14:paraId="54268E54" w14:textId="35B10549" w:rsidR="006E7440" w:rsidRDefault="006E7440" w:rsidP="002F486B">
            <w:r w:rsidRPr="006E7440">
              <w:t>Etablissement</w:t>
            </w:r>
          </w:p>
        </w:tc>
        <w:tc>
          <w:tcPr>
            <w:tcW w:w="2661" w:type="dxa"/>
            <w:shd w:val="clear" w:color="auto" w:fill="D9D9D9" w:themeFill="background2"/>
          </w:tcPr>
          <w:p w14:paraId="662F06BA" w14:textId="716D111F" w:rsidR="006E7440" w:rsidRDefault="006E7440" w:rsidP="002F486B">
            <w:r w:rsidRPr="006E7440">
              <w:t>Guichet</w:t>
            </w:r>
          </w:p>
        </w:tc>
        <w:tc>
          <w:tcPr>
            <w:tcW w:w="3118" w:type="dxa"/>
            <w:shd w:val="clear" w:color="auto" w:fill="D9D9D9" w:themeFill="background2"/>
          </w:tcPr>
          <w:p w14:paraId="35220216" w14:textId="1AB45729" w:rsidR="006E7440" w:rsidRDefault="006E7440" w:rsidP="002F486B">
            <w:r w:rsidRPr="006E7440">
              <w:t>n° Compte</w:t>
            </w:r>
          </w:p>
        </w:tc>
        <w:tc>
          <w:tcPr>
            <w:tcW w:w="1023" w:type="dxa"/>
            <w:shd w:val="clear" w:color="auto" w:fill="D9D9D9" w:themeFill="background2"/>
          </w:tcPr>
          <w:p w14:paraId="74B6CAC6" w14:textId="3352C20C" w:rsidR="006E7440" w:rsidRDefault="006E7440" w:rsidP="002F486B">
            <w:r w:rsidRPr="006E7440">
              <w:t>Clé RIB</w:t>
            </w:r>
          </w:p>
        </w:tc>
      </w:tr>
      <w:tr w:rsidR="006E7440" w14:paraId="48E76D87" w14:textId="77777777" w:rsidTr="006E7440">
        <w:tc>
          <w:tcPr>
            <w:tcW w:w="2267" w:type="dxa"/>
          </w:tcPr>
          <w:p w14:paraId="4839C6F7" w14:textId="77777777" w:rsidR="006E7440" w:rsidRDefault="006E7440" w:rsidP="002F486B"/>
        </w:tc>
        <w:tc>
          <w:tcPr>
            <w:tcW w:w="2661" w:type="dxa"/>
          </w:tcPr>
          <w:p w14:paraId="6B92D47C" w14:textId="77777777" w:rsidR="006E7440" w:rsidRDefault="006E7440" w:rsidP="002F486B"/>
        </w:tc>
        <w:tc>
          <w:tcPr>
            <w:tcW w:w="3118" w:type="dxa"/>
          </w:tcPr>
          <w:p w14:paraId="7AEE8251" w14:textId="77777777" w:rsidR="006E7440" w:rsidRDefault="006E7440" w:rsidP="002F486B"/>
        </w:tc>
        <w:tc>
          <w:tcPr>
            <w:tcW w:w="1023" w:type="dxa"/>
          </w:tcPr>
          <w:p w14:paraId="2B0A6592" w14:textId="77777777" w:rsidR="006E7440" w:rsidRDefault="006E7440" w:rsidP="002F486B"/>
        </w:tc>
      </w:tr>
      <w:tr w:rsidR="006E7440" w14:paraId="69D23A23" w14:textId="77777777" w:rsidTr="006E7440">
        <w:tc>
          <w:tcPr>
            <w:tcW w:w="2267" w:type="dxa"/>
            <w:shd w:val="clear" w:color="auto" w:fill="D9D9D9" w:themeFill="background2"/>
          </w:tcPr>
          <w:p w14:paraId="7161A590" w14:textId="21117372" w:rsidR="006E7440" w:rsidRDefault="006E7440" w:rsidP="002F486B">
            <w:r w:rsidRPr="006E7440">
              <w:t>Banque-domiciliation</w:t>
            </w:r>
          </w:p>
        </w:tc>
        <w:tc>
          <w:tcPr>
            <w:tcW w:w="6802" w:type="dxa"/>
            <w:gridSpan w:val="3"/>
          </w:tcPr>
          <w:p w14:paraId="58204A60" w14:textId="77777777" w:rsidR="006E7440" w:rsidRDefault="006E7440" w:rsidP="002F486B"/>
        </w:tc>
      </w:tr>
      <w:tr w:rsidR="006E7440" w14:paraId="6E1B1DB5" w14:textId="77777777" w:rsidTr="006E7440">
        <w:tc>
          <w:tcPr>
            <w:tcW w:w="2267" w:type="dxa"/>
            <w:shd w:val="clear" w:color="auto" w:fill="D9D9D9" w:themeFill="background2"/>
          </w:tcPr>
          <w:p w14:paraId="06C32488" w14:textId="5D62B08A" w:rsidR="006E7440" w:rsidRPr="006E7440" w:rsidRDefault="006E7440" w:rsidP="002F486B">
            <w:r>
              <w:t>BIC</w:t>
            </w:r>
          </w:p>
        </w:tc>
        <w:tc>
          <w:tcPr>
            <w:tcW w:w="6802" w:type="dxa"/>
            <w:gridSpan w:val="3"/>
          </w:tcPr>
          <w:p w14:paraId="6734C29E" w14:textId="77777777" w:rsidR="006E7440" w:rsidRDefault="006E7440" w:rsidP="002F486B"/>
        </w:tc>
      </w:tr>
    </w:tbl>
    <w:p w14:paraId="004A3016" w14:textId="2E053684" w:rsidR="006E7440" w:rsidRDefault="006E7440" w:rsidP="002F486B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42"/>
        <w:gridCol w:w="2612"/>
        <w:gridCol w:w="3057"/>
        <w:gridCol w:w="1008"/>
      </w:tblGrid>
      <w:tr w:rsidR="006E7440" w:rsidRPr="006E7440" w14:paraId="61B23BA7" w14:textId="77777777" w:rsidTr="006E7440">
        <w:tc>
          <w:tcPr>
            <w:tcW w:w="9069" w:type="dxa"/>
            <w:gridSpan w:val="4"/>
            <w:shd w:val="clear" w:color="auto" w:fill="D9D9D9" w:themeFill="background2"/>
          </w:tcPr>
          <w:p w14:paraId="36B8917D" w14:textId="1BC91560" w:rsidR="006E7440" w:rsidRPr="006E7440" w:rsidRDefault="006E7440" w:rsidP="006E7440">
            <w:pPr>
              <w:rPr>
                <w:b/>
              </w:rPr>
            </w:pPr>
            <w:r>
              <w:rPr>
                <w:b/>
              </w:rPr>
              <w:t>2</w:t>
            </w:r>
            <w:r w:rsidRPr="006E7440">
              <w:rPr>
                <w:b/>
                <w:vertAlign w:val="superscript"/>
              </w:rPr>
              <w:t>ème</w:t>
            </w:r>
            <w:r>
              <w:rPr>
                <w:b/>
              </w:rPr>
              <w:t xml:space="preserve"> </w:t>
            </w:r>
            <w:r w:rsidRPr="006E7440">
              <w:rPr>
                <w:b/>
              </w:rPr>
              <w:t>contractant / RIB</w:t>
            </w:r>
          </w:p>
        </w:tc>
      </w:tr>
      <w:tr w:rsidR="006E7440" w14:paraId="7AEEF501" w14:textId="77777777" w:rsidTr="006E7440">
        <w:tc>
          <w:tcPr>
            <w:tcW w:w="2267" w:type="dxa"/>
          </w:tcPr>
          <w:p w14:paraId="0DA76E4E" w14:textId="77777777" w:rsidR="006E7440" w:rsidRPr="006E7440" w:rsidRDefault="006E7440" w:rsidP="006E7440">
            <w:pPr>
              <w:jc w:val="right"/>
              <w:rPr>
                <w:b/>
              </w:rPr>
            </w:pPr>
            <w:r w:rsidRPr="006E7440">
              <w:rPr>
                <w:b/>
              </w:rPr>
              <w:t>Raison sociale</w:t>
            </w:r>
          </w:p>
        </w:tc>
        <w:tc>
          <w:tcPr>
            <w:tcW w:w="6802" w:type="dxa"/>
            <w:gridSpan w:val="3"/>
          </w:tcPr>
          <w:p w14:paraId="6B3F6ABE" w14:textId="77777777" w:rsidR="006E7440" w:rsidRDefault="006E7440" w:rsidP="006E7440"/>
        </w:tc>
      </w:tr>
      <w:tr w:rsidR="006E7440" w14:paraId="32A9C0AB" w14:textId="77777777" w:rsidTr="006E7440">
        <w:tc>
          <w:tcPr>
            <w:tcW w:w="2267" w:type="dxa"/>
            <w:shd w:val="clear" w:color="auto" w:fill="D9D9D9" w:themeFill="background2"/>
          </w:tcPr>
          <w:p w14:paraId="3C3A1C7A" w14:textId="77777777" w:rsidR="006E7440" w:rsidRDefault="006E7440" w:rsidP="006E7440">
            <w:r w:rsidRPr="006E7440">
              <w:t>Etablissement</w:t>
            </w:r>
          </w:p>
        </w:tc>
        <w:tc>
          <w:tcPr>
            <w:tcW w:w="2661" w:type="dxa"/>
            <w:shd w:val="clear" w:color="auto" w:fill="D9D9D9" w:themeFill="background2"/>
          </w:tcPr>
          <w:p w14:paraId="1C634A91" w14:textId="77777777" w:rsidR="006E7440" w:rsidRDefault="006E7440" w:rsidP="006E7440">
            <w:r w:rsidRPr="006E7440">
              <w:t>Guichet</w:t>
            </w:r>
          </w:p>
        </w:tc>
        <w:tc>
          <w:tcPr>
            <w:tcW w:w="3118" w:type="dxa"/>
            <w:shd w:val="clear" w:color="auto" w:fill="D9D9D9" w:themeFill="background2"/>
          </w:tcPr>
          <w:p w14:paraId="283052C7" w14:textId="77777777" w:rsidR="006E7440" w:rsidRDefault="006E7440" w:rsidP="006E7440">
            <w:r w:rsidRPr="006E7440">
              <w:t>n° Compte</w:t>
            </w:r>
          </w:p>
        </w:tc>
        <w:tc>
          <w:tcPr>
            <w:tcW w:w="1023" w:type="dxa"/>
            <w:shd w:val="clear" w:color="auto" w:fill="D9D9D9" w:themeFill="background2"/>
          </w:tcPr>
          <w:p w14:paraId="60E45550" w14:textId="77777777" w:rsidR="006E7440" w:rsidRDefault="006E7440" w:rsidP="006E7440">
            <w:r w:rsidRPr="006E7440">
              <w:t>Clé RIB</w:t>
            </w:r>
          </w:p>
        </w:tc>
      </w:tr>
      <w:tr w:rsidR="006E7440" w14:paraId="24476DEA" w14:textId="77777777" w:rsidTr="006E7440">
        <w:tc>
          <w:tcPr>
            <w:tcW w:w="2267" w:type="dxa"/>
          </w:tcPr>
          <w:p w14:paraId="35513B76" w14:textId="77777777" w:rsidR="006E7440" w:rsidRDefault="006E7440" w:rsidP="006E7440"/>
        </w:tc>
        <w:tc>
          <w:tcPr>
            <w:tcW w:w="2661" w:type="dxa"/>
          </w:tcPr>
          <w:p w14:paraId="0862E175" w14:textId="77777777" w:rsidR="006E7440" w:rsidRDefault="006E7440" w:rsidP="006E7440"/>
        </w:tc>
        <w:tc>
          <w:tcPr>
            <w:tcW w:w="3118" w:type="dxa"/>
          </w:tcPr>
          <w:p w14:paraId="546FF2D6" w14:textId="77777777" w:rsidR="006E7440" w:rsidRDefault="006E7440" w:rsidP="006E7440"/>
        </w:tc>
        <w:tc>
          <w:tcPr>
            <w:tcW w:w="1023" w:type="dxa"/>
          </w:tcPr>
          <w:p w14:paraId="65C3D175" w14:textId="77777777" w:rsidR="006E7440" w:rsidRDefault="006E7440" w:rsidP="006E7440"/>
        </w:tc>
      </w:tr>
      <w:tr w:rsidR="006E7440" w14:paraId="08B65B0D" w14:textId="77777777" w:rsidTr="006E7440">
        <w:tc>
          <w:tcPr>
            <w:tcW w:w="2267" w:type="dxa"/>
            <w:shd w:val="clear" w:color="auto" w:fill="D9D9D9" w:themeFill="background2"/>
          </w:tcPr>
          <w:p w14:paraId="63507FE0" w14:textId="77777777" w:rsidR="006E7440" w:rsidRDefault="006E7440" w:rsidP="006E7440">
            <w:r w:rsidRPr="006E7440">
              <w:t>Banque-domiciliation</w:t>
            </w:r>
          </w:p>
        </w:tc>
        <w:tc>
          <w:tcPr>
            <w:tcW w:w="6802" w:type="dxa"/>
            <w:gridSpan w:val="3"/>
          </w:tcPr>
          <w:p w14:paraId="2246945C" w14:textId="77777777" w:rsidR="006E7440" w:rsidRDefault="006E7440" w:rsidP="006E7440"/>
        </w:tc>
      </w:tr>
      <w:tr w:rsidR="006E7440" w14:paraId="290B86DC" w14:textId="77777777" w:rsidTr="006E7440">
        <w:tc>
          <w:tcPr>
            <w:tcW w:w="2267" w:type="dxa"/>
            <w:shd w:val="clear" w:color="auto" w:fill="D9D9D9" w:themeFill="background2"/>
          </w:tcPr>
          <w:p w14:paraId="56CFBC17" w14:textId="77777777" w:rsidR="006E7440" w:rsidRPr="006E7440" w:rsidRDefault="006E7440" w:rsidP="006E7440">
            <w:r>
              <w:t>BIC</w:t>
            </w:r>
          </w:p>
        </w:tc>
        <w:tc>
          <w:tcPr>
            <w:tcW w:w="6802" w:type="dxa"/>
            <w:gridSpan w:val="3"/>
          </w:tcPr>
          <w:p w14:paraId="7A6FAB4C" w14:textId="77777777" w:rsidR="006E7440" w:rsidRDefault="006E7440" w:rsidP="006E7440"/>
        </w:tc>
      </w:tr>
    </w:tbl>
    <w:p w14:paraId="030A8E72" w14:textId="77777777" w:rsidR="00370950" w:rsidRPr="00544C46" w:rsidRDefault="00370950" w:rsidP="002F486B">
      <w:pPr>
        <w:pStyle w:val="Titre1"/>
      </w:pPr>
      <w:bookmarkStart w:id="47" w:name="_Toc187669965"/>
      <w:r w:rsidRPr="00544C46">
        <w:lastRenderedPageBreak/>
        <w:t>Nomenclature</w:t>
      </w:r>
      <w:bookmarkEnd w:id="47"/>
    </w:p>
    <w:p w14:paraId="4707640F" w14:textId="77777777" w:rsidR="00370950" w:rsidRPr="00544C46" w:rsidRDefault="00370950" w:rsidP="002F486B">
      <w:r w:rsidRPr="00544C46">
        <w:t>La classification conforme au vocabulaire commun des marchés européens (CPV) est Services d'architecture, d'ingénierie et de planification (71240000).</w:t>
      </w:r>
    </w:p>
    <w:p w14:paraId="01967995" w14:textId="6A9F7839" w:rsidR="00370950" w:rsidRPr="00544C46" w:rsidRDefault="00370950" w:rsidP="002F486B">
      <w:pPr>
        <w:pStyle w:val="Titre1"/>
      </w:pPr>
      <w:bookmarkStart w:id="48" w:name="_Toc187669966"/>
      <w:r w:rsidRPr="00544C46">
        <w:t>Sous-traitance</w:t>
      </w:r>
      <w:bookmarkEnd w:id="48"/>
    </w:p>
    <w:p w14:paraId="04C3035A" w14:textId="77777777" w:rsidR="00370950" w:rsidRPr="00544C46" w:rsidRDefault="00370950" w:rsidP="002F486B">
      <w:r w:rsidRPr="00544C46">
        <w:t>Dans le cadre d’une sous-traitance,</w:t>
      </w:r>
    </w:p>
    <w:p w14:paraId="4AD1973B" w14:textId="16E417FF" w:rsidR="00370950" w:rsidRPr="00544C46" w:rsidRDefault="00370950" w:rsidP="002F486B">
      <w:r w:rsidRPr="00544C46">
        <w:t>L’annexe nº … au présent acte d’engagement indique la nature et le montant des prestations que j’envisage (ou nous envisageons) de faire exécuter par des sous-traitants payés directement, les noms de ces sous-traitants et les conditions de paiement des contrats de sous-traitance ; le montant des prestations sous-traitées indiqué dans chaque annexe constitue le montant maximal de la créance que le sous-traitant concerné pourra présenter en nantissement ou céder.</w:t>
      </w:r>
    </w:p>
    <w:p w14:paraId="4CE79B02" w14:textId="635864B6" w:rsidR="00370950" w:rsidRPr="00544C46" w:rsidRDefault="00370950" w:rsidP="002F486B">
      <w:r w:rsidRPr="00544C46">
        <w:t>Chaque annexe constitue une demande d’acceptation du sous-traitant concerné et d’agrément des conditions de paiement du contrat de sous-traitance, demande qui est réputée prendre effet à la date de notification du marché ; cette notification est réputée emporter acceptation du sous-traitant et agrément des conditions de paiement du contrat de sous-traitance.</w:t>
      </w:r>
    </w:p>
    <w:p w14:paraId="67FD2006" w14:textId="69794C54" w:rsidR="00370950" w:rsidRPr="00544C46" w:rsidRDefault="00370950" w:rsidP="002F486B">
      <w:bookmarkStart w:id="49" w:name="MTP"/>
      <w:r w:rsidRPr="00544C46">
        <w:t>Le montant total des prestations que j’envisage (a) ou que nous envisageons (b)</w:t>
      </w:r>
      <w:r w:rsidRPr="00544C46">
        <w:rPr>
          <w:rStyle w:val="Appelnotedebasdep"/>
          <w:rFonts w:ascii="Arial" w:hAnsi="Arial" w:cs="Arial"/>
        </w:rPr>
        <w:footnoteReference w:id="1"/>
      </w:r>
      <w:r w:rsidRPr="00544C46">
        <w:t>d</w:t>
      </w:r>
      <w:bookmarkEnd w:id="49"/>
      <w:r w:rsidRPr="00544C46">
        <w:t xml:space="preserve">e sous-traiter conformément à cette annexe est de : 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00"/>
        <w:gridCol w:w="3050"/>
        <w:gridCol w:w="2793"/>
      </w:tblGrid>
      <w:tr w:rsidR="00370950" w:rsidRPr="00544C46" w14:paraId="6E70B1F9" w14:textId="77777777" w:rsidTr="008310F1">
        <w:trPr>
          <w:jc w:val="center"/>
        </w:trPr>
        <w:tc>
          <w:tcPr>
            <w:tcW w:w="9043" w:type="dxa"/>
            <w:gridSpan w:val="3"/>
          </w:tcPr>
          <w:p w14:paraId="653CF430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>a) Montant T.T.C. : ............................ Euros</w:t>
            </w:r>
          </w:p>
        </w:tc>
      </w:tr>
      <w:tr w:rsidR="00370950" w:rsidRPr="00544C46" w14:paraId="2066F59A" w14:textId="77777777" w:rsidTr="008310F1">
        <w:trPr>
          <w:jc w:val="center"/>
        </w:trPr>
        <w:tc>
          <w:tcPr>
            <w:tcW w:w="3200" w:type="dxa"/>
          </w:tcPr>
          <w:p w14:paraId="746883CE" w14:textId="77777777" w:rsidR="00370950" w:rsidRPr="00544C46" w:rsidRDefault="00370950" w:rsidP="002F486B">
            <w:pPr>
              <w:rPr>
                <w:rFonts w:ascii="Arial" w:hAnsi="Arial" w:cs="Arial"/>
              </w:rPr>
            </w:pPr>
          </w:p>
        </w:tc>
        <w:tc>
          <w:tcPr>
            <w:tcW w:w="3050" w:type="dxa"/>
          </w:tcPr>
          <w:p w14:paraId="68957AD5" w14:textId="77777777" w:rsidR="00370950" w:rsidRPr="00544C46" w:rsidRDefault="00370950" w:rsidP="002F486B">
            <w:pPr>
              <w:rPr>
                <w:rFonts w:ascii="Arial" w:hAnsi="Arial" w:cs="Arial"/>
              </w:rPr>
            </w:pPr>
          </w:p>
        </w:tc>
        <w:tc>
          <w:tcPr>
            <w:tcW w:w="2793" w:type="dxa"/>
          </w:tcPr>
          <w:p w14:paraId="4996271A" w14:textId="77777777" w:rsidR="00370950" w:rsidRPr="00544C46" w:rsidRDefault="00370950" w:rsidP="002F486B">
            <w:pPr>
              <w:rPr>
                <w:rFonts w:ascii="Arial" w:hAnsi="Arial" w:cs="Arial"/>
              </w:rPr>
            </w:pPr>
          </w:p>
        </w:tc>
      </w:tr>
      <w:tr w:rsidR="00370950" w:rsidRPr="00544C46" w14:paraId="2B1BFC04" w14:textId="77777777" w:rsidTr="008310F1">
        <w:trPr>
          <w:jc w:val="center"/>
        </w:trPr>
        <w:tc>
          <w:tcPr>
            <w:tcW w:w="3200" w:type="dxa"/>
          </w:tcPr>
          <w:p w14:paraId="28E8D0AA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>b) Membre du groupement</w:t>
            </w:r>
          </w:p>
        </w:tc>
        <w:tc>
          <w:tcPr>
            <w:tcW w:w="3050" w:type="dxa"/>
          </w:tcPr>
          <w:p w14:paraId="0699DAAF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>Nature de la prestation</w:t>
            </w:r>
          </w:p>
        </w:tc>
        <w:tc>
          <w:tcPr>
            <w:tcW w:w="2793" w:type="dxa"/>
          </w:tcPr>
          <w:p w14:paraId="576725A4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>Montant T.T.C.</w:t>
            </w:r>
          </w:p>
        </w:tc>
      </w:tr>
      <w:tr w:rsidR="00370950" w:rsidRPr="00544C46" w14:paraId="4D9E3FE2" w14:textId="77777777" w:rsidTr="008310F1">
        <w:trPr>
          <w:jc w:val="center"/>
        </w:trPr>
        <w:tc>
          <w:tcPr>
            <w:tcW w:w="3200" w:type="dxa"/>
          </w:tcPr>
          <w:p w14:paraId="6B9FED75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>M. ..........................................</w:t>
            </w:r>
          </w:p>
        </w:tc>
        <w:tc>
          <w:tcPr>
            <w:tcW w:w="3050" w:type="dxa"/>
          </w:tcPr>
          <w:p w14:paraId="716590B2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>.............................................</w:t>
            </w:r>
          </w:p>
        </w:tc>
        <w:tc>
          <w:tcPr>
            <w:tcW w:w="2793" w:type="dxa"/>
          </w:tcPr>
          <w:p w14:paraId="606CEBC8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>............................ Euros</w:t>
            </w:r>
          </w:p>
        </w:tc>
      </w:tr>
      <w:tr w:rsidR="00370950" w:rsidRPr="00544C46" w14:paraId="7466573A" w14:textId="77777777" w:rsidTr="008310F1">
        <w:trPr>
          <w:jc w:val="center"/>
        </w:trPr>
        <w:tc>
          <w:tcPr>
            <w:tcW w:w="3200" w:type="dxa"/>
          </w:tcPr>
          <w:p w14:paraId="4B058DFA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>M. ..........................................</w:t>
            </w:r>
          </w:p>
        </w:tc>
        <w:tc>
          <w:tcPr>
            <w:tcW w:w="3050" w:type="dxa"/>
          </w:tcPr>
          <w:p w14:paraId="2F249799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>.............................................</w:t>
            </w:r>
          </w:p>
        </w:tc>
        <w:tc>
          <w:tcPr>
            <w:tcW w:w="2793" w:type="dxa"/>
          </w:tcPr>
          <w:p w14:paraId="29D89203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>............................ Euros</w:t>
            </w:r>
          </w:p>
        </w:tc>
      </w:tr>
      <w:tr w:rsidR="00370950" w:rsidRPr="00544C46" w14:paraId="70AB3A42" w14:textId="77777777" w:rsidTr="008310F1">
        <w:trPr>
          <w:jc w:val="center"/>
        </w:trPr>
        <w:tc>
          <w:tcPr>
            <w:tcW w:w="3200" w:type="dxa"/>
          </w:tcPr>
          <w:p w14:paraId="152D399E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>M. ..........................................</w:t>
            </w:r>
          </w:p>
        </w:tc>
        <w:tc>
          <w:tcPr>
            <w:tcW w:w="3050" w:type="dxa"/>
          </w:tcPr>
          <w:p w14:paraId="03082B75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>.............................................</w:t>
            </w:r>
          </w:p>
        </w:tc>
        <w:tc>
          <w:tcPr>
            <w:tcW w:w="2793" w:type="dxa"/>
            <w:tcBorders>
              <w:bottom w:val="single" w:sz="12" w:space="0" w:color="auto"/>
            </w:tcBorders>
          </w:tcPr>
          <w:p w14:paraId="6B77DECC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>............................ Euros</w:t>
            </w:r>
          </w:p>
        </w:tc>
      </w:tr>
      <w:tr w:rsidR="00370950" w:rsidRPr="00544C46" w14:paraId="40E8CFB1" w14:textId="77777777" w:rsidTr="008310F1">
        <w:trPr>
          <w:jc w:val="center"/>
        </w:trPr>
        <w:tc>
          <w:tcPr>
            <w:tcW w:w="3200" w:type="dxa"/>
          </w:tcPr>
          <w:p w14:paraId="73E6FA5F" w14:textId="77777777" w:rsidR="00370950" w:rsidRPr="00544C46" w:rsidRDefault="00370950" w:rsidP="002F486B">
            <w:pPr>
              <w:rPr>
                <w:rFonts w:ascii="Arial" w:hAnsi="Arial" w:cs="Arial"/>
              </w:rPr>
            </w:pPr>
          </w:p>
        </w:tc>
        <w:tc>
          <w:tcPr>
            <w:tcW w:w="3050" w:type="dxa"/>
          </w:tcPr>
          <w:p w14:paraId="7F200D36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ab/>
              <w:t>Total</w:t>
            </w:r>
          </w:p>
        </w:tc>
        <w:tc>
          <w:tcPr>
            <w:tcW w:w="2793" w:type="dxa"/>
          </w:tcPr>
          <w:p w14:paraId="0BA7D6D1" w14:textId="77777777" w:rsidR="00370950" w:rsidRPr="00544C46" w:rsidRDefault="00370950" w:rsidP="002F486B">
            <w:pPr>
              <w:rPr>
                <w:rFonts w:ascii="Arial" w:hAnsi="Arial" w:cs="Arial"/>
              </w:rPr>
            </w:pPr>
            <w:r w:rsidRPr="00544C46">
              <w:rPr>
                <w:rFonts w:ascii="Arial" w:hAnsi="Arial" w:cs="Arial"/>
              </w:rPr>
              <w:t>............................ Euros</w:t>
            </w:r>
          </w:p>
        </w:tc>
      </w:tr>
    </w:tbl>
    <w:p w14:paraId="3E7482E1" w14:textId="77777777" w:rsidR="00370950" w:rsidRPr="00544C46" w:rsidRDefault="00370950" w:rsidP="002F486B">
      <w:pPr>
        <w:rPr>
          <w:rFonts w:ascii="Arial" w:hAnsi="Arial" w:cs="Arial"/>
        </w:rPr>
      </w:pPr>
      <w:r w:rsidRPr="00544C46">
        <w:rPr>
          <w:rFonts w:ascii="Arial" w:hAnsi="Arial" w:cs="Arial"/>
        </w:rPr>
        <w:t> </w:t>
      </w:r>
    </w:p>
    <w:p w14:paraId="16CDD9D1" w14:textId="19653D28" w:rsidR="00370950" w:rsidRPr="00544C46" w:rsidRDefault="00370950" w:rsidP="002F486B">
      <w:r w:rsidRPr="00544C46">
        <w:t>En outre, le tableau ci-après indique la nature et le montant des prestations que j’envisage (c) ou que nous envisageons (d)</w:t>
      </w:r>
      <w:r w:rsidRPr="00544C46">
        <w:rPr>
          <w:rStyle w:val="Appelnotedebasdep"/>
          <w:rFonts w:ascii="Arial" w:hAnsi="Arial" w:cs="Arial"/>
        </w:rPr>
        <w:fldChar w:fldCharType="begin"/>
      </w:r>
      <w:r w:rsidRPr="00544C46">
        <w:rPr>
          <w:rStyle w:val="Appelnotedebasdep"/>
          <w:rFonts w:ascii="Arial" w:hAnsi="Arial" w:cs="Arial"/>
        </w:rPr>
        <w:instrText xml:space="preserve"> NOTEREF MTP  \* MERGEFORMAT </w:instrText>
      </w:r>
      <w:r w:rsidRPr="00544C46">
        <w:rPr>
          <w:rStyle w:val="Appelnotedebasdep"/>
          <w:rFonts w:ascii="Arial" w:hAnsi="Arial" w:cs="Arial"/>
        </w:rPr>
        <w:fldChar w:fldCharType="separate"/>
      </w:r>
      <w:r w:rsidR="00136B60">
        <w:rPr>
          <w:rStyle w:val="Appelnotedebasdep"/>
          <w:rFonts w:ascii="Arial" w:hAnsi="Arial" w:cs="Arial"/>
        </w:rPr>
        <w:t>1</w:t>
      </w:r>
      <w:r w:rsidRPr="00544C46">
        <w:rPr>
          <w:rStyle w:val="Appelnotedebasdep"/>
          <w:rFonts w:ascii="Arial" w:hAnsi="Arial" w:cs="Arial"/>
        </w:rPr>
        <w:fldChar w:fldCharType="end"/>
      </w:r>
      <w:r w:rsidRPr="00544C46">
        <w:t xml:space="preserve"> de faire exécuter par des sous-traitants payés directement après avoir demandé en cours de travaux leur acceptation au maître de l’ouvrage ; les sommes figurant à ce tableau correspondent au montant maximal de la créance que le sous-traitant concerné pourra présenter en nantissement :</w:t>
      </w:r>
    </w:p>
    <w:p w14:paraId="7229E5DD" w14:textId="77777777" w:rsidR="00370950" w:rsidRPr="00544C46" w:rsidRDefault="00370950" w:rsidP="002F486B"/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00"/>
        <w:gridCol w:w="3050"/>
        <w:gridCol w:w="2935"/>
      </w:tblGrid>
      <w:tr w:rsidR="00370950" w:rsidRPr="00544C46" w14:paraId="3CDD5C18" w14:textId="77777777" w:rsidTr="008310F1">
        <w:trPr>
          <w:jc w:val="center"/>
        </w:trPr>
        <w:tc>
          <w:tcPr>
            <w:tcW w:w="9185" w:type="dxa"/>
            <w:gridSpan w:val="3"/>
          </w:tcPr>
          <w:p w14:paraId="4C643F4D" w14:textId="77777777" w:rsidR="00370950" w:rsidRPr="00544C46" w:rsidRDefault="00370950" w:rsidP="002F486B">
            <w:r w:rsidRPr="00544C46">
              <w:t>c) Montant T.T.C. : ............................ Euros</w:t>
            </w:r>
          </w:p>
        </w:tc>
      </w:tr>
      <w:tr w:rsidR="00370950" w:rsidRPr="00544C46" w14:paraId="74E7BB4D" w14:textId="77777777" w:rsidTr="008310F1">
        <w:trPr>
          <w:jc w:val="center"/>
        </w:trPr>
        <w:tc>
          <w:tcPr>
            <w:tcW w:w="3200" w:type="dxa"/>
          </w:tcPr>
          <w:p w14:paraId="1322C682" w14:textId="77777777" w:rsidR="00370950" w:rsidRPr="00544C46" w:rsidRDefault="00370950" w:rsidP="002F486B"/>
        </w:tc>
        <w:tc>
          <w:tcPr>
            <w:tcW w:w="3050" w:type="dxa"/>
          </w:tcPr>
          <w:p w14:paraId="38262F23" w14:textId="77777777" w:rsidR="00370950" w:rsidRPr="00544C46" w:rsidRDefault="00370950" w:rsidP="002F486B"/>
        </w:tc>
        <w:tc>
          <w:tcPr>
            <w:tcW w:w="2935" w:type="dxa"/>
          </w:tcPr>
          <w:p w14:paraId="2BEB1740" w14:textId="77777777" w:rsidR="00370950" w:rsidRPr="00544C46" w:rsidRDefault="00370950" w:rsidP="002F486B"/>
        </w:tc>
      </w:tr>
      <w:tr w:rsidR="00370950" w:rsidRPr="00544C46" w14:paraId="1AE26F8D" w14:textId="77777777" w:rsidTr="008310F1">
        <w:trPr>
          <w:jc w:val="center"/>
        </w:trPr>
        <w:tc>
          <w:tcPr>
            <w:tcW w:w="3200" w:type="dxa"/>
          </w:tcPr>
          <w:p w14:paraId="79097CFE" w14:textId="77777777" w:rsidR="00370950" w:rsidRPr="00544C46" w:rsidRDefault="00370950" w:rsidP="002F486B">
            <w:r w:rsidRPr="00544C46">
              <w:t>d) Membre du groupement</w:t>
            </w:r>
          </w:p>
        </w:tc>
        <w:tc>
          <w:tcPr>
            <w:tcW w:w="3050" w:type="dxa"/>
          </w:tcPr>
          <w:p w14:paraId="7C0D1E92" w14:textId="77777777" w:rsidR="00370950" w:rsidRPr="00544C46" w:rsidRDefault="00370950" w:rsidP="002F486B">
            <w:r w:rsidRPr="00544C46">
              <w:t>Nature de la prestation</w:t>
            </w:r>
          </w:p>
        </w:tc>
        <w:tc>
          <w:tcPr>
            <w:tcW w:w="2935" w:type="dxa"/>
          </w:tcPr>
          <w:p w14:paraId="1E5AC273" w14:textId="77777777" w:rsidR="00370950" w:rsidRPr="00544C46" w:rsidRDefault="00370950" w:rsidP="002F486B">
            <w:r w:rsidRPr="00544C46">
              <w:t>Montant T.T.C.</w:t>
            </w:r>
          </w:p>
        </w:tc>
      </w:tr>
      <w:tr w:rsidR="00370950" w:rsidRPr="00544C46" w14:paraId="38EEEEA2" w14:textId="77777777" w:rsidTr="008310F1">
        <w:trPr>
          <w:jc w:val="center"/>
        </w:trPr>
        <w:tc>
          <w:tcPr>
            <w:tcW w:w="3200" w:type="dxa"/>
          </w:tcPr>
          <w:p w14:paraId="7BDE296B" w14:textId="77777777" w:rsidR="00370950" w:rsidRPr="00544C46" w:rsidRDefault="00370950" w:rsidP="002F486B">
            <w:r w:rsidRPr="00544C46">
              <w:t>M. ..........................................</w:t>
            </w:r>
          </w:p>
        </w:tc>
        <w:tc>
          <w:tcPr>
            <w:tcW w:w="3050" w:type="dxa"/>
          </w:tcPr>
          <w:p w14:paraId="14E7ECBA" w14:textId="77777777" w:rsidR="00370950" w:rsidRPr="00544C46" w:rsidRDefault="00370950" w:rsidP="002F486B">
            <w:r w:rsidRPr="00544C46">
              <w:t>.............................................</w:t>
            </w:r>
          </w:p>
        </w:tc>
        <w:tc>
          <w:tcPr>
            <w:tcW w:w="2935" w:type="dxa"/>
          </w:tcPr>
          <w:p w14:paraId="207162FB" w14:textId="77777777" w:rsidR="00370950" w:rsidRPr="00544C46" w:rsidRDefault="00370950" w:rsidP="002F486B">
            <w:r w:rsidRPr="00544C46">
              <w:t>............................ Euros</w:t>
            </w:r>
          </w:p>
        </w:tc>
      </w:tr>
      <w:tr w:rsidR="00370950" w:rsidRPr="00544C46" w14:paraId="1CB8783B" w14:textId="77777777" w:rsidTr="008310F1">
        <w:trPr>
          <w:jc w:val="center"/>
        </w:trPr>
        <w:tc>
          <w:tcPr>
            <w:tcW w:w="3200" w:type="dxa"/>
          </w:tcPr>
          <w:p w14:paraId="41458036" w14:textId="77777777" w:rsidR="00370950" w:rsidRPr="00544C46" w:rsidRDefault="00370950" w:rsidP="002F486B">
            <w:r w:rsidRPr="00544C46">
              <w:t>M. ..........................................</w:t>
            </w:r>
          </w:p>
        </w:tc>
        <w:tc>
          <w:tcPr>
            <w:tcW w:w="3050" w:type="dxa"/>
          </w:tcPr>
          <w:p w14:paraId="22547CC6" w14:textId="77777777" w:rsidR="00370950" w:rsidRPr="00544C46" w:rsidRDefault="00370950" w:rsidP="002F486B">
            <w:r w:rsidRPr="00544C46">
              <w:t>.............................................</w:t>
            </w:r>
          </w:p>
        </w:tc>
        <w:tc>
          <w:tcPr>
            <w:tcW w:w="2935" w:type="dxa"/>
          </w:tcPr>
          <w:p w14:paraId="1E4373A6" w14:textId="77777777" w:rsidR="00370950" w:rsidRPr="00544C46" w:rsidRDefault="00370950" w:rsidP="002F486B">
            <w:r w:rsidRPr="00544C46">
              <w:t>............................ Euros</w:t>
            </w:r>
          </w:p>
        </w:tc>
      </w:tr>
      <w:tr w:rsidR="00370950" w:rsidRPr="00544C46" w14:paraId="694D43CF" w14:textId="77777777" w:rsidTr="008310F1">
        <w:trPr>
          <w:jc w:val="center"/>
        </w:trPr>
        <w:tc>
          <w:tcPr>
            <w:tcW w:w="3200" w:type="dxa"/>
          </w:tcPr>
          <w:p w14:paraId="6BE92980" w14:textId="77777777" w:rsidR="00370950" w:rsidRPr="00544C46" w:rsidRDefault="00370950" w:rsidP="002F486B">
            <w:r w:rsidRPr="00544C46">
              <w:t>M. ..........................................</w:t>
            </w:r>
          </w:p>
        </w:tc>
        <w:tc>
          <w:tcPr>
            <w:tcW w:w="3050" w:type="dxa"/>
          </w:tcPr>
          <w:p w14:paraId="6AEA0AEF" w14:textId="77777777" w:rsidR="00370950" w:rsidRPr="00544C46" w:rsidRDefault="00370950" w:rsidP="002F486B">
            <w:r w:rsidRPr="00544C46">
              <w:t>.............................................</w:t>
            </w:r>
          </w:p>
        </w:tc>
        <w:tc>
          <w:tcPr>
            <w:tcW w:w="2935" w:type="dxa"/>
            <w:tcBorders>
              <w:bottom w:val="single" w:sz="12" w:space="0" w:color="auto"/>
            </w:tcBorders>
          </w:tcPr>
          <w:p w14:paraId="2FB26158" w14:textId="77777777" w:rsidR="00370950" w:rsidRPr="00544C46" w:rsidRDefault="00370950" w:rsidP="002F486B">
            <w:r w:rsidRPr="00544C46">
              <w:t>............................ Euros</w:t>
            </w:r>
          </w:p>
        </w:tc>
      </w:tr>
      <w:tr w:rsidR="00370950" w:rsidRPr="00544C46" w14:paraId="5026BFEF" w14:textId="77777777" w:rsidTr="008310F1">
        <w:trPr>
          <w:jc w:val="center"/>
        </w:trPr>
        <w:tc>
          <w:tcPr>
            <w:tcW w:w="3200" w:type="dxa"/>
          </w:tcPr>
          <w:p w14:paraId="542F4A0B" w14:textId="77777777" w:rsidR="00370950" w:rsidRPr="00544C46" w:rsidRDefault="00370950" w:rsidP="002F486B"/>
        </w:tc>
        <w:tc>
          <w:tcPr>
            <w:tcW w:w="3050" w:type="dxa"/>
          </w:tcPr>
          <w:p w14:paraId="35386CC7" w14:textId="77777777" w:rsidR="00370950" w:rsidRPr="00544C46" w:rsidRDefault="00370950" w:rsidP="002F486B">
            <w:r w:rsidRPr="00544C46">
              <w:tab/>
              <w:t>Total</w:t>
            </w:r>
          </w:p>
        </w:tc>
        <w:tc>
          <w:tcPr>
            <w:tcW w:w="2935" w:type="dxa"/>
          </w:tcPr>
          <w:p w14:paraId="50B1CD88" w14:textId="77777777" w:rsidR="00370950" w:rsidRPr="00544C46" w:rsidRDefault="00370950" w:rsidP="002F486B">
            <w:r w:rsidRPr="00544C46">
              <w:t>............................ Euros</w:t>
            </w:r>
          </w:p>
        </w:tc>
      </w:tr>
    </w:tbl>
    <w:p w14:paraId="799E1261" w14:textId="77777777" w:rsidR="00370950" w:rsidRPr="00544C46" w:rsidRDefault="00370950" w:rsidP="002F486B"/>
    <w:p w14:paraId="47FB16F6" w14:textId="563B9736" w:rsidR="00B81A59" w:rsidRDefault="00A65D03" w:rsidP="00432690">
      <w:pPr>
        <w:rPr>
          <w:rFonts w:asciiTheme="majorHAnsi" w:eastAsiaTheme="majorEastAsia" w:hAnsiTheme="majorHAnsi" w:cstheme="majorBidi"/>
          <w:b/>
          <w:caps/>
          <w:color w:val="008795" w:themeColor="text2"/>
          <w:sz w:val="28"/>
          <w:szCs w:val="36"/>
        </w:rPr>
      </w:pPr>
      <w:bookmarkStart w:id="50" w:name="_Toc35330869"/>
      <w:bookmarkStart w:id="51" w:name="_Toc49741521"/>
      <w:bookmarkStart w:id="52" w:name="_Toc86460101"/>
      <w:bookmarkStart w:id="53" w:name="_Toc90964050"/>
      <w:bookmarkStart w:id="54" w:name="_Toc97094704"/>
      <w:bookmarkStart w:id="55" w:name="_Toc113087242"/>
      <w:r w:rsidRPr="002F486B">
        <w:lastRenderedPageBreak/>
        <w:t xml:space="preserve">J’affirme (nous affirmons) sous peine de résiliation du marché à mes (nos) torts exclusifs que la (les) société(s) pour laquelle (lesquelles) j’interviens (nous intervenons) ne tombe(nt) pas sous le coup des interdictions découlant des articles </w:t>
      </w:r>
      <w:r>
        <w:rPr>
          <w:rFonts w:eastAsia="Times New Roman"/>
          <w:lang w:eastAsia="fr-FR"/>
        </w:rPr>
        <w:t>L2141-1 à L2141-11 du Code de la Commande Publique.</w:t>
      </w:r>
    </w:p>
    <w:p w14:paraId="3BD8EC91" w14:textId="23CE9A1D" w:rsidR="00370950" w:rsidRPr="00544C46" w:rsidRDefault="00370950" w:rsidP="002F486B">
      <w:pPr>
        <w:pStyle w:val="Titre1"/>
      </w:pPr>
      <w:bookmarkStart w:id="56" w:name="_Toc187669967"/>
      <w:r w:rsidRPr="00544C46">
        <w:t>Représentation du maître d’œuvre</w:t>
      </w:r>
      <w:bookmarkEnd w:id="50"/>
      <w:bookmarkEnd w:id="51"/>
      <w:bookmarkEnd w:id="52"/>
      <w:bookmarkEnd w:id="53"/>
      <w:bookmarkEnd w:id="54"/>
      <w:bookmarkEnd w:id="55"/>
      <w:bookmarkEnd w:id="56"/>
    </w:p>
    <w:p w14:paraId="0BF846A1" w14:textId="77777777" w:rsidR="00370950" w:rsidRPr="00544C46" w:rsidRDefault="00370950" w:rsidP="00BA6841">
      <w:r w:rsidRPr="00544C46">
        <w:t>Pour exercer le contrôle général des travaux, des visites de chantier auront lieu à la diligence du maître d’œuvre ou sur demande du maître d’ouvrage.</w:t>
      </w:r>
    </w:p>
    <w:p w14:paraId="4EBA3AB2" w14:textId="77777777" w:rsidR="00370950" w:rsidRPr="00544C46" w:rsidRDefault="00370950" w:rsidP="00BA6841">
      <w:r w:rsidRPr="00544C46">
        <w:t xml:space="preserve">En cas d’empêchement pour ces visites </w:t>
      </w:r>
      <w:r w:rsidRPr="00544C46">
        <w:rPr>
          <w:b/>
        </w:rPr>
        <w:t>le groupement sera</w:t>
      </w:r>
      <w:r w:rsidRPr="00544C46">
        <w:t xml:space="preserve"> représenté par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919"/>
      </w:tblGrid>
      <w:tr w:rsidR="006E7440" w14:paraId="49AB49C1" w14:textId="77777777" w:rsidTr="006E7440">
        <w:tc>
          <w:tcPr>
            <w:tcW w:w="9069" w:type="dxa"/>
          </w:tcPr>
          <w:p w14:paraId="55DE3BDC" w14:textId="65596715" w:rsidR="006E7440" w:rsidRDefault="006E7440" w:rsidP="00BA6841">
            <w:r w:rsidRPr="00544C46">
              <w:t>M</w:t>
            </w:r>
          </w:p>
        </w:tc>
      </w:tr>
    </w:tbl>
    <w:p w14:paraId="6A609369" w14:textId="2F160D24" w:rsidR="00370950" w:rsidRPr="00544C46" w:rsidRDefault="00370950" w:rsidP="00BA6841">
      <w:r w:rsidRPr="00544C46">
        <w:t>dûment habilité</w:t>
      </w:r>
      <w:r w:rsidR="006E7440">
        <w:t>(e)</w:t>
      </w:r>
      <w:r w:rsidRPr="00544C46">
        <w:t xml:space="preserve"> pour prendre toutes décisions en notre nom.</w:t>
      </w:r>
    </w:p>
    <w:p w14:paraId="160419C2" w14:textId="77777777" w:rsidR="00370950" w:rsidRPr="00544C46" w:rsidRDefault="00370950" w:rsidP="00BA6841">
      <w:r w:rsidRPr="00544C46">
        <w:t>Le changement de la personne habilitée ci-dessus devra être notifié immédiatement, par écrit, au maître d’ouvrage.</w:t>
      </w:r>
    </w:p>
    <w:p w14:paraId="28125A63" w14:textId="77777777" w:rsidR="00370950" w:rsidRPr="00544C46" w:rsidRDefault="00370950" w:rsidP="00BA6841">
      <w:r w:rsidRPr="00544C46">
        <w:t>Le présent engagement ne vaut que si l'acceptation de l'offre est notifiée au concepteur dans un délai de Cent vingt jours (120) jours à compter de la date de remise des offres.</w:t>
      </w:r>
    </w:p>
    <w:p w14:paraId="43B9296F" w14:textId="08BD0872" w:rsidR="006B5CB4" w:rsidRPr="00544C46" w:rsidRDefault="006B5CB4" w:rsidP="006B5CB4">
      <w:pPr>
        <w:pStyle w:val="Titre1"/>
      </w:pPr>
      <w:bookmarkStart w:id="57" w:name="_Toc187669968"/>
      <w:r>
        <w:t>SIGNATURE DE L’OFFRE</w:t>
      </w:r>
      <w:bookmarkEnd w:id="57"/>
    </w:p>
    <w:p w14:paraId="35829660" w14:textId="37BBEEEC" w:rsidR="00370950" w:rsidRPr="00544C46" w:rsidRDefault="00370950" w:rsidP="00BA6841">
      <w:r w:rsidRPr="00544C46">
        <w:t>Fait à</w:t>
      </w:r>
      <w:r w:rsidRPr="00544C46">
        <w:tab/>
      </w:r>
      <w:r w:rsidR="00573422">
        <w:t xml:space="preserve">                                           </w:t>
      </w:r>
      <w:r w:rsidRPr="00544C46">
        <w:t>, le</w:t>
      </w:r>
    </w:p>
    <w:p w14:paraId="6DCFB82A" w14:textId="77777777" w:rsidR="00370950" w:rsidRPr="00544C46" w:rsidRDefault="00370950" w:rsidP="00BA6841">
      <w:r w:rsidRPr="00544C46">
        <w:t>en UN (1) seul original,</w:t>
      </w:r>
    </w:p>
    <w:p w14:paraId="26F63147" w14:textId="7E2321AC" w:rsidR="00370950" w:rsidRDefault="00370950" w:rsidP="00BA6841">
      <w:r w:rsidRPr="00544C46">
        <w:t>LES CONTRACTANTS, (cachets &amp; signatures)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59"/>
        <w:gridCol w:w="4460"/>
      </w:tblGrid>
      <w:tr w:rsidR="006E7440" w14:paraId="4696A223" w14:textId="77777777" w:rsidTr="00432690">
        <w:tc>
          <w:tcPr>
            <w:tcW w:w="891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2"/>
          </w:tcPr>
          <w:p w14:paraId="4312E2E1" w14:textId="32D55674" w:rsidR="006E7440" w:rsidRDefault="006E7440" w:rsidP="00BA6841">
            <w:r>
              <w:t>1</w:t>
            </w:r>
            <w:r w:rsidRPr="006E7440">
              <w:rPr>
                <w:vertAlign w:val="superscript"/>
              </w:rPr>
              <w:t>er</w:t>
            </w:r>
            <w:r>
              <w:t xml:space="preserve"> contractant / Mandataire</w:t>
            </w:r>
          </w:p>
        </w:tc>
      </w:tr>
      <w:tr w:rsidR="006E7440" w14:paraId="2896BBF2" w14:textId="77777777" w:rsidTr="00432690">
        <w:tc>
          <w:tcPr>
            <w:tcW w:w="4459" w:type="dxa"/>
            <w:tcBorders>
              <w:left w:val="single" w:sz="4" w:space="0" w:color="auto"/>
              <w:bottom w:val="single" w:sz="4" w:space="0" w:color="auto"/>
            </w:tcBorders>
          </w:tcPr>
          <w:p w14:paraId="4FA3906C" w14:textId="77777777" w:rsidR="006E7440" w:rsidRDefault="006E7440" w:rsidP="00BA6841"/>
          <w:p w14:paraId="5847F149" w14:textId="5E4784D3" w:rsidR="006B5CB4" w:rsidRDefault="006B5CB4" w:rsidP="00BA6841"/>
          <w:p w14:paraId="78BF8CB5" w14:textId="77777777" w:rsidR="006B5CB4" w:rsidRDefault="006B5CB4" w:rsidP="00BA6841"/>
          <w:p w14:paraId="1BD6EEBC" w14:textId="6FCAF5E3" w:rsidR="006B5CB4" w:rsidRDefault="006B5CB4" w:rsidP="00BA6841"/>
        </w:tc>
        <w:tc>
          <w:tcPr>
            <w:tcW w:w="4460" w:type="dxa"/>
            <w:tcBorders>
              <w:bottom w:val="single" w:sz="4" w:space="0" w:color="auto"/>
              <w:right w:val="single" w:sz="4" w:space="0" w:color="auto"/>
            </w:tcBorders>
          </w:tcPr>
          <w:p w14:paraId="1F9169DB" w14:textId="77777777" w:rsidR="006E7440" w:rsidRDefault="006E7440" w:rsidP="00BA6841"/>
        </w:tc>
      </w:tr>
      <w:tr w:rsidR="00432690" w14:paraId="2855C0A5" w14:textId="77777777" w:rsidTr="00432690">
        <w:tc>
          <w:tcPr>
            <w:tcW w:w="891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2"/>
          </w:tcPr>
          <w:p w14:paraId="26A523A9" w14:textId="3DEC1214" w:rsidR="00432690" w:rsidRDefault="00432690" w:rsidP="00BA6841">
            <w:r>
              <w:t>2</w:t>
            </w:r>
            <w:r w:rsidRPr="006B5CB4">
              <w:rPr>
                <w:vertAlign w:val="superscript"/>
              </w:rPr>
              <w:t>ème</w:t>
            </w:r>
            <w:r>
              <w:t xml:space="preserve"> contractant</w:t>
            </w:r>
          </w:p>
        </w:tc>
      </w:tr>
      <w:tr w:rsidR="00432690" w14:paraId="6606A1CD" w14:textId="77777777" w:rsidTr="00B7601E">
        <w:tc>
          <w:tcPr>
            <w:tcW w:w="891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BA9E3" w14:textId="77777777" w:rsidR="00432690" w:rsidRDefault="00432690" w:rsidP="00BA6841"/>
          <w:p w14:paraId="75513344" w14:textId="77777777" w:rsidR="00432690" w:rsidRDefault="00432690" w:rsidP="00BA6841"/>
          <w:p w14:paraId="4728B4AF" w14:textId="77777777" w:rsidR="00432690" w:rsidRDefault="00432690" w:rsidP="00BA6841"/>
          <w:p w14:paraId="084F51ED" w14:textId="77777777" w:rsidR="00432690" w:rsidRDefault="00432690" w:rsidP="00BA6841"/>
        </w:tc>
      </w:tr>
    </w:tbl>
    <w:p w14:paraId="24CFC530" w14:textId="77777777" w:rsidR="006E7440" w:rsidRPr="00544C46" w:rsidRDefault="006E7440" w:rsidP="00BA6841"/>
    <w:p w14:paraId="1F43DD2F" w14:textId="77777777" w:rsidR="00B81A59" w:rsidRDefault="00B81A59">
      <w:pPr>
        <w:spacing w:after="0"/>
        <w:jc w:val="left"/>
        <w:rPr>
          <w:rFonts w:asciiTheme="majorHAnsi" w:eastAsiaTheme="majorEastAsia" w:hAnsiTheme="majorHAnsi" w:cstheme="majorBidi"/>
          <w:b/>
          <w:caps/>
          <w:color w:val="008795" w:themeColor="text2"/>
          <w:sz w:val="28"/>
          <w:szCs w:val="36"/>
        </w:rPr>
      </w:pPr>
      <w:r>
        <w:br w:type="page"/>
      </w:r>
    </w:p>
    <w:p w14:paraId="3581A804" w14:textId="2C42F1D2" w:rsidR="00370950" w:rsidRPr="00544C46" w:rsidRDefault="00370950" w:rsidP="006B5CB4">
      <w:pPr>
        <w:pStyle w:val="Titre1"/>
      </w:pPr>
      <w:bookmarkStart w:id="58" w:name="_Toc187669969"/>
      <w:r w:rsidRPr="00544C46">
        <w:lastRenderedPageBreak/>
        <w:t>Acceptation de l’offre</w:t>
      </w:r>
      <w:bookmarkEnd w:id="58"/>
    </w:p>
    <w:p w14:paraId="7DAEAE48" w14:textId="77777777" w:rsidR="00370950" w:rsidRPr="00544C46" w:rsidRDefault="00370950" w:rsidP="00BA6841">
      <w:pPr>
        <w:shd w:val="clear" w:color="auto" w:fill="D9D9D9" w:themeFill="background1" w:themeFillShade="D9"/>
      </w:pPr>
      <w:r w:rsidRPr="00544C46">
        <w:t>Est acceptée la présente offre pour valoir Acte d'Engagement,</w:t>
      </w:r>
    </w:p>
    <w:p w14:paraId="7249104D" w14:textId="47F4DB6A" w:rsidR="00370950" w:rsidRPr="00544C46" w:rsidRDefault="00370950" w:rsidP="00BA6841">
      <w:pPr>
        <w:shd w:val="clear" w:color="auto" w:fill="D9D9D9" w:themeFill="background1" w:themeFillShade="D9"/>
      </w:pPr>
      <w:r w:rsidRPr="00544C46">
        <w:t xml:space="preserve">A                 </w:t>
      </w:r>
      <w:r w:rsidR="00573422">
        <w:t xml:space="preserve">                    </w:t>
      </w:r>
      <w:r w:rsidRPr="00544C46">
        <w:t xml:space="preserve"> , le</w:t>
      </w:r>
    </w:p>
    <w:p w14:paraId="347ED879" w14:textId="525E347C" w:rsidR="00370950" w:rsidRPr="00544C46" w:rsidRDefault="00370950" w:rsidP="00BA6841">
      <w:pPr>
        <w:shd w:val="clear" w:color="auto" w:fill="D9D9D9" w:themeFill="background1" w:themeFillShade="D9"/>
      </w:pPr>
      <w:r w:rsidRPr="00544C46">
        <w:t>Le pouvoir adjudicateur représenté par</w:t>
      </w:r>
      <w:r w:rsidR="00AC6045">
        <w:t xml:space="preserve"> </w:t>
      </w:r>
      <w:r w:rsidRPr="00544C46">
        <w:t>:</w:t>
      </w:r>
    </w:p>
    <w:p w14:paraId="6E772B68" w14:textId="2B7252D0" w:rsidR="00370950" w:rsidRDefault="00370950" w:rsidP="00BA6841">
      <w:pPr>
        <w:shd w:val="clear" w:color="auto" w:fill="D9D9D9" w:themeFill="background1" w:themeFillShade="D9"/>
      </w:pPr>
    </w:p>
    <w:p w14:paraId="5BDFB15B" w14:textId="489573AE" w:rsidR="006B5CB4" w:rsidRDefault="006B5CB4" w:rsidP="00BA6841">
      <w:pPr>
        <w:shd w:val="clear" w:color="auto" w:fill="D9D9D9" w:themeFill="background1" w:themeFillShade="D9"/>
      </w:pPr>
    </w:p>
    <w:p w14:paraId="2883A597" w14:textId="604EE370" w:rsidR="006B5CB4" w:rsidRDefault="006B5CB4" w:rsidP="00BA6841">
      <w:pPr>
        <w:shd w:val="clear" w:color="auto" w:fill="D9D9D9" w:themeFill="background1" w:themeFillShade="D9"/>
      </w:pPr>
    </w:p>
    <w:p w14:paraId="4D783852" w14:textId="77777777" w:rsidR="006B5CB4" w:rsidRPr="00544C46" w:rsidRDefault="006B5CB4" w:rsidP="00BA6841">
      <w:pPr>
        <w:shd w:val="clear" w:color="auto" w:fill="D9D9D9" w:themeFill="background1" w:themeFillShade="D9"/>
      </w:pPr>
    </w:p>
    <w:p w14:paraId="593CD238" w14:textId="0C84342B" w:rsidR="00FE7429" w:rsidRDefault="00FE7429" w:rsidP="00432690">
      <w:pPr>
        <w:spacing w:after="0"/>
        <w:jc w:val="left"/>
      </w:pPr>
    </w:p>
    <w:sectPr w:rsidR="00FE7429" w:rsidSect="00401456">
      <w:headerReference w:type="first" r:id="rId11"/>
      <w:pgSz w:w="11906" w:h="16838"/>
      <w:pgMar w:top="1418" w:right="1134" w:bottom="1418" w:left="1843" w:header="709" w:footer="4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15877DC" w14:textId="77777777" w:rsidR="005523CB" w:rsidRDefault="005523CB" w:rsidP="0022016B">
      <w:r>
        <w:separator/>
      </w:r>
    </w:p>
  </w:endnote>
  <w:endnote w:type="continuationSeparator" w:id="0">
    <w:p w14:paraId="0D1FFDCB" w14:textId="77777777" w:rsidR="005523CB" w:rsidRDefault="005523CB" w:rsidP="002201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INOT">
    <w:altName w:val="Segoe Script"/>
    <w:panose1 w:val="00000000000000000000"/>
    <w:charset w:val="00"/>
    <w:family w:val="swiss"/>
    <w:notTrueType/>
    <w:pitch w:val="variable"/>
    <w:sig w:usb0="800000AF" w:usb1="4000207B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10495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76"/>
      <w:gridCol w:w="8363"/>
      <w:gridCol w:w="856"/>
    </w:tblGrid>
    <w:tr w:rsidR="005523CB" w:rsidRPr="005211B7" w14:paraId="196141BF" w14:textId="77777777" w:rsidTr="009B7A38">
      <w:trPr>
        <w:trHeight w:hRule="exact" w:val="284"/>
      </w:trPr>
      <w:tc>
        <w:tcPr>
          <w:tcW w:w="1276" w:type="dxa"/>
          <w:vMerge w:val="restart"/>
        </w:tcPr>
        <w:p w14:paraId="5F369C81" w14:textId="4A43FA1A" w:rsidR="005523CB" w:rsidRPr="005211B7" w:rsidRDefault="005523CB" w:rsidP="005211B7">
          <w:pPr>
            <w:pStyle w:val="Pieddepage"/>
          </w:pPr>
        </w:p>
      </w:tc>
      <w:tc>
        <w:tcPr>
          <w:tcW w:w="8363" w:type="dxa"/>
        </w:tcPr>
        <w:p w14:paraId="4D1EECD6" w14:textId="004D287A" w:rsidR="005523CB" w:rsidRPr="00E86093" w:rsidRDefault="005523CB" w:rsidP="00C3007F">
          <w:pPr>
            <w:pStyle w:val="Pieddepage"/>
          </w:pPr>
          <w:r>
            <w:t xml:space="preserve">Acte d’engagement « Projet » – Marché de Maîtrise d'Oeuvre </w:t>
          </w:r>
        </w:p>
      </w:tc>
      <w:tc>
        <w:tcPr>
          <w:tcW w:w="856" w:type="dxa"/>
          <w:vMerge w:val="restart"/>
          <w:vAlign w:val="center"/>
        </w:tcPr>
        <w:p w14:paraId="36709DC4" w14:textId="03AD6E81" w:rsidR="005523CB" w:rsidRPr="005211B7" w:rsidRDefault="005523CB" w:rsidP="00D01DFC">
          <w:pPr>
            <w:pStyle w:val="Pieddepage"/>
          </w:pPr>
          <w:r w:rsidRPr="005211B7">
            <w:t xml:space="preserve">Page </w:t>
          </w: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>
            <w:t>9</w:t>
          </w:r>
          <w:r>
            <w:fldChar w:fldCharType="end"/>
          </w:r>
        </w:p>
      </w:tc>
    </w:tr>
    <w:tr w:rsidR="005523CB" w:rsidRPr="005211B7" w14:paraId="2EAA4934" w14:textId="77777777" w:rsidTr="009B7A38">
      <w:trPr>
        <w:trHeight w:hRule="exact" w:val="284"/>
      </w:trPr>
      <w:tc>
        <w:tcPr>
          <w:tcW w:w="1276" w:type="dxa"/>
          <w:vMerge/>
        </w:tcPr>
        <w:p w14:paraId="4323F22F" w14:textId="77777777" w:rsidR="005523CB" w:rsidRPr="005211B7" w:rsidRDefault="005523CB" w:rsidP="005211B7">
          <w:pPr>
            <w:pStyle w:val="Pieddepage"/>
          </w:pPr>
        </w:p>
      </w:tc>
      <w:tc>
        <w:tcPr>
          <w:tcW w:w="8363" w:type="dxa"/>
        </w:tcPr>
        <w:p w14:paraId="550EDEF2" w14:textId="5BFF12B6" w:rsidR="005523CB" w:rsidRPr="00EE1048" w:rsidRDefault="005523CB" w:rsidP="003E5891">
          <w:pPr>
            <w:pStyle w:val="Pieddepage"/>
            <w:jc w:val="both"/>
            <w:rPr>
              <w:sz w:val="24"/>
              <w:szCs w:val="24"/>
            </w:rPr>
          </w:pPr>
        </w:p>
      </w:tc>
      <w:tc>
        <w:tcPr>
          <w:tcW w:w="856" w:type="dxa"/>
          <w:vMerge/>
        </w:tcPr>
        <w:p w14:paraId="368BDD01" w14:textId="77777777" w:rsidR="005523CB" w:rsidRPr="005211B7" w:rsidRDefault="005523CB" w:rsidP="005211B7">
          <w:pPr>
            <w:pStyle w:val="Pieddepage"/>
          </w:pPr>
        </w:p>
      </w:tc>
    </w:tr>
  </w:tbl>
  <w:p w14:paraId="55C72190" w14:textId="77777777" w:rsidR="005523CB" w:rsidRPr="005211B7" w:rsidRDefault="005523CB" w:rsidP="00D01DFC">
    <w:pPr>
      <w:pStyle w:val="Pieddepage"/>
      <w:jc w:val="both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CF6224" w14:textId="77777777" w:rsidR="005523CB" w:rsidRDefault="005523CB" w:rsidP="0022016B">
      <w:r>
        <w:separator/>
      </w:r>
    </w:p>
  </w:footnote>
  <w:footnote w:type="continuationSeparator" w:id="0">
    <w:p w14:paraId="2DD99090" w14:textId="77777777" w:rsidR="005523CB" w:rsidRDefault="005523CB" w:rsidP="0022016B">
      <w:r>
        <w:continuationSeparator/>
      </w:r>
    </w:p>
  </w:footnote>
  <w:footnote w:id="1">
    <w:p w14:paraId="55962F5A" w14:textId="77777777" w:rsidR="005523CB" w:rsidRDefault="005523CB" w:rsidP="002F486B">
      <w:r>
        <w:rPr>
          <w:rStyle w:val="Appelnotedebasdep"/>
        </w:rPr>
        <w:footnoteRef/>
      </w:r>
      <w:r>
        <w:t xml:space="preserve"> Rayer la mention inutile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10353" w:type="dxa"/>
      <w:tblInd w:w="-11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276"/>
      <w:gridCol w:w="9077"/>
    </w:tblGrid>
    <w:tr w:rsidR="00432690" w14:paraId="57743C7E" w14:textId="77777777" w:rsidTr="00C3007F">
      <w:trPr>
        <w:trHeight w:hRule="exact" w:val="284"/>
      </w:trPr>
      <w:tc>
        <w:tcPr>
          <w:tcW w:w="1276" w:type="dxa"/>
          <w:vMerge w:val="restart"/>
          <w:vAlign w:val="center"/>
        </w:tcPr>
        <w:p w14:paraId="0D82EF99" w14:textId="605729F8" w:rsidR="00432690" w:rsidRDefault="00432690" w:rsidP="00432690">
          <w:pPr>
            <w:pStyle w:val="Pieddepage"/>
          </w:pPr>
          <w:r>
            <w:drawing>
              <wp:inline distT="0" distB="0" distL="0" distR="0" wp14:anchorId="1CBBCF09" wp14:editId="32EFF36E">
                <wp:extent cx="628650" cy="449417"/>
                <wp:effectExtent l="0" t="0" r="0" b="0"/>
                <wp:docPr id="5" name="Imag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9315" cy="457041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077" w:type="dxa"/>
        </w:tcPr>
        <w:p w14:paraId="16FBDDAF" w14:textId="5ABCBB46" w:rsidR="00432690" w:rsidRPr="0093010A" w:rsidRDefault="00432690" w:rsidP="00432690">
          <w:pPr>
            <w:pStyle w:val="En-tte"/>
            <w:rPr>
              <w:b/>
              <w:bCs/>
            </w:rPr>
          </w:pPr>
          <w:r w:rsidRPr="00334389">
            <w:rPr>
              <w:b/>
              <w:bCs/>
              <w:sz w:val="22"/>
            </w:rPr>
            <w:t xml:space="preserve">Maîtrise d’œuvre </w:t>
          </w:r>
          <w:r w:rsidRPr="00334389">
            <w:rPr>
              <w:b/>
              <w:sz w:val="22"/>
            </w:rPr>
            <w:t xml:space="preserve">concernant la réparation de la passerelle de liaison </w:t>
          </w:r>
        </w:p>
      </w:tc>
    </w:tr>
    <w:tr w:rsidR="00432690" w14:paraId="1A06634B" w14:textId="77777777" w:rsidTr="00C3007F">
      <w:trPr>
        <w:trHeight w:hRule="exact" w:val="444"/>
      </w:trPr>
      <w:tc>
        <w:tcPr>
          <w:tcW w:w="1276" w:type="dxa"/>
          <w:vMerge/>
        </w:tcPr>
        <w:p w14:paraId="21419746" w14:textId="77777777" w:rsidR="00432690" w:rsidRPr="00E6272E" w:rsidRDefault="00432690" w:rsidP="00432690">
          <w:pPr>
            <w:pStyle w:val="Pieddepage"/>
          </w:pPr>
        </w:p>
      </w:tc>
      <w:tc>
        <w:tcPr>
          <w:tcW w:w="9077" w:type="dxa"/>
        </w:tcPr>
        <w:p w14:paraId="6C5528AD" w14:textId="15695DA6" w:rsidR="00432690" w:rsidRPr="00F44BE3" w:rsidRDefault="00432690" w:rsidP="00432690">
          <w:pPr>
            <w:pStyle w:val="En-tte"/>
            <w:rPr>
              <w:b/>
              <w:bCs/>
            </w:rPr>
          </w:pPr>
          <w:r w:rsidRPr="00334389">
            <w:rPr>
              <w:b/>
              <w:sz w:val="22"/>
            </w:rPr>
            <w:t>entre le pôle régional de cancérologie et la tour Jean Bernard</w:t>
          </w:r>
          <w:r w:rsidRPr="00334389">
            <w:t>.</w:t>
          </w:r>
        </w:p>
      </w:tc>
    </w:tr>
  </w:tbl>
  <w:p w14:paraId="021C0433" w14:textId="77777777" w:rsidR="005523CB" w:rsidRDefault="005523CB" w:rsidP="00D61E5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5BE36F" w14:textId="77777777" w:rsidR="005523CB" w:rsidRDefault="005523CB">
    <w:pPr>
      <w:pStyle w:val="En-tte"/>
    </w:pPr>
    <w:r>
      <w:rPr>
        <w:noProof/>
        <w:lang w:eastAsia="fr-FR"/>
      </w:rPr>
      <w:drawing>
        <wp:anchor distT="0" distB="0" distL="114300" distR="114300" simplePos="0" relativeHeight="251682304" behindDoc="1" locked="0" layoutInCell="0" allowOverlap="1" wp14:anchorId="2D30F8EF" wp14:editId="4ACAB9F9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10688400"/>
          <wp:effectExtent l="0" t="0" r="3175" b="0"/>
          <wp:wrapNone/>
          <wp:docPr id="1" name="Image 1" descr="page_garde_A2M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age_garde_A2M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10688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29D7642"/>
    <w:multiLevelType w:val="hybridMultilevel"/>
    <w:tmpl w:val="2E62DB2A"/>
    <w:lvl w:ilvl="0" w:tplc="040C0017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 w15:restartNumberingAfterBreak="0">
    <w:nsid w:val="0524689B"/>
    <w:multiLevelType w:val="hybridMultilevel"/>
    <w:tmpl w:val="A4EC7D84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AE6F32"/>
    <w:multiLevelType w:val="hybridMultilevel"/>
    <w:tmpl w:val="3F2C0754"/>
    <w:lvl w:ilvl="0" w:tplc="035A022C">
      <w:start w:val="1"/>
      <w:numFmt w:val="bullet"/>
      <w:lvlText w:val=""/>
      <w:lvlJc w:val="left"/>
      <w:pPr>
        <w:ind w:left="1069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 w15:restartNumberingAfterBreak="0">
    <w:nsid w:val="08EF65DF"/>
    <w:multiLevelType w:val="hybridMultilevel"/>
    <w:tmpl w:val="C21AF0B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4A6153"/>
    <w:multiLevelType w:val="hybridMultilevel"/>
    <w:tmpl w:val="FA786DBC"/>
    <w:lvl w:ilvl="0" w:tplc="040C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16D174B1"/>
    <w:multiLevelType w:val="hybridMultilevel"/>
    <w:tmpl w:val="EC1A40C2"/>
    <w:lvl w:ilvl="0" w:tplc="040C0017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26070ADA"/>
    <w:multiLevelType w:val="hybridMultilevel"/>
    <w:tmpl w:val="215E7D2E"/>
    <w:lvl w:ilvl="0" w:tplc="040C0017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297E12E2"/>
    <w:multiLevelType w:val="hybridMultilevel"/>
    <w:tmpl w:val="25848C44"/>
    <w:lvl w:ilvl="0" w:tplc="AEC2BD1A">
      <w:start w:val="1"/>
      <w:numFmt w:val="lowerLetter"/>
      <w:lvlText w:val="%1 -"/>
      <w:lvlJc w:val="left"/>
      <w:pPr>
        <w:ind w:left="567" w:hanging="207"/>
      </w:pPr>
      <w:rPr>
        <w:rFonts w:ascii="DINOT" w:hAnsi="DINOT" w:cs="Arial" w:hint="default"/>
        <w:sz w:val="20"/>
        <w:szCs w:val="22"/>
      </w:rPr>
    </w:lvl>
    <w:lvl w:ilvl="1" w:tplc="040C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6954E3"/>
    <w:multiLevelType w:val="hybridMultilevel"/>
    <w:tmpl w:val="BF2225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D6208F"/>
    <w:multiLevelType w:val="hybridMultilevel"/>
    <w:tmpl w:val="3430890C"/>
    <w:lvl w:ilvl="0" w:tplc="A0EC2D12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pStyle w:val="Titre9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183B23"/>
    <w:multiLevelType w:val="hybridMultilevel"/>
    <w:tmpl w:val="9D4E5A5C"/>
    <w:lvl w:ilvl="0" w:tplc="040C0003">
      <w:start w:val="1"/>
      <w:numFmt w:val="bullet"/>
      <w:pStyle w:val="Style3"/>
      <w:lvlText w:val="o"/>
      <w:lvlJc w:val="left"/>
      <w:pPr>
        <w:tabs>
          <w:tab w:val="num" w:pos="1437"/>
        </w:tabs>
        <w:ind w:left="1437" w:hanging="360"/>
      </w:pPr>
      <w:rPr>
        <w:rFonts w:hAnsi="Courier New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245D07"/>
    <w:multiLevelType w:val="hybridMultilevel"/>
    <w:tmpl w:val="3F74DA90"/>
    <w:lvl w:ilvl="0" w:tplc="C060ABF4">
      <w:start w:val="1"/>
      <w:numFmt w:val="bullet"/>
      <w:lvlText w:val="-"/>
      <w:lvlJc w:val="left"/>
      <w:pPr>
        <w:ind w:left="1134" w:hanging="210"/>
      </w:pPr>
      <w:rPr>
        <w:rFonts w:ascii="Times New Roman" w:hAnsi="Times New Roman" w:cs="Times New Roman" w:hint="default"/>
      </w:rPr>
    </w:lvl>
    <w:lvl w:ilvl="1" w:tplc="542CA9CA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3AF46F6F"/>
    <w:multiLevelType w:val="hybridMultilevel"/>
    <w:tmpl w:val="B4A6B5AC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291A50FA">
      <w:start w:val="4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2" w:tplc="040C000B">
      <w:start w:val="1"/>
      <w:numFmt w:val="bullet"/>
      <w:lvlText w:val="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40FA0807"/>
    <w:multiLevelType w:val="multilevel"/>
    <w:tmpl w:val="6E1A4BE2"/>
    <w:lvl w:ilvl="0">
      <w:start w:val="1"/>
      <w:numFmt w:val="upperRoman"/>
      <w:suff w:val="nothing"/>
      <w:lvlText w:val="Article %1 - 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nothing"/>
      <w:lvlText w:val="%2 - "/>
      <w:lvlJc w:val="left"/>
      <w:pPr>
        <w:ind w:left="0" w:firstLine="0"/>
      </w:pPr>
      <w:rPr>
        <w:rFonts w:hint="default"/>
        <w:u w:val="none"/>
      </w:rPr>
    </w:lvl>
    <w:lvl w:ilvl="2">
      <w:start w:val="1"/>
      <w:numFmt w:val="decimal"/>
      <w:suff w:val="nothing"/>
      <w:lvlText w:val="%2.%3 - "/>
      <w:lvlJc w:val="left"/>
      <w:pPr>
        <w:ind w:left="0" w:firstLine="0"/>
      </w:pPr>
      <w:rPr>
        <w:rFonts w:hint="default"/>
        <w:u w:val="none"/>
      </w:rPr>
    </w:lvl>
    <w:lvl w:ilvl="3">
      <w:start w:val="1"/>
      <w:numFmt w:val="decimal"/>
      <w:suff w:val="nothing"/>
      <w:lvlText w:val="%2.%3.%4 - "/>
      <w:lvlJc w:val="left"/>
      <w:pPr>
        <w:ind w:left="568" w:firstLine="0"/>
      </w:pPr>
      <w:rPr>
        <w:rFonts w:hint="default"/>
        <w:u w:val="none"/>
      </w:rPr>
    </w:lvl>
    <w:lvl w:ilvl="4">
      <w:start w:val="1"/>
      <w:numFmt w:val="decimal"/>
      <w:suff w:val="nothing"/>
      <w:lvlText w:val="%2.%3.%4.%5 - "/>
      <w:lvlJc w:val="left"/>
      <w:pPr>
        <w:ind w:left="710" w:firstLine="0"/>
      </w:pPr>
      <w:rPr>
        <w:rFonts w:hint="default"/>
        <w:u w:val="none"/>
      </w:rPr>
    </w:lvl>
    <w:lvl w:ilvl="5">
      <w:start w:val="1"/>
      <w:numFmt w:val="decimal"/>
      <w:suff w:val="nothing"/>
      <w:lvlText w:val="%2.%3.%4.%5.%6 - 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7.%2.%3.%4.%5.%6 - 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8.%2.%3.%4.%5.%6.%7 - 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9.%2.%3.%4.%5.%7.%8 - 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412C0303"/>
    <w:multiLevelType w:val="hybridMultilevel"/>
    <w:tmpl w:val="61463A0C"/>
    <w:lvl w:ilvl="0" w:tplc="55F29F8A">
      <w:start w:val="1"/>
      <w:numFmt w:val="lowerLetter"/>
      <w:lvlText w:val="%1."/>
      <w:lvlJc w:val="left"/>
      <w:pPr>
        <w:tabs>
          <w:tab w:val="num" w:pos="360"/>
        </w:tabs>
        <w:ind w:left="284" w:hanging="284"/>
      </w:pPr>
      <w:rPr>
        <w:rFonts w:hint="default"/>
        <w:b/>
        <w:i w:val="0"/>
      </w:rPr>
    </w:lvl>
    <w:lvl w:ilvl="1" w:tplc="5C48A9B8">
      <w:start w:val="7"/>
      <w:numFmt w:val="lowerLetter"/>
      <w:lvlText w:val="%2)"/>
      <w:lvlJc w:val="left"/>
      <w:pPr>
        <w:tabs>
          <w:tab w:val="num" w:pos="1515"/>
        </w:tabs>
        <w:ind w:left="1515" w:hanging="435"/>
      </w:pPr>
      <w:rPr>
        <w:rFonts w:hint="default"/>
        <w:b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5015991"/>
    <w:multiLevelType w:val="hybridMultilevel"/>
    <w:tmpl w:val="AA7A8356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 w15:restartNumberingAfterBreak="0">
    <w:nsid w:val="558522AB"/>
    <w:multiLevelType w:val="hybridMultilevel"/>
    <w:tmpl w:val="87040B16"/>
    <w:lvl w:ilvl="0" w:tplc="040C0001">
      <w:start w:val="1"/>
      <w:numFmt w:val="bullet"/>
      <w:lvlText w:val=""/>
      <w:lvlJc w:val="left"/>
      <w:pPr>
        <w:tabs>
          <w:tab w:val="num" w:pos="773"/>
        </w:tabs>
        <w:ind w:left="77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A3163FD"/>
    <w:multiLevelType w:val="hybridMultilevel"/>
    <w:tmpl w:val="2DAEECD8"/>
    <w:lvl w:ilvl="0" w:tplc="040C0017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68A66570"/>
    <w:multiLevelType w:val="multilevel"/>
    <w:tmpl w:val="798A42EA"/>
    <w:lvl w:ilvl="0">
      <w:start w:val="1"/>
      <w:numFmt w:val="lowerLetter"/>
      <w:lvlText w:val="%1)"/>
      <w:lvlJc w:val="left"/>
      <w:pPr>
        <w:ind w:left="0" w:hanging="99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0" w:hanging="99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0" w:hanging="992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lvlText w:val="%1.%2.%3.%4.%5.%6"/>
      <w:lvlJc w:val="left"/>
      <w:pPr>
        <w:ind w:left="0" w:hanging="99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0" w:hanging="992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0" w:hanging="992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hanging="992"/>
      </w:pPr>
      <w:rPr>
        <w:rFonts w:hint="default"/>
      </w:rPr>
    </w:lvl>
  </w:abstractNum>
  <w:abstractNum w:abstractNumId="20" w15:restartNumberingAfterBreak="0">
    <w:nsid w:val="6F6C432B"/>
    <w:multiLevelType w:val="hybridMultilevel"/>
    <w:tmpl w:val="1682DB52"/>
    <w:lvl w:ilvl="0" w:tplc="23BE8BE4">
      <w:start w:val="1"/>
      <w:numFmt w:val="bullet"/>
      <w:pStyle w:val="Paragraphedeliste"/>
      <w:lvlText w:val="►"/>
      <w:lvlJc w:val="left"/>
      <w:pPr>
        <w:ind w:left="1004" w:hanging="360"/>
      </w:pPr>
      <w:rPr>
        <w:rFonts w:ascii="Courier New" w:hAnsi="Courier New"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pStyle w:val="Titre8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71DC56EF"/>
    <w:multiLevelType w:val="hybridMultilevel"/>
    <w:tmpl w:val="ACD878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6753589"/>
    <w:multiLevelType w:val="hybridMultilevel"/>
    <w:tmpl w:val="1A34C46A"/>
    <w:lvl w:ilvl="0" w:tplc="55F29F8A">
      <w:start w:val="1"/>
      <w:numFmt w:val="lowerLetter"/>
      <w:lvlText w:val="%1."/>
      <w:lvlJc w:val="left"/>
      <w:pPr>
        <w:tabs>
          <w:tab w:val="num" w:pos="360"/>
        </w:tabs>
        <w:ind w:left="284" w:hanging="284"/>
      </w:pPr>
      <w:rPr>
        <w:rFonts w:hint="default"/>
        <w:b/>
        <w:i w:val="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77263D6A"/>
    <w:multiLevelType w:val="hybridMultilevel"/>
    <w:tmpl w:val="AE5479DE"/>
    <w:lvl w:ilvl="0" w:tplc="040C000D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4" w15:restartNumberingAfterBreak="0">
    <w:nsid w:val="79270EF2"/>
    <w:multiLevelType w:val="hybridMultilevel"/>
    <w:tmpl w:val="1938BB7E"/>
    <w:lvl w:ilvl="0" w:tplc="D136C2EC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76A2C4C4">
      <w:start w:val="1"/>
      <w:numFmt w:val="bullet"/>
      <w:lvlText w:val="o"/>
      <w:lvlJc w:val="left"/>
      <w:pPr>
        <w:ind w:left="1134" w:hanging="335"/>
      </w:pPr>
      <w:rPr>
        <w:rFonts w:ascii="Courier New" w:hAnsi="Courier New" w:hint="default"/>
      </w:rPr>
    </w:lvl>
    <w:lvl w:ilvl="2" w:tplc="CC42BCF6">
      <w:start w:val="1"/>
      <w:numFmt w:val="bullet"/>
      <w:lvlText w:val=""/>
      <w:lvlJc w:val="left"/>
      <w:pPr>
        <w:ind w:left="1310" w:hanging="357"/>
      </w:pPr>
      <w:rPr>
        <w:rFonts w:ascii="Wingdings" w:hAnsi="Wingdings" w:hint="default"/>
      </w:rPr>
    </w:lvl>
    <w:lvl w:ilvl="3" w:tplc="43B4C33E">
      <w:start w:val="1"/>
      <w:numFmt w:val="bullet"/>
      <w:lvlText w:val=""/>
      <w:lvlJc w:val="left"/>
      <w:pPr>
        <w:ind w:left="1418" w:hanging="284"/>
      </w:pPr>
      <w:rPr>
        <w:rFonts w:ascii="Symbol" w:hAnsi="Symbol" w:hint="default"/>
      </w:rPr>
    </w:lvl>
    <w:lvl w:ilvl="4" w:tplc="B5364A88">
      <w:start w:val="1"/>
      <w:numFmt w:val="bullet"/>
      <w:lvlText w:val="o"/>
      <w:lvlJc w:val="left"/>
      <w:pPr>
        <w:ind w:left="1985" w:hanging="454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5" w15:restartNumberingAfterBreak="0">
    <w:nsid w:val="7AB241F4"/>
    <w:multiLevelType w:val="multilevel"/>
    <w:tmpl w:val="4DB0F284"/>
    <w:lvl w:ilvl="0">
      <w:start w:val="1"/>
      <w:numFmt w:val="upperLetter"/>
      <w:pStyle w:val="Titre1"/>
      <w:lvlText w:val="%1"/>
      <w:lvlJc w:val="left"/>
      <w:pPr>
        <w:ind w:left="0" w:hanging="992"/>
      </w:pPr>
      <w:rPr>
        <w:rFonts w:hint="default"/>
      </w:rPr>
    </w:lvl>
    <w:lvl w:ilvl="1">
      <w:start w:val="1"/>
      <w:numFmt w:val="decimal"/>
      <w:lvlRestart w:val="0"/>
      <w:pStyle w:val="Titre2"/>
      <w:lvlText w:val="%2"/>
      <w:lvlJc w:val="left"/>
      <w:pPr>
        <w:ind w:left="0" w:hanging="992"/>
      </w:pPr>
      <w:rPr>
        <w:rFonts w:hint="default"/>
      </w:rPr>
    </w:lvl>
    <w:lvl w:ilvl="2">
      <w:start w:val="1"/>
      <w:numFmt w:val="decimal"/>
      <w:pStyle w:val="Titre3"/>
      <w:lvlText w:val="%2.%3"/>
      <w:lvlJc w:val="left"/>
      <w:pPr>
        <w:ind w:left="0" w:hanging="992"/>
      </w:pPr>
      <w:rPr>
        <w:rFonts w:hint="default"/>
      </w:rPr>
    </w:lvl>
    <w:lvl w:ilvl="3">
      <w:start w:val="1"/>
      <w:numFmt w:val="decimal"/>
      <w:pStyle w:val="Titre4"/>
      <w:lvlText w:val="%2.%3.%4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Titre5"/>
      <w:lvlText w:val="%2.%3.%4.%5"/>
      <w:lvlJc w:val="left"/>
      <w:pPr>
        <w:ind w:left="0" w:hanging="992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pStyle w:val="Titre6"/>
      <w:lvlText w:val="%2.%3.%4.%5.%6"/>
      <w:lvlJc w:val="left"/>
      <w:pPr>
        <w:ind w:left="0" w:hanging="992"/>
      </w:pPr>
      <w:rPr>
        <w:rFonts w:hint="default"/>
      </w:rPr>
    </w:lvl>
    <w:lvl w:ilvl="6">
      <w:start w:val="1"/>
      <w:numFmt w:val="decimal"/>
      <w:pStyle w:val="Titre7"/>
      <w:lvlText w:val="%2.%3.%4.%5.%6.%7"/>
      <w:lvlJc w:val="left"/>
      <w:pPr>
        <w:ind w:left="0" w:hanging="992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ind w:left="0" w:hanging="992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0" w:hanging="992"/>
      </w:pPr>
      <w:rPr>
        <w:rFonts w:hint="default"/>
      </w:rPr>
    </w:lvl>
  </w:abstractNum>
  <w:abstractNum w:abstractNumId="26" w15:restartNumberingAfterBreak="0">
    <w:nsid w:val="7CEE09D4"/>
    <w:multiLevelType w:val="hybridMultilevel"/>
    <w:tmpl w:val="C3FE5E18"/>
    <w:lvl w:ilvl="0" w:tplc="C9B0E354">
      <w:start w:val="1"/>
      <w:numFmt w:val="bullet"/>
      <w:lvlText w:val=""/>
      <w:lvlJc w:val="left"/>
      <w:pPr>
        <w:ind w:left="916" w:hanging="207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0"/>
  </w:num>
  <w:num w:numId="3">
    <w:abstractNumId w:val="11"/>
  </w:num>
  <w:num w:numId="4">
    <w:abstractNumId w:val="26"/>
  </w:num>
  <w:num w:numId="5">
    <w:abstractNumId w:val="12"/>
  </w:num>
  <w:num w:numId="6">
    <w:abstractNumId w:val="25"/>
  </w:num>
  <w:num w:numId="7">
    <w:abstractNumId w:val="25"/>
  </w:num>
  <w:num w:numId="8">
    <w:abstractNumId w:val="16"/>
  </w:num>
  <w:num w:numId="9">
    <w:abstractNumId w:val="22"/>
  </w:num>
  <w:num w:numId="10">
    <w:abstractNumId w:val="15"/>
  </w:num>
  <w:num w:numId="11">
    <w:abstractNumId w:val="13"/>
  </w:num>
  <w:num w:numId="12">
    <w:abstractNumId w:val="3"/>
  </w:num>
  <w:num w:numId="13">
    <w:abstractNumId w:val="21"/>
  </w:num>
  <w:num w:numId="14">
    <w:abstractNumId w:val="20"/>
  </w:num>
  <w:num w:numId="15">
    <w:abstractNumId w:val="9"/>
  </w:num>
  <w:num w:numId="16">
    <w:abstractNumId w:val="23"/>
  </w:num>
  <w:num w:numId="17">
    <w:abstractNumId w:val="5"/>
  </w:num>
  <w:num w:numId="18">
    <w:abstractNumId w:val="6"/>
  </w:num>
  <w:num w:numId="19">
    <w:abstractNumId w:val="18"/>
  </w:num>
  <w:num w:numId="20">
    <w:abstractNumId w:val="24"/>
  </w:num>
  <w:num w:numId="21">
    <w:abstractNumId w:val="7"/>
  </w:num>
  <w:num w:numId="22">
    <w:abstractNumId w:val="20"/>
  </w:num>
  <w:num w:numId="23">
    <w:abstractNumId w:val="20"/>
  </w:num>
  <w:num w:numId="24">
    <w:abstractNumId w:val="20"/>
  </w:num>
  <w:num w:numId="25">
    <w:abstractNumId w:val="20"/>
  </w:num>
  <w:num w:numId="26">
    <w:abstractNumId w:val="0"/>
    <w:lvlOverride w:ilvl="0">
      <w:lvl w:ilvl="0">
        <w:start w:val="1"/>
        <w:numFmt w:val="bullet"/>
        <w:lvlText w:val=""/>
        <w:legacy w:legacy="1" w:legacySpace="0" w:legacyIndent="113"/>
        <w:lvlJc w:val="left"/>
        <w:pPr>
          <w:ind w:left="223" w:hanging="113"/>
        </w:pPr>
        <w:rPr>
          <w:rFonts w:ascii="Symbol" w:hAnsi="Symbol" w:hint="default"/>
          <w:sz w:val="10"/>
        </w:rPr>
      </w:lvl>
    </w:lvlOverride>
  </w:num>
  <w:num w:numId="27">
    <w:abstractNumId w:val="2"/>
  </w:num>
  <w:num w:numId="28">
    <w:abstractNumId w:val="17"/>
  </w:num>
  <w:num w:numId="29">
    <w:abstractNumId w:val="4"/>
  </w:num>
  <w:num w:numId="30">
    <w:abstractNumId w:val="14"/>
  </w:num>
  <w:num w:numId="31">
    <w:abstractNumId w:val="8"/>
  </w:num>
  <w:num w:numId="32">
    <w:abstractNumId w:val="19"/>
  </w:num>
  <w:num w:numId="33">
    <w:abstractNumId w:val="1"/>
  </w:num>
  <w:num w:numId="34">
    <w:abstractNumId w:val="25"/>
  </w:num>
  <w:num w:numId="35">
    <w:abstractNumId w:val="25"/>
  </w:num>
  <w:num w:numId="36">
    <w:abstractNumId w:val="25"/>
  </w:num>
  <w:num w:numId="37">
    <w:abstractNumId w:val="25"/>
  </w:num>
  <w:num w:numId="38">
    <w:abstractNumId w:val="25"/>
  </w:num>
  <w:num w:numId="39">
    <w:abstractNumId w:val="25"/>
  </w:num>
  <w:num w:numId="40">
    <w:abstractNumId w:val="25"/>
  </w:num>
  <w:num w:numId="41">
    <w:abstractNumId w:val="25"/>
  </w:num>
  <w:num w:numId="42">
    <w:abstractNumId w:val="10"/>
  </w:num>
  <w:num w:numId="43">
    <w:abstractNumId w:val="20"/>
  </w:num>
  <w:num w:numId="44">
    <w:abstractNumId w:val="25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15B3"/>
    <w:rsid w:val="0001103D"/>
    <w:rsid w:val="0002182E"/>
    <w:rsid w:val="000230F9"/>
    <w:rsid w:val="00023A3E"/>
    <w:rsid w:val="000241B8"/>
    <w:rsid w:val="00024F21"/>
    <w:rsid w:val="00033139"/>
    <w:rsid w:val="00041681"/>
    <w:rsid w:val="000432D3"/>
    <w:rsid w:val="00054787"/>
    <w:rsid w:val="00085E3B"/>
    <w:rsid w:val="000A1C5C"/>
    <w:rsid w:val="000C06E5"/>
    <w:rsid w:val="000E5A87"/>
    <w:rsid w:val="000E75D7"/>
    <w:rsid w:val="000F4D44"/>
    <w:rsid w:val="0010120B"/>
    <w:rsid w:val="0010185D"/>
    <w:rsid w:val="001044C0"/>
    <w:rsid w:val="00104E48"/>
    <w:rsid w:val="00106B91"/>
    <w:rsid w:val="00111CA6"/>
    <w:rsid w:val="00136B60"/>
    <w:rsid w:val="00180AD1"/>
    <w:rsid w:val="00180C43"/>
    <w:rsid w:val="001816C7"/>
    <w:rsid w:val="001A7A45"/>
    <w:rsid w:val="001C32BB"/>
    <w:rsid w:val="001C3C29"/>
    <w:rsid w:val="001F1B9A"/>
    <w:rsid w:val="001F23D5"/>
    <w:rsid w:val="00206301"/>
    <w:rsid w:val="00207A30"/>
    <w:rsid w:val="002144CB"/>
    <w:rsid w:val="0022016B"/>
    <w:rsid w:val="00265BD4"/>
    <w:rsid w:val="00270190"/>
    <w:rsid w:val="002A71A4"/>
    <w:rsid w:val="002C6F42"/>
    <w:rsid w:val="002D35B9"/>
    <w:rsid w:val="002E3FBE"/>
    <w:rsid w:val="002F486B"/>
    <w:rsid w:val="002F6E8B"/>
    <w:rsid w:val="003204CB"/>
    <w:rsid w:val="00320E8C"/>
    <w:rsid w:val="00334DC7"/>
    <w:rsid w:val="0034596A"/>
    <w:rsid w:val="00370950"/>
    <w:rsid w:val="0038441F"/>
    <w:rsid w:val="003844EB"/>
    <w:rsid w:val="003A0B7D"/>
    <w:rsid w:val="003B0850"/>
    <w:rsid w:val="003B6092"/>
    <w:rsid w:val="003E5891"/>
    <w:rsid w:val="003E71AE"/>
    <w:rsid w:val="00401456"/>
    <w:rsid w:val="004178B0"/>
    <w:rsid w:val="004246A1"/>
    <w:rsid w:val="00432690"/>
    <w:rsid w:val="00442E07"/>
    <w:rsid w:val="00446993"/>
    <w:rsid w:val="0046429D"/>
    <w:rsid w:val="0048128C"/>
    <w:rsid w:val="004B5CF6"/>
    <w:rsid w:val="004C084D"/>
    <w:rsid w:val="004C2C5F"/>
    <w:rsid w:val="004C36E1"/>
    <w:rsid w:val="004C57AC"/>
    <w:rsid w:val="004C744B"/>
    <w:rsid w:val="004D03FA"/>
    <w:rsid w:val="004D377A"/>
    <w:rsid w:val="004E1E99"/>
    <w:rsid w:val="004E7896"/>
    <w:rsid w:val="004F46CA"/>
    <w:rsid w:val="005211B7"/>
    <w:rsid w:val="0052524E"/>
    <w:rsid w:val="005323EF"/>
    <w:rsid w:val="005343AE"/>
    <w:rsid w:val="00536A87"/>
    <w:rsid w:val="00546BD6"/>
    <w:rsid w:val="005523CB"/>
    <w:rsid w:val="00562BB7"/>
    <w:rsid w:val="00573422"/>
    <w:rsid w:val="00593CEB"/>
    <w:rsid w:val="005950D3"/>
    <w:rsid w:val="005A1DFA"/>
    <w:rsid w:val="005B63DC"/>
    <w:rsid w:val="005C074E"/>
    <w:rsid w:val="005C0E66"/>
    <w:rsid w:val="005F2621"/>
    <w:rsid w:val="006114A0"/>
    <w:rsid w:val="00611535"/>
    <w:rsid w:val="006144E8"/>
    <w:rsid w:val="00622878"/>
    <w:rsid w:val="006271BB"/>
    <w:rsid w:val="006375B8"/>
    <w:rsid w:val="00640E47"/>
    <w:rsid w:val="00643605"/>
    <w:rsid w:val="006455DE"/>
    <w:rsid w:val="0064638E"/>
    <w:rsid w:val="00647A0B"/>
    <w:rsid w:val="006525B9"/>
    <w:rsid w:val="00655156"/>
    <w:rsid w:val="00655CE3"/>
    <w:rsid w:val="00661E51"/>
    <w:rsid w:val="00670EFE"/>
    <w:rsid w:val="00681931"/>
    <w:rsid w:val="00681F59"/>
    <w:rsid w:val="006842DA"/>
    <w:rsid w:val="006928CD"/>
    <w:rsid w:val="006A1956"/>
    <w:rsid w:val="006A279E"/>
    <w:rsid w:val="006B5CB4"/>
    <w:rsid w:val="006C1888"/>
    <w:rsid w:val="006C5C39"/>
    <w:rsid w:val="006D4187"/>
    <w:rsid w:val="006D687C"/>
    <w:rsid w:val="006E4D87"/>
    <w:rsid w:val="006E7440"/>
    <w:rsid w:val="006F496A"/>
    <w:rsid w:val="007011FC"/>
    <w:rsid w:val="00716F9C"/>
    <w:rsid w:val="00723C25"/>
    <w:rsid w:val="00733034"/>
    <w:rsid w:val="00733E3B"/>
    <w:rsid w:val="00740ECD"/>
    <w:rsid w:val="00741660"/>
    <w:rsid w:val="00741745"/>
    <w:rsid w:val="007567ED"/>
    <w:rsid w:val="00765BFB"/>
    <w:rsid w:val="007A6D07"/>
    <w:rsid w:val="007B5117"/>
    <w:rsid w:val="007B56FF"/>
    <w:rsid w:val="007D092A"/>
    <w:rsid w:val="007E1641"/>
    <w:rsid w:val="007F157D"/>
    <w:rsid w:val="007F392F"/>
    <w:rsid w:val="008019BC"/>
    <w:rsid w:val="00802010"/>
    <w:rsid w:val="00812D73"/>
    <w:rsid w:val="008310F1"/>
    <w:rsid w:val="008359BA"/>
    <w:rsid w:val="008364E5"/>
    <w:rsid w:val="00851ED2"/>
    <w:rsid w:val="00866902"/>
    <w:rsid w:val="00871E4B"/>
    <w:rsid w:val="00873002"/>
    <w:rsid w:val="00876303"/>
    <w:rsid w:val="00880390"/>
    <w:rsid w:val="00882B71"/>
    <w:rsid w:val="00894C93"/>
    <w:rsid w:val="008A0E5A"/>
    <w:rsid w:val="008A1674"/>
    <w:rsid w:val="008D3829"/>
    <w:rsid w:val="008D3B11"/>
    <w:rsid w:val="008F1D64"/>
    <w:rsid w:val="008F35A1"/>
    <w:rsid w:val="00902721"/>
    <w:rsid w:val="00912FC8"/>
    <w:rsid w:val="0093010A"/>
    <w:rsid w:val="0093214B"/>
    <w:rsid w:val="00963B74"/>
    <w:rsid w:val="009731D0"/>
    <w:rsid w:val="0097633C"/>
    <w:rsid w:val="00992950"/>
    <w:rsid w:val="0099390F"/>
    <w:rsid w:val="009A4F86"/>
    <w:rsid w:val="009B7A38"/>
    <w:rsid w:val="009D45A7"/>
    <w:rsid w:val="009D7CAB"/>
    <w:rsid w:val="009E411E"/>
    <w:rsid w:val="009E49CE"/>
    <w:rsid w:val="009F30EB"/>
    <w:rsid w:val="009F3725"/>
    <w:rsid w:val="009F3C7F"/>
    <w:rsid w:val="009F688B"/>
    <w:rsid w:val="00A00C15"/>
    <w:rsid w:val="00A11D35"/>
    <w:rsid w:val="00A31597"/>
    <w:rsid w:val="00A50CB5"/>
    <w:rsid w:val="00A579EF"/>
    <w:rsid w:val="00A653AC"/>
    <w:rsid w:val="00A65D03"/>
    <w:rsid w:val="00A74E2C"/>
    <w:rsid w:val="00A8226F"/>
    <w:rsid w:val="00A850A5"/>
    <w:rsid w:val="00A9481E"/>
    <w:rsid w:val="00AA7ACC"/>
    <w:rsid w:val="00AB1D22"/>
    <w:rsid w:val="00AC5661"/>
    <w:rsid w:val="00AC6045"/>
    <w:rsid w:val="00AD1BB6"/>
    <w:rsid w:val="00AE1ECC"/>
    <w:rsid w:val="00AE6700"/>
    <w:rsid w:val="00AF612C"/>
    <w:rsid w:val="00B03439"/>
    <w:rsid w:val="00B33596"/>
    <w:rsid w:val="00B445E0"/>
    <w:rsid w:val="00B4531A"/>
    <w:rsid w:val="00B5047E"/>
    <w:rsid w:val="00B6004B"/>
    <w:rsid w:val="00B73C87"/>
    <w:rsid w:val="00B81A59"/>
    <w:rsid w:val="00BA6841"/>
    <w:rsid w:val="00BC0AB9"/>
    <w:rsid w:val="00BE1F20"/>
    <w:rsid w:val="00BF0A34"/>
    <w:rsid w:val="00C00807"/>
    <w:rsid w:val="00C3007F"/>
    <w:rsid w:val="00C34EC8"/>
    <w:rsid w:val="00C424D9"/>
    <w:rsid w:val="00C501B6"/>
    <w:rsid w:val="00C50A8C"/>
    <w:rsid w:val="00C525BC"/>
    <w:rsid w:val="00C66C74"/>
    <w:rsid w:val="00C86F25"/>
    <w:rsid w:val="00CE2BDC"/>
    <w:rsid w:val="00CF58BF"/>
    <w:rsid w:val="00D01DFC"/>
    <w:rsid w:val="00D12A3D"/>
    <w:rsid w:val="00D20071"/>
    <w:rsid w:val="00D232A1"/>
    <w:rsid w:val="00D54AF5"/>
    <w:rsid w:val="00D6067F"/>
    <w:rsid w:val="00D61E5C"/>
    <w:rsid w:val="00D708C5"/>
    <w:rsid w:val="00D77B65"/>
    <w:rsid w:val="00D90EA6"/>
    <w:rsid w:val="00D922B2"/>
    <w:rsid w:val="00D931AF"/>
    <w:rsid w:val="00DA26C4"/>
    <w:rsid w:val="00DA5460"/>
    <w:rsid w:val="00DA7A9B"/>
    <w:rsid w:val="00DB368C"/>
    <w:rsid w:val="00DD6E08"/>
    <w:rsid w:val="00DD7BDA"/>
    <w:rsid w:val="00DD7FEF"/>
    <w:rsid w:val="00E02A8F"/>
    <w:rsid w:val="00E23E57"/>
    <w:rsid w:val="00E315B3"/>
    <w:rsid w:val="00E33AC0"/>
    <w:rsid w:val="00E51954"/>
    <w:rsid w:val="00E53EF8"/>
    <w:rsid w:val="00E72DB5"/>
    <w:rsid w:val="00E764D5"/>
    <w:rsid w:val="00E86093"/>
    <w:rsid w:val="00E9244B"/>
    <w:rsid w:val="00E92A32"/>
    <w:rsid w:val="00E97599"/>
    <w:rsid w:val="00EA71A6"/>
    <w:rsid w:val="00ED247D"/>
    <w:rsid w:val="00EE1048"/>
    <w:rsid w:val="00EE5615"/>
    <w:rsid w:val="00EF136D"/>
    <w:rsid w:val="00F0432B"/>
    <w:rsid w:val="00F145D4"/>
    <w:rsid w:val="00F20062"/>
    <w:rsid w:val="00F21E90"/>
    <w:rsid w:val="00F240DB"/>
    <w:rsid w:val="00F31259"/>
    <w:rsid w:val="00F32B86"/>
    <w:rsid w:val="00F34418"/>
    <w:rsid w:val="00F63AF2"/>
    <w:rsid w:val="00F75E2F"/>
    <w:rsid w:val="00F81901"/>
    <w:rsid w:val="00F930E9"/>
    <w:rsid w:val="00F95277"/>
    <w:rsid w:val="00F95633"/>
    <w:rsid w:val="00F96DB3"/>
    <w:rsid w:val="00FB2B85"/>
    <w:rsid w:val="00FB2D8D"/>
    <w:rsid w:val="00FB4D80"/>
    <w:rsid w:val="00FC317A"/>
    <w:rsid w:val="00FE7429"/>
    <w:rsid w:val="00FF2E93"/>
    <w:rsid w:val="00FF3795"/>
    <w:rsid w:val="00FF54CB"/>
    <w:rsid w:val="00FF7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4CC6D9B3"/>
  <w15:docId w15:val="{3A9DA09C-B643-4B8C-AE7D-5D3FDD20D7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3" w:qFormat="1"/>
    <w:lsdException w:name="heading 2" w:semiHidden="1" w:uiPriority="3" w:unhideWhenUsed="1" w:qFormat="1"/>
    <w:lsdException w:name="heading 3" w:semiHidden="1" w:uiPriority="3" w:unhideWhenUsed="1" w:qFormat="1"/>
    <w:lsdException w:name="heading 4" w:semiHidden="1" w:uiPriority="3" w:unhideWhenUsed="1" w:qFormat="1"/>
    <w:lsdException w:name="heading 5" w:semiHidden="1" w:uiPriority="3" w:unhideWhenUsed="1" w:qFormat="1"/>
    <w:lsdException w:name="heading 6" w:semiHidden="1" w:uiPriority="3" w:unhideWhenUsed="1" w:qFormat="1"/>
    <w:lsdException w:name="heading 7" w:semiHidden="1" w:uiPriority="3" w:unhideWhenUsed="1" w:qFormat="1"/>
    <w:lsdException w:name="heading 8" w:semiHidden="1" w:uiPriority="3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2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2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34EC8"/>
    <w:pPr>
      <w:spacing w:after="120"/>
      <w:jc w:val="both"/>
    </w:pPr>
    <w:rPr>
      <w:sz w:val="20"/>
    </w:rPr>
  </w:style>
  <w:style w:type="paragraph" w:styleId="Titre1">
    <w:name w:val="heading 1"/>
    <w:basedOn w:val="Normal"/>
    <w:next w:val="Titre2"/>
    <w:link w:val="Titre1Car"/>
    <w:uiPriority w:val="3"/>
    <w:qFormat/>
    <w:rsid w:val="00C34EC8"/>
    <w:pPr>
      <w:keepNext/>
      <w:keepLines/>
      <w:numPr>
        <w:numId w:val="41"/>
      </w:numPr>
      <w:spacing w:before="240"/>
      <w:jc w:val="left"/>
      <w:outlineLvl w:val="0"/>
    </w:pPr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paragraph" w:styleId="Titre2">
    <w:name w:val="heading 2"/>
    <w:basedOn w:val="Normal"/>
    <w:next w:val="Titre3"/>
    <w:link w:val="Titre2Car"/>
    <w:uiPriority w:val="3"/>
    <w:qFormat/>
    <w:rsid w:val="00C34EC8"/>
    <w:pPr>
      <w:keepNext/>
      <w:keepLines/>
      <w:numPr>
        <w:ilvl w:val="1"/>
        <w:numId w:val="41"/>
      </w:numPr>
      <w:spacing w:before="120"/>
      <w:jc w:val="left"/>
      <w:outlineLvl w:val="1"/>
    </w:pPr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paragraph" w:styleId="Titre3">
    <w:name w:val="heading 3"/>
    <w:basedOn w:val="Normal"/>
    <w:next w:val="Normal"/>
    <w:link w:val="Titre3Car"/>
    <w:uiPriority w:val="3"/>
    <w:qFormat/>
    <w:rsid w:val="00C34EC8"/>
    <w:pPr>
      <w:keepNext/>
      <w:keepLines/>
      <w:numPr>
        <w:ilvl w:val="2"/>
        <w:numId w:val="41"/>
      </w:numPr>
      <w:spacing w:before="120"/>
      <w:jc w:val="left"/>
      <w:outlineLvl w:val="2"/>
    </w:pPr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3"/>
    <w:qFormat/>
    <w:rsid w:val="00C34EC8"/>
    <w:pPr>
      <w:keepNext/>
      <w:keepLines/>
      <w:numPr>
        <w:ilvl w:val="3"/>
        <w:numId w:val="41"/>
      </w:numPr>
      <w:spacing w:before="120" w:after="40"/>
      <w:jc w:val="left"/>
      <w:outlineLvl w:val="3"/>
    </w:pPr>
    <w:rPr>
      <w:rFonts w:asciiTheme="majorHAnsi" w:eastAsiaTheme="majorEastAsia" w:hAnsiTheme="majorHAnsi" w:cstheme="majorBidi"/>
      <w:b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3"/>
    <w:qFormat/>
    <w:rsid w:val="00C34EC8"/>
    <w:pPr>
      <w:keepNext/>
      <w:keepLines/>
      <w:numPr>
        <w:ilvl w:val="4"/>
        <w:numId w:val="41"/>
      </w:numPr>
      <w:spacing w:before="40"/>
      <w:jc w:val="left"/>
      <w:outlineLvl w:val="4"/>
    </w:pPr>
    <w:rPr>
      <w:rFonts w:asciiTheme="majorHAnsi" w:eastAsiaTheme="majorEastAsia" w:hAnsiTheme="majorHAnsi" w:cstheme="majorBidi"/>
      <w:caps/>
    </w:rPr>
  </w:style>
  <w:style w:type="paragraph" w:styleId="Titre6">
    <w:name w:val="heading 6"/>
    <w:basedOn w:val="Normal"/>
    <w:next w:val="Normal"/>
    <w:link w:val="Titre6Car"/>
    <w:uiPriority w:val="3"/>
    <w:qFormat/>
    <w:rsid w:val="00C34EC8"/>
    <w:pPr>
      <w:keepNext/>
      <w:keepLines/>
      <w:numPr>
        <w:ilvl w:val="5"/>
        <w:numId w:val="41"/>
      </w:numPr>
      <w:spacing w:before="40"/>
      <w:jc w:val="left"/>
      <w:outlineLvl w:val="5"/>
    </w:pPr>
    <w:rPr>
      <w:rFonts w:asciiTheme="majorHAnsi" w:eastAsiaTheme="majorEastAsia" w:hAnsiTheme="majorHAnsi" w:cstheme="majorBidi"/>
      <w:i/>
      <w:iCs/>
      <w:caps/>
      <w:color w:val="003333" w:themeColor="accent1" w:themeShade="80"/>
    </w:rPr>
  </w:style>
  <w:style w:type="paragraph" w:styleId="Titre7">
    <w:name w:val="heading 7"/>
    <w:basedOn w:val="Normal"/>
    <w:next w:val="Normal"/>
    <w:link w:val="Titre7Car"/>
    <w:uiPriority w:val="3"/>
    <w:qFormat/>
    <w:rsid w:val="00C34EC8"/>
    <w:pPr>
      <w:keepNext/>
      <w:keepLines/>
      <w:numPr>
        <w:ilvl w:val="6"/>
        <w:numId w:val="41"/>
      </w:numPr>
      <w:spacing w:before="40"/>
      <w:jc w:val="left"/>
      <w:outlineLvl w:val="6"/>
    </w:pPr>
    <w:rPr>
      <w:rFonts w:asciiTheme="majorHAnsi" w:eastAsiaTheme="majorEastAsia" w:hAnsiTheme="majorHAnsi" w:cstheme="majorBidi"/>
      <w:b/>
      <w:bCs/>
      <w:color w:val="003333" w:themeColor="accent1" w:themeShade="80"/>
    </w:rPr>
  </w:style>
  <w:style w:type="paragraph" w:styleId="Titre8">
    <w:name w:val="heading 8"/>
    <w:basedOn w:val="Normal"/>
    <w:next w:val="Normal"/>
    <w:link w:val="Titre8Car"/>
    <w:uiPriority w:val="3"/>
    <w:unhideWhenUsed/>
    <w:qFormat/>
    <w:rsid w:val="00C34EC8"/>
    <w:pPr>
      <w:keepNext/>
      <w:keepLines/>
      <w:numPr>
        <w:ilvl w:val="7"/>
        <w:numId w:val="24"/>
      </w:numPr>
      <w:spacing w:before="40"/>
      <w:ind w:left="0" w:hanging="992"/>
      <w:jc w:val="left"/>
      <w:outlineLvl w:val="7"/>
    </w:pPr>
    <w:rPr>
      <w:rFonts w:asciiTheme="majorHAnsi" w:eastAsiaTheme="majorEastAsia" w:hAnsiTheme="majorHAnsi" w:cstheme="majorBidi"/>
      <w:b/>
      <w:bCs/>
      <w:i/>
      <w:iCs/>
      <w:color w:val="003333" w:themeColor="accent1" w:themeShade="80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C34EC8"/>
    <w:pPr>
      <w:keepNext/>
      <w:keepLines/>
      <w:numPr>
        <w:ilvl w:val="8"/>
        <w:numId w:val="2"/>
      </w:numPr>
      <w:spacing w:before="40"/>
      <w:ind w:left="0" w:hanging="992"/>
      <w:jc w:val="left"/>
      <w:outlineLvl w:val="8"/>
    </w:pPr>
    <w:rPr>
      <w:rFonts w:asciiTheme="majorHAnsi" w:eastAsiaTheme="majorEastAsia" w:hAnsiTheme="majorHAnsi" w:cstheme="majorBidi"/>
      <w:i/>
      <w:iCs/>
      <w:color w:val="003333" w:themeColor="accent1" w:themeShade="80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3"/>
    <w:rsid w:val="00C34EC8"/>
    <w:rPr>
      <w:rFonts w:asciiTheme="majorHAnsi" w:eastAsiaTheme="majorEastAsia" w:hAnsiTheme="majorHAnsi" w:cstheme="majorBidi"/>
      <w:b/>
      <w:caps/>
      <w:color w:val="008795" w:themeColor="text2"/>
      <w:sz w:val="28"/>
      <w:szCs w:val="36"/>
    </w:rPr>
  </w:style>
  <w:style w:type="character" w:customStyle="1" w:styleId="Titre2Car">
    <w:name w:val="Titre 2 Car"/>
    <w:basedOn w:val="Policepardfaut"/>
    <w:link w:val="Titre2"/>
    <w:uiPriority w:val="3"/>
    <w:rsid w:val="00C34EC8"/>
    <w:rPr>
      <w:rFonts w:asciiTheme="majorHAnsi" w:eastAsiaTheme="majorEastAsia" w:hAnsiTheme="majorHAnsi" w:cstheme="majorBidi"/>
      <w:b/>
      <w:color w:val="008795" w:themeColor="text2"/>
      <w:sz w:val="28"/>
      <w:szCs w:val="32"/>
    </w:rPr>
  </w:style>
  <w:style w:type="character" w:customStyle="1" w:styleId="Titre3Car">
    <w:name w:val="Titre 3 Car"/>
    <w:basedOn w:val="Policepardfaut"/>
    <w:link w:val="Titre3"/>
    <w:uiPriority w:val="3"/>
    <w:rsid w:val="00C34EC8"/>
    <w:rPr>
      <w:rFonts w:asciiTheme="majorHAnsi" w:eastAsiaTheme="majorEastAsia" w:hAnsiTheme="majorHAnsi" w:cstheme="majorBidi"/>
      <w:color w:val="008795" w:themeColor="text2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3"/>
    <w:rsid w:val="00C34EC8"/>
    <w:rPr>
      <w:rFonts w:asciiTheme="majorHAnsi" w:eastAsiaTheme="majorEastAsia" w:hAnsiTheme="majorHAnsi" w:cstheme="majorBidi"/>
      <w:b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3"/>
    <w:rsid w:val="00C34EC8"/>
    <w:rPr>
      <w:rFonts w:asciiTheme="majorHAnsi" w:eastAsiaTheme="majorEastAsia" w:hAnsiTheme="majorHAnsi" w:cstheme="majorBidi"/>
      <w:caps/>
      <w:sz w:val="20"/>
    </w:rPr>
  </w:style>
  <w:style w:type="character" w:customStyle="1" w:styleId="Titre6Car">
    <w:name w:val="Titre 6 Car"/>
    <w:basedOn w:val="Policepardfaut"/>
    <w:link w:val="Titre6"/>
    <w:uiPriority w:val="3"/>
    <w:rsid w:val="00C34EC8"/>
    <w:rPr>
      <w:rFonts w:asciiTheme="majorHAnsi" w:eastAsiaTheme="majorEastAsia" w:hAnsiTheme="majorHAnsi" w:cstheme="majorBidi"/>
      <w:i/>
      <w:iCs/>
      <w:caps/>
      <w:color w:val="003333" w:themeColor="accent1" w:themeShade="80"/>
      <w:sz w:val="20"/>
    </w:rPr>
  </w:style>
  <w:style w:type="character" w:customStyle="1" w:styleId="Titre7Car">
    <w:name w:val="Titre 7 Car"/>
    <w:basedOn w:val="Policepardfaut"/>
    <w:link w:val="Titre7"/>
    <w:uiPriority w:val="3"/>
    <w:rsid w:val="00C34EC8"/>
    <w:rPr>
      <w:rFonts w:asciiTheme="majorHAnsi" w:eastAsiaTheme="majorEastAsia" w:hAnsiTheme="majorHAnsi" w:cstheme="majorBidi"/>
      <w:b/>
      <w:bCs/>
      <w:color w:val="003333" w:themeColor="accent1" w:themeShade="80"/>
      <w:sz w:val="20"/>
    </w:rPr>
  </w:style>
  <w:style w:type="character" w:customStyle="1" w:styleId="Titre8Car">
    <w:name w:val="Titre 8 Car"/>
    <w:basedOn w:val="Policepardfaut"/>
    <w:link w:val="Titre8"/>
    <w:uiPriority w:val="3"/>
    <w:rsid w:val="00C34EC8"/>
    <w:rPr>
      <w:rFonts w:asciiTheme="majorHAnsi" w:eastAsiaTheme="majorEastAsia" w:hAnsiTheme="majorHAnsi" w:cstheme="majorBidi"/>
      <w:b/>
      <w:bCs/>
      <w:i/>
      <w:iCs/>
      <w:color w:val="003333" w:themeColor="accent1" w:themeShade="80"/>
      <w:sz w:val="20"/>
    </w:rPr>
  </w:style>
  <w:style w:type="character" w:customStyle="1" w:styleId="Titre9Car">
    <w:name w:val="Titre 9 Car"/>
    <w:basedOn w:val="Policepardfaut"/>
    <w:link w:val="Titre9"/>
    <w:uiPriority w:val="9"/>
    <w:rsid w:val="00C34EC8"/>
    <w:rPr>
      <w:rFonts w:asciiTheme="majorHAnsi" w:eastAsiaTheme="majorEastAsia" w:hAnsiTheme="majorHAnsi" w:cstheme="majorBidi"/>
      <w:i/>
      <w:iCs/>
      <w:color w:val="003333" w:themeColor="accent1" w:themeShade="80"/>
    </w:rPr>
  </w:style>
  <w:style w:type="paragraph" w:styleId="Lgende">
    <w:name w:val="caption"/>
    <w:aliases w:val="tab n4"/>
    <w:basedOn w:val="Normal"/>
    <w:next w:val="Normal"/>
    <w:link w:val="LgendeCar"/>
    <w:uiPriority w:val="99"/>
    <w:unhideWhenUsed/>
    <w:qFormat/>
    <w:rsid w:val="00C34EC8"/>
    <w:rPr>
      <w:b/>
      <w:bCs/>
      <w:smallCaps/>
      <w:color w:val="006666" w:themeColor="accent1"/>
    </w:rPr>
  </w:style>
  <w:style w:type="paragraph" w:styleId="Sansinterligne">
    <w:name w:val="No Spacing"/>
    <w:basedOn w:val="Normal"/>
    <w:uiPriority w:val="1"/>
    <w:rsid w:val="00F930E9"/>
    <w:pPr>
      <w:spacing w:after="0"/>
    </w:pPr>
    <w:rPr>
      <w:szCs w:val="32"/>
    </w:rPr>
  </w:style>
  <w:style w:type="paragraph" w:styleId="En-tte">
    <w:name w:val="header"/>
    <w:basedOn w:val="Normal"/>
    <w:link w:val="En-tteCar"/>
    <w:uiPriority w:val="2"/>
    <w:rsid w:val="00FE7429"/>
    <w:pPr>
      <w:tabs>
        <w:tab w:val="center" w:pos="4536"/>
        <w:tab w:val="right" w:pos="9072"/>
      </w:tabs>
    </w:pPr>
    <w:rPr>
      <w:sz w:val="18"/>
    </w:rPr>
  </w:style>
  <w:style w:type="character" w:customStyle="1" w:styleId="En-tteCar">
    <w:name w:val="En-tête Car"/>
    <w:basedOn w:val="Policepardfaut"/>
    <w:link w:val="En-tte"/>
    <w:uiPriority w:val="2"/>
    <w:rsid w:val="00FE7429"/>
    <w:rPr>
      <w:sz w:val="18"/>
    </w:rPr>
  </w:style>
  <w:style w:type="paragraph" w:styleId="Pieddepage">
    <w:name w:val="footer"/>
    <w:basedOn w:val="Normal"/>
    <w:link w:val="PieddepageCar"/>
    <w:uiPriority w:val="2"/>
    <w:rsid w:val="00E764D5"/>
    <w:pPr>
      <w:tabs>
        <w:tab w:val="center" w:pos="4536"/>
        <w:tab w:val="right" w:pos="9072"/>
      </w:tabs>
      <w:spacing w:after="0"/>
      <w:jc w:val="center"/>
    </w:pPr>
    <w:rPr>
      <w:noProof/>
      <w:sz w:val="16"/>
    </w:rPr>
  </w:style>
  <w:style w:type="character" w:styleId="lev">
    <w:name w:val="Strong"/>
    <w:basedOn w:val="Policepardfaut"/>
    <w:uiPriority w:val="22"/>
    <w:unhideWhenUsed/>
    <w:qFormat/>
    <w:rsid w:val="00C34EC8"/>
    <w:rPr>
      <w:rFonts w:asciiTheme="minorHAnsi" w:hAnsiTheme="minorHAnsi"/>
      <w:b/>
      <w:bCs/>
      <w:color w:val="006666" w:themeColor="accent1"/>
      <w:sz w:val="24"/>
    </w:rPr>
  </w:style>
  <w:style w:type="character" w:styleId="Accentuation">
    <w:name w:val="Emphasis"/>
    <w:basedOn w:val="Policepardfaut"/>
    <w:uiPriority w:val="20"/>
    <w:unhideWhenUsed/>
    <w:qFormat/>
    <w:rsid w:val="00C34EC8"/>
    <w:rPr>
      <w:rFonts w:asciiTheme="minorHAnsi" w:hAnsiTheme="minorHAnsi"/>
      <w:b/>
      <w:i w:val="0"/>
      <w:iCs/>
      <w:color w:val="006666" w:themeColor="accent1"/>
      <w:sz w:val="20"/>
    </w:rPr>
  </w:style>
  <w:style w:type="character" w:customStyle="1" w:styleId="PieddepageCar">
    <w:name w:val="Pied de page Car"/>
    <w:basedOn w:val="Policepardfaut"/>
    <w:link w:val="Pieddepage"/>
    <w:uiPriority w:val="2"/>
    <w:rsid w:val="00E764D5"/>
    <w:rPr>
      <w:noProof/>
      <w:sz w:val="16"/>
    </w:rPr>
  </w:style>
  <w:style w:type="paragraph" w:styleId="Citation">
    <w:name w:val="Quote"/>
    <w:basedOn w:val="Normal"/>
    <w:next w:val="Normal"/>
    <w:link w:val="CitationCar"/>
    <w:uiPriority w:val="29"/>
    <w:rsid w:val="003B0850"/>
    <w:rPr>
      <w:rFonts w:cstheme="majorBidi"/>
      <w:i/>
    </w:rPr>
  </w:style>
  <w:style w:type="character" w:customStyle="1" w:styleId="CitationCar">
    <w:name w:val="Citation Car"/>
    <w:basedOn w:val="Policepardfaut"/>
    <w:link w:val="Citation"/>
    <w:uiPriority w:val="29"/>
    <w:rsid w:val="003B0850"/>
    <w:rPr>
      <w:rFonts w:cstheme="majorBidi"/>
      <w:i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rsid w:val="003B0850"/>
    <w:pPr>
      <w:ind w:left="720" w:right="720"/>
    </w:pPr>
    <w:rPr>
      <w:rFonts w:cstheme="majorBidi"/>
      <w:b/>
      <w:i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B0850"/>
    <w:rPr>
      <w:rFonts w:cstheme="majorBidi"/>
      <w:b/>
      <w:i/>
      <w:sz w:val="24"/>
    </w:rPr>
  </w:style>
  <w:style w:type="character" w:styleId="Accentuationlgre">
    <w:name w:val="Subtle Emphasis"/>
    <w:basedOn w:val="Policepardfaut"/>
    <w:uiPriority w:val="19"/>
    <w:unhideWhenUsed/>
    <w:qFormat/>
    <w:rsid w:val="00C34EC8"/>
    <w:rPr>
      <w:i/>
      <w:iCs/>
      <w:color w:val="595959" w:themeColor="text1" w:themeTint="A6"/>
    </w:rPr>
  </w:style>
  <w:style w:type="character" w:styleId="Accentuationintense">
    <w:name w:val="Intense Emphasis"/>
    <w:basedOn w:val="Policepardfaut"/>
    <w:uiPriority w:val="21"/>
    <w:unhideWhenUsed/>
    <w:qFormat/>
    <w:rsid w:val="00C34EC8"/>
    <w:rPr>
      <w:b/>
      <w:bCs/>
      <w:i/>
      <w:iCs/>
    </w:rPr>
  </w:style>
  <w:style w:type="character" w:styleId="Rfrencelgre">
    <w:name w:val="Subtle Reference"/>
    <w:basedOn w:val="Policepardfaut"/>
    <w:uiPriority w:val="31"/>
    <w:rsid w:val="003B0850"/>
    <w:rPr>
      <w:sz w:val="24"/>
      <w:szCs w:val="24"/>
      <w:u w:val="single"/>
    </w:rPr>
  </w:style>
  <w:style w:type="character" w:styleId="Rfrenceintense">
    <w:name w:val="Intense Reference"/>
    <w:basedOn w:val="Policepardfaut"/>
    <w:uiPriority w:val="32"/>
    <w:rsid w:val="003B0850"/>
    <w:rPr>
      <w:b/>
      <w:sz w:val="24"/>
      <w:u w:val="single"/>
    </w:rPr>
  </w:style>
  <w:style w:type="table" w:styleId="Grilledutableau">
    <w:name w:val="Table Grid"/>
    <w:basedOn w:val="TableauNormal"/>
    <w:uiPriority w:val="39"/>
    <w:rsid w:val="002201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"/>
    <w:next w:val="Normal"/>
    <w:uiPriority w:val="39"/>
    <w:qFormat/>
    <w:rsid w:val="00C34EC8"/>
    <w:pPr>
      <w:numPr>
        <w:numId w:val="0"/>
      </w:numPr>
      <w:outlineLvl w:val="9"/>
    </w:pPr>
  </w:style>
  <w:style w:type="paragraph" w:styleId="Paragraphedeliste">
    <w:name w:val="List Paragraph"/>
    <w:aliases w:val="Tab n1,Tab 1"/>
    <w:basedOn w:val="Normal"/>
    <w:link w:val="ParagraphedelisteCar"/>
    <w:uiPriority w:val="1"/>
    <w:qFormat/>
    <w:rsid w:val="00C34EC8"/>
    <w:pPr>
      <w:numPr>
        <w:numId w:val="1"/>
      </w:numPr>
      <w:spacing w:after="0"/>
      <w:ind w:left="1003" w:hanging="357"/>
      <w:contextualSpacing/>
    </w:pPr>
    <w:rPr>
      <w:rFonts w:ascii="Calibri" w:hAnsi="Calibri"/>
      <w:szCs w:val="20"/>
      <w:lang w:eastAsia="fr-FR"/>
    </w:rPr>
  </w:style>
  <w:style w:type="character" w:customStyle="1" w:styleId="ParagraphedelisteCar">
    <w:name w:val="Paragraphe de liste Car"/>
    <w:aliases w:val="Tab n1 Car,Tab 1 Car"/>
    <w:basedOn w:val="Policepardfaut"/>
    <w:link w:val="Paragraphedeliste"/>
    <w:uiPriority w:val="1"/>
    <w:rsid w:val="00C34EC8"/>
    <w:rPr>
      <w:rFonts w:ascii="Calibri" w:hAnsi="Calibri"/>
      <w:sz w:val="20"/>
      <w:szCs w:val="20"/>
      <w:lang w:eastAsia="fr-FR"/>
    </w:rPr>
  </w:style>
  <w:style w:type="paragraph" w:customStyle="1" w:styleId="pieddepage0">
    <w:name w:val="pied de page"/>
    <w:uiPriority w:val="1"/>
    <w:qFormat/>
    <w:rsid w:val="00C34EC8"/>
    <w:rPr>
      <w:rFonts w:asciiTheme="majorHAnsi" w:eastAsiaTheme="majorEastAsia" w:hAnsiTheme="majorHAnsi" w:cstheme="majorBidi"/>
      <w:color w:val="000000" w:themeColor="text1"/>
      <w:sz w:val="16"/>
      <w:szCs w:val="16"/>
      <w:lang w:eastAsia="fr-FR"/>
    </w:rPr>
  </w:style>
  <w:style w:type="paragraph" w:styleId="Titre">
    <w:name w:val="Title"/>
    <w:aliases w:val="Tab N2"/>
    <w:basedOn w:val="pieddepage0"/>
    <w:next w:val="Normal"/>
    <w:link w:val="TitreCar"/>
    <w:uiPriority w:val="2"/>
    <w:qFormat/>
    <w:rsid w:val="00C34EC8"/>
    <w:rPr>
      <w:rFonts w:ascii="Calibri Light" w:hAnsi="Calibri Light"/>
      <w:b/>
      <w:color w:val="008795" w:themeColor="text2"/>
      <w:sz w:val="28"/>
      <w:szCs w:val="22"/>
    </w:rPr>
  </w:style>
  <w:style w:type="character" w:customStyle="1" w:styleId="TitreCar">
    <w:name w:val="Titre Car"/>
    <w:aliases w:val="Tab N2 Car"/>
    <w:basedOn w:val="Policepardfaut"/>
    <w:link w:val="Titre"/>
    <w:uiPriority w:val="2"/>
    <w:rsid w:val="00C34EC8"/>
    <w:rPr>
      <w:rFonts w:ascii="Calibri Light" w:eastAsiaTheme="majorEastAsia" w:hAnsi="Calibri Light" w:cstheme="majorBidi"/>
      <w:b/>
      <w:color w:val="008795" w:themeColor="text2"/>
      <w:sz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2D35B9"/>
    <w:pPr>
      <w:tabs>
        <w:tab w:val="left" w:pos="440"/>
        <w:tab w:val="right" w:leader="dot" w:pos="8929"/>
      </w:tabs>
      <w:spacing w:before="120"/>
    </w:pPr>
    <w:rPr>
      <w:caps/>
      <w:noProof/>
      <w:color w:val="006666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2D35B9"/>
    <w:pPr>
      <w:tabs>
        <w:tab w:val="left" w:pos="880"/>
        <w:tab w:val="right" w:leader="dot" w:pos="8929"/>
      </w:tabs>
      <w:ind w:left="198"/>
    </w:pPr>
    <w:rPr>
      <w:noProof/>
    </w:rPr>
  </w:style>
  <w:style w:type="paragraph" w:styleId="TM3">
    <w:name w:val="toc 3"/>
    <w:basedOn w:val="Normal"/>
    <w:next w:val="Normal"/>
    <w:autoRedefine/>
    <w:uiPriority w:val="39"/>
    <w:unhideWhenUsed/>
    <w:rsid w:val="002D35B9"/>
    <w:pPr>
      <w:tabs>
        <w:tab w:val="left" w:pos="1100"/>
        <w:tab w:val="right" w:leader="dot" w:pos="8929"/>
      </w:tabs>
      <w:ind w:left="403"/>
    </w:pPr>
    <w:rPr>
      <w:sz w:val="18"/>
    </w:rPr>
  </w:style>
  <w:style w:type="character" w:styleId="Lienhypertexte">
    <w:name w:val="Hyperlink"/>
    <w:basedOn w:val="Policepardfaut"/>
    <w:uiPriority w:val="99"/>
    <w:unhideWhenUsed/>
    <w:rsid w:val="001F23D5"/>
    <w:rPr>
      <w:color w:val="0563C1" w:themeColor="hyperlink"/>
      <w:u w:val="single"/>
    </w:rPr>
  </w:style>
  <w:style w:type="paragraph" w:styleId="Textebrut">
    <w:name w:val="Plain Text"/>
    <w:basedOn w:val="Normal"/>
    <w:link w:val="TextebrutCar"/>
    <w:uiPriority w:val="99"/>
    <w:unhideWhenUsed/>
    <w:qFormat/>
    <w:rsid w:val="00C34EC8"/>
    <w:pPr>
      <w:spacing w:after="0"/>
    </w:pPr>
    <w:rPr>
      <w:rFonts w:eastAsiaTheme="minorHAnsi"/>
      <w:sz w:val="22"/>
      <w:szCs w:val="21"/>
    </w:rPr>
  </w:style>
  <w:style w:type="character" w:customStyle="1" w:styleId="TextebrutCar">
    <w:name w:val="Texte brut Car"/>
    <w:basedOn w:val="Policepardfaut"/>
    <w:link w:val="Textebrut"/>
    <w:uiPriority w:val="99"/>
    <w:rsid w:val="00C34EC8"/>
    <w:rPr>
      <w:rFonts w:eastAsiaTheme="minorHAnsi"/>
      <w:szCs w:val="21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C06E5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C06E5"/>
    <w:rPr>
      <w:rFonts w:ascii="Segoe UI" w:hAnsi="Segoe UI" w:cs="Segoe UI"/>
      <w:sz w:val="18"/>
      <w:szCs w:val="18"/>
    </w:rPr>
  </w:style>
  <w:style w:type="paragraph" w:customStyle="1" w:styleId="Style3">
    <w:name w:val="Style3"/>
    <w:basedOn w:val="Normal"/>
    <w:uiPriority w:val="99"/>
    <w:rsid w:val="00F145D4"/>
    <w:pPr>
      <w:numPr>
        <w:numId w:val="3"/>
      </w:numPr>
      <w:spacing w:after="60"/>
    </w:pPr>
    <w:rPr>
      <w:rFonts w:ascii="Calibri" w:eastAsia="Times New Roman" w:hAnsi="Calibri" w:cs="Times New Roman"/>
      <w:szCs w:val="20"/>
      <w:lang w:eastAsia="fr-FR"/>
    </w:rPr>
  </w:style>
  <w:style w:type="paragraph" w:styleId="Sous-titre">
    <w:name w:val="Subtitle"/>
    <w:aliases w:val="Tab N3"/>
    <w:basedOn w:val="Normal"/>
    <w:next w:val="Normal"/>
    <w:link w:val="Sous-titreCar"/>
    <w:uiPriority w:val="2"/>
    <w:qFormat/>
    <w:rsid w:val="00C34EC8"/>
    <w:pPr>
      <w:spacing w:after="0"/>
      <w:jc w:val="left"/>
    </w:pPr>
    <w:rPr>
      <w:rFonts w:ascii="Calibri" w:hAnsi="Calibri"/>
      <w:bCs/>
      <w:sz w:val="28"/>
      <w:szCs w:val="20"/>
      <w:lang w:eastAsia="fr-FR"/>
    </w:rPr>
  </w:style>
  <w:style w:type="character" w:customStyle="1" w:styleId="Sous-titreCar">
    <w:name w:val="Sous-titre Car"/>
    <w:aliases w:val="Tab N3 Car"/>
    <w:basedOn w:val="Policepardfaut"/>
    <w:link w:val="Sous-titre"/>
    <w:uiPriority w:val="2"/>
    <w:rsid w:val="00C34EC8"/>
    <w:rPr>
      <w:rFonts w:ascii="Calibri" w:hAnsi="Calibri"/>
      <w:bCs/>
      <w:sz w:val="28"/>
      <w:szCs w:val="20"/>
      <w:lang w:eastAsia="fr-FR"/>
    </w:rPr>
  </w:style>
  <w:style w:type="character" w:customStyle="1" w:styleId="LgendeCar">
    <w:name w:val="Légende Car"/>
    <w:aliases w:val="tab n4 Car"/>
    <w:basedOn w:val="Policepardfaut"/>
    <w:link w:val="Lgende"/>
    <w:uiPriority w:val="99"/>
    <w:rsid w:val="00C34EC8"/>
    <w:rPr>
      <w:b/>
      <w:bCs/>
      <w:smallCaps/>
      <w:color w:val="006666" w:themeColor="accent1"/>
      <w:sz w:val="20"/>
    </w:rPr>
  </w:style>
  <w:style w:type="character" w:styleId="Titredulivre">
    <w:name w:val="Book Title"/>
    <w:basedOn w:val="Policepardfaut"/>
    <w:uiPriority w:val="33"/>
    <w:unhideWhenUsed/>
    <w:qFormat/>
    <w:rsid w:val="00C34EC8"/>
    <w:rPr>
      <w:b/>
      <w:bCs/>
      <w:i/>
      <w:iCs/>
      <w:spacing w:val="5"/>
    </w:rPr>
  </w:style>
  <w:style w:type="paragraph" w:customStyle="1" w:styleId="Normal1">
    <w:name w:val="Normal1"/>
    <w:basedOn w:val="Normal"/>
    <w:rsid w:val="00FE7429"/>
    <w:pPr>
      <w:keepLines/>
      <w:tabs>
        <w:tab w:val="left" w:pos="284"/>
        <w:tab w:val="left" w:pos="567"/>
        <w:tab w:val="left" w:pos="851"/>
      </w:tabs>
      <w:spacing w:before="60" w:after="0"/>
    </w:pPr>
    <w:rPr>
      <w:rFonts w:ascii="DINOT" w:eastAsia="Times New Roman" w:hAnsi="DINOT" w:cs="Times New Roman"/>
      <w:szCs w:val="20"/>
      <w:lang w:eastAsia="fr-FR"/>
    </w:rPr>
  </w:style>
  <w:style w:type="paragraph" w:customStyle="1" w:styleId="Normal2">
    <w:name w:val="Normal2"/>
    <w:basedOn w:val="Normal"/>
    <w:autoRedefine/>
    <w:rsid w:val="00FE7429"/>
    <w:pPr>
      <w:keepLines/>
      <w:tabs>
        <w:tab w:val="left" w:pos="567"/>
        <w:tab w:val="left" w:pos="851"/>
        <w:tab w:val="left" w:pos="1134"/>
      </w:tabs>
      <w:spacing w:before="60" w:after="0"/>
    </w:pPr>
    <w:rPr>
      <w:rFonts w:ascii="DINOT" w:eastAsia="Times New Roman" w:hAnsi="DINOT" w:cs="Times New Roman"/>
      <w:szCs w:val="20"/>
      <w:lang w:eastAsia="fr-FR"/>
    </w:rPr>
  </w:style>
  <w:style w:type="paragraph" w:customStyle="1" w:styleId="p5">
    <w:name w:val="p5"/>
    <w:basedOn w:val="Normal"/>
    <w:rsid w:val="00370950"/>
    <w:pPr>
      <w:tabs>
        <w:tab w:val="left" w:pos="200"/>
      </w:tabs>
      <w:overflowPunct w:val="0"/>
      <w:autoSpaceDE w:val="0"/>
      <w:autoSpaceDN w:val="0"/>
      <w:adjustRightInd w:val="0"/>
      <w:spacing w:before="60" w:after="0" w:line="180" w:lineRule="atLeast"/>
      <w:ind w:left="1440" w:firstLine="144"/>
      <w:textAlignment w:val="baseline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1">
    <w:name w:val="p1"/>
    <w:basedOn w:val="Normal"/>
    <w:rsid w:val="00370950"/>
    <w:pPr>
      <w:tabs>
        <w:tab w:val="left" w:pos="720"/>
      </w:tabs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c2">
    <w:name w:val="c2"/>
    <w:basedOn w:val="Normal"/>
    <w:rsid w:val="00370950"/>
    <w:pPr>
      <w:overflowPunct w:val="0"/>
      <w:autoSpaceDE w:val="0"/>
      <w:autoSpaceDN w:val="0"/>
      <w:adjustRightInd w:val="0"/>
      <w:spacing w:before="60" w:after="0" w:line="240" w:lineRule="atLeast"/>
      <w:jc w:val="center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4">
    <w:name w:val="p4"/>
    <w:basedOn w:val="Normal"/>
    <w:rsid w:val="00370950"/>
    <w:pPr>
      <w:tabs>
        <w:tab w:val="left" w:pos="720"/>
      </w:tabs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3">
    <w:name w:val="p3"/>
    <w:basedOn w:val="Normal"/>
    <w:rsid w:val="00370950"/>
    <w:pPr>
      <w:tabs>
        <w:tab w:val="left" w:pos="720"/>
      </w:tabs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7">
    <w:name w:val="t7"/>
    <w:basedOn w:val="Normal"/>
    <w:rsid w:val="00370950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4">
    <w:name w:val="p14"/>
    <w:basedOn w:val="Normal"/>
    <w:rsid w:val="00370950"/>
    <w:pPr>
      <w:tabs>
        <w:tab w:val="left" w:pos="120"/>
      </w:tabs>
      <w:overflowPunct w:val="0"/>
      <w:autoSpaceDE w:val="0"/>
      <w:autoSpaceDN w:val="0"/>
      <w:adjustRightInd w:val="0"/>
      <w:spacing w:before="60" w:after="0" w:line="240" w:lineRule="atLeast"/>
      <w:ind w:left="1320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8">
    <w:name w:val="t8"/>
    <w:basedOn w:val="Normal"/>
    <w:rsid w:val="00370950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9">
    <w:name w:val="t9"/>
    <w:basedOn w:val="Normal"/>
    <w:rsid w:val="00370950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p18">
    <w:name w:val="p18"/>
    <w:basedOn w:val="Normal"/>
    <w:rsid w:val="00370950"/>
    <w:pPr>
      <w:tabs>
        <w:tab w:val="left" w:pos="600"/>
      </w:tabs>
      <w:overflowPunct w:val="0"/>
      <w:autoSpaceDE w:val="0"/>
      <w:autoSpaceDN w:val="0"/>
      <w:adjustRightInd w:val="0"/>
      <w:spacing w:before="60" w:after="0" w:line="300" w:lineRule="atLeast"/>
      <w:ind w:left="864" w:hanging="576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6">
    <w:name w:val="t16"/>
    <w:basedOn w:val="Normal"/>
    <w:rsid w:val="00370950"/>
    <w:pPr>
      <w:overflowPunct w:val="0"/>
      <w:autoSpaceDE w:val="0"/>
      <w:autoSpaceDN w:val="0"/>
      <w:adjustRightInd w:val="0"/>
      <w:spacing w:before="60" w:after="0" w:line="4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19">
    <w:name w:val="t19"/>
    <w:basedOn w:val="Normal"/>
    <w:rsid w:val="00370950"/>
    <w:pPr>
      <w:overflowPunct w:val="0"/>
      <w:autoSpaceDE w:val="0"/>
      <w:autoSpaceDN w:val="0"/>
      <w:adjustRightInd w:val="0"/>
      <w:spacing w:before="60" w:after="0" w:line="24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t23">
    <w:name w:val="t23"/>
    <w:basedOn w:val="Normal"/>
    <w:rsid w:val="00370950"/>
    <w:pPr>
      <w:overflowPunct w:val="0"/>
      <w:autoSpaceDE w:val="0"/>
      <w:autoSpaceDN w:val="0"/>
      <w:adjustRightInd w:val="0"/>
      <w:spacing w:before="60" w:after="0" w:line="220" w:lineRule="atLeast"/>
      <w:jc w:val="left"/>
      <w:textAlignment w:val="baseline"/>
    </w:pPr>
    <w:rPr>
      <w:rFonts w:ascii="Times New Roman" w:eastAsia="Times New Roman" w:hAnsi="Times New Roman" w:cs="Times New Roman"/>
      <w:sz w:val="24"/>
      <w:szCs w:val="20"/>
      <w:lang w:eastAsia="fr-FR"/>
    </w:rPr>
  </w:style>
  <w:style w:type="paragraph" w:customStyle="1" w:styleId="StockagefournitureslaboratoiredeChimie">
    <w:name w:val="Stockage fournitures laboratoire de Chimie"/>
    <w:basedOn w:val="Normal"/>
    <w:rsid w:val="00370950"/>
    <w:pPr>
      <w:spacing w:before="60" w:after="0"/>
    </w:pPr>
    <w:rPr>
      <w:rFonts w:ascii="DINOT" w:eastAsia="Times New Roman" w:hAnsi="DINOT" w:cs="Times New Roman"/>
      <w:szCs w:val="20"/>
      <w:lang w:eastAsia="fr-FR"/>
    </w:rPr>
  </w:style>
  <w:style w:type="paragraph" w:styleId="Notedebasdepage">
    <w:name w:val="footnote text"/>
    <w:basedOn w:val="Normal"/>
    <w:link w:val="NotedebasdepageCar"/>
    <w:rsid w:val="00370950"/>
    <w:pPr>
      <w:spacing w:before="60" w:after="0"/>
    </w:pPr>
    <w:rPr>
      <w:rFonts w:ascii="DINOT" w:eastAsia="Times New Roman" w:hAnsi="DINOT" w:cs="Times New Roman"/>
      <w:color w:val="7F7F7F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rsid w:val="00370950"/>
    <w:rPr>
      <w:rFonts w:ascii="DINOT" w:eastAsia="Times New Roman" w:hAnsi="DINOT" w:cs="Times New Roman"/>
      <w:color w:val="7F7F7F"/>
      <w:sz w:val="20"/>
      <w:szCs w:val="20"/>
      <w:lang w:eastAsia="fr-FR"/>
    </w:rPr>
  </w:style>
  <w:style w:type="character" w:styleId="Appelnotedebasdep">
    <w:name w:val="footnote reference"/>
    <w:rsid w:val="00370950"/>
    <w:rPr>
      <w:vertAlign w:val="superscript"/>
    </w:rPr>
  </w:style>
  <w:style w:type="character" w:styleId="Marquedecommentaire">
    <w:name w:val="annotation reference"/>
    <w:basedOn w:val="Policepardfaut"/>
    <w:uiPriority w:val="99"/>
    <w:semiHidden/>
    <w:unhideWhenUsed/>
    <w:rsid w:val="00765BF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65BFB"/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65BFB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765BF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765BF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2709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254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.boulay\Desktop\2.%20Documents_mod&#232;les\Modele_Offre&amp;Prod_A4-V_20160628.dotx" TargetMode="External"/></Relationships>
</file>

<file path=word/theme/theme1.xml><?xml version="1.0" encoding="utf-8"?>
<a:theme xmlns:a="http://schemas.openxmlformats.org/drawingml/2006/main" name="A2MO_2016_theme">
  <a:themeElements>
    <a:clrScheme name="A2MO_2016-charte_graphique">
      <a:dk1>
        <a:sysClr val="windowText" lastClr="000000"/>
      </a:dk1>
      <a:lt1>
        <a:sysClr val="window" lastClr="FFFFFF"/>
      </a:lt1>
      <a:dk2>
        <a:srgbClr val="008795"/>
      </a:dk2>
      <a:lt2>
        <a:srgbClr val="D9D9D9"/>
      </a:lt2>
      <a:accent1>
        <a:srgbClr val="006666"/>
      </a:accent1>
      <a:accent2>
        <a:srgbClr val="598600"/>
      </a:accent2>
      <a:accent3>
        <a:srgbClr val="667886"/>
      </a:accent3>
      <a:accent4>
        <a:srgbClr val="FFD966"/>
      </a:accent4>
      <a:accent5>
        <a:srgbClr val="295376"/>
      </a:accent5>
      <a:accent6>
        <a:srgbClr val="8DC123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0698EE-7F08-44CF-9DAE-21BB43A514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Modele_Offre&amp;Prod_A4-V_20160628</Template>
  <TotalTime>9</TotalTime>
  <Pages>9</Pages>
  <Words>1823</Words>
  <Characters>10032</Characters>
  <Application>Microsoft Office Word</Application>
  <DocSecurity>0</DocSecurity>
  <Lines>83</Lines>
  <Paragraphs>23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r.boulay</dc:creator>
  <cp:keywords/>
  <dc:description>V1b
Mise à jour générale
concordance définition des contractaants avec procédure Ediflex</dc:description>
  <cp:lastModifiedBy>STEFANNI Alexandra</cp:lastModifiedBy>
  <cp:revision>6</cp:revision>
  <cp:lastPrinted>2021-01-27T08:22:00Z</cp:lastPrinted>
  <dcterms:created xsi:type="dcterms:W3CDTF">2025-01-21T08:22:00Z</dcterms:created>
  <dcterms:modified xsi:type="dcterms:W3CDTF">2025-01-21T15:47:00Z</dcterms:modified>
  <cp:contentStatus/>
</cp:coreProperties>
</file>