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17CA27CE"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EB2352">
        <w:rPr>
          <w:rFonts w:asciiTheme="minorHAnsi" w:hAnsiTheme="minorHAnsi" w:cs="Arial"/>
          <w:sz w:val="22"/>
        </w:rPr>
        <w:t>l’appui à la fonction achats contrats.</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3FAF285C"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EB2352">
        <w:rPr>
          <w:rFonts w:asciiTheme="minorHAnsi" w:hAnsiTheme="minorHAnsi" w:cs="Arial"/>
          <w:sz w:val="22"/>
        </w:rPr>
        <w:t>de l’appui à la fonction achats contrats.</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28326434"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2FF3E78F" w14:textId="00C1C1A9" w:rsidR="00EB2352" w:rsidRDefault="003930DF" w:rsidP="00343AFE">
      <w:pPr>
        <w:spacing w:before="120" w:line="240" w:lineRule="auto"/>
        <w:jc w:val="both"/>
        <w:rPr>
          <w:rFonts w:asciiTheme="minorHAnsi" w:hAnsiTheme="minorHAnsi" w:cs="Arial"/>
          <w:sz w:val="22"/>
        </w:rPr>
      </w:pPr>
      <w:r>
        <w:rPr>
          <w:rFonts w:asciiTheme="minorHAnsi" w:hAnsiTheme="minorHAnsi" w:cs="Arial"/>
          <w:i/>
          <w:sz w:val="22"/>
        </w:rPr>
        <w:t>Sans objet</w:t>
      </w:r>
    </w:p>
    <w:p w14:paraId="32D7CD7F" w14:textId="34335295" w:rsidR="008D2EC6" w:rsidRPr="00343AFE" w:rsidRDefault="008D2EC6" w:rsidP="00343AFE">
      <w:pPr>
        <w:spacing w:before="120" w:line="240" w:lineRule="auto"/>
        <w:jc w:val="both"/>
        <w:rPr>
          <w:rFonts w:asciiTheme="minorHAnsi" w:hAnsiTheme="minorHAnsi" w:cs="Arial"/>
          <w:sz w:val="22"/>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53A54062"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EB2352">
        <w:rPr>
          <w:rFonts w:cstheme="minorHAnsi"/>
          <w:b/>
          <w:szCs w:val="24"/>
        </w:rPr>
        <w:t>Appui à la fonction achats contrats</w:t>
      </w:r>
      <w:bookmarkStart w:id="0" w:name="_GoBack"/>
      <w:bookmarkEnd w:id="0"/>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EA554A"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792349014"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D03E0A" w14:textId="77777777" w:rsidR="00EA554A" w:rsidRDefault="00EA554A">
      <w:r>
        <w:separator/>
      </w:r>
    </w:p>
  </w:endnote>
  <w:endnote w:type="continuationSeparator" w:id="0">
    <w:p w14:paraId="39F754F3" w14:textId="77777777" w:rsidR="00EA554A" w:rsidRDefault="00EA55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9646AD6"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B2352">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B235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31098D9"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B2352">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B2352">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42EB388"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EB2352">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EB2352">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1978CA28"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B2352">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B235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EA554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DC9F0D" w14:textId="77777777" w:rsidR="00EA554A" w:rsidRDefault="00EA554A">
      <w:r>
        <w:separator/>
      </w:r>
    </w:p>
  </w:footnote>
  <w:footnote w:type="continuationSeparator" w:id="0">
    <w:p w14:paraId="23E24A72" w14:textId="77777777" w:rsidR="00EA554A" w:rsidRDefault="00EA554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0D4A"/>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3AFE"/>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54A"/>
    <w:rsid w:val="00EA5DBE"/>
    <w:rsid w:val="00EA6959"/>
    <w:rsid w:val="00EA6DA5"/>
    <w:rsid w:val="00EB178F"/>
    <w:rsid w:val="00EB1C73"/>
    <w:rsid w:val="00EB2352"/>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A43702-EDEF-43E6-9F9E-4F29DA2478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TotalTime>
  <Pages>6</Pages>
  <Words>1478</Words>
  <Characters>8132</Characters>
  <Application>Microsoft Office Word</Application>
  <DocSecurity>0</DocSecurity>
  <Lines>67</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9591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Expert</cp:lastModifiedBy>
  <cp:revision>2</cp:revision>
  <cp:lastPrinted>2016-03-24T23:23:00Z</cp:lastPrinted>
  <dcterms:created xsi:type="dcterms:W3CDTF">2024-11-05T18:57:00Z</dcterms:created>
  <dcterms:modified xsi:type="dcterms:W3CDTF">2024-11-05T18:57:00Z</dcterms:modified>
</cp:coreProperties>
</file>