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122E150D"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FE4302">
        <w:rPr>
          <w:rFonts w:asciiTheme="minorHAnsi" w:hAnsiTheme="minorHAnsi" w:cs="Arial"/>
          <w:sz w:val="22"/>
          <w:lang w:val="en-GB"/>
        </w:rPr>
        <w:t>labour recruitment and human resources (HR) services for Expertise France in Angola</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6763E565"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3114FCEC"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w:t>
      </w:r>
      <w:r w:rsidR="00993B23">
        <w:rPr>
          <w:rFonts w:asciiTheme="minorHAnsi" w:hAnsiTheme="minorHAnsi" w:cs="Arial"/>
          <w:sz w:val="22"/>
          <w:lang w:val="en-GB"/>
        </w:rPr>
        <w:t xml:space="preserve"> for Labour and Human Resources (HR) services for Expertise France in Angola</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FFBC26"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58A09AB3"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6C37AE5E"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2444BD" w:rsidRPr="002444BD">
        <w:rPr>
          <w:rFonts w:ascii="Calibri" w:hAnsi="Calibri"/>
          <w:iCs/>
          <w:sz w:val="22"/>
          <w:szCs w:val="22"/>
          <w:lang w:val="en-GB"/>
        </w:rPr>
        <w:t>LABOUR HIRE SERVICES AND HUMAN RESOURCES (HR) FOR EXPERTISE FRANCE IN ANGOLA</w:t>
      </w:r>
      <w:r w:rsidR="002444BD" w:rsidRPr="002444BD" w:rsidDel="002444BD">
        <w:rPr>
          <w:rFonts w:ascii="Calibri" w:hAnsi="Calibri"/>
          <w:sz w:val="22"/>
          <w:szCs w:val="22"/>
          <w:lang w:val="en-GB"/>
        </w:rPr>
        <w:t xml:space="preserve"> </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bookmarkStart w:id="0" w:name="_GoBack"/>
      <w:bookmarkEnd w:id="0"/>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5">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1pt;height:694.6pt" o:ole="">
            <v:imagedata r:id="rId26" o:title=""/>
          </v:shape>
          <o:OLEObject Type="Embed" ProgID="Excel.Sheet.12" ShapeID="_x0000_i1025" DrawAspect="Content" ObjectID="_1792921830" r:id="rId27"/>
        </w:object>
      </w:r>
    </w:p>
    <w:sectPr w:rsidR="00B76D6F" w:rsidRPr="00432FF8" w:rsidSect="005E2CD1">
      <w:headerReference w:type="default" r:id="rId28"/>
      <w:headerReference w:type="first" r:id="rId29"/>
      <w:footerReference w:type="first" r:id="rId30"/>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2FE40FA2"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93B2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93B23">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BE206EB"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93B2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93B23">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312567BB"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93B2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93B23">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49B8BA8C"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93B23">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93B23">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ttachedTemplate r:id="rId1"/>
  <w:trackRevisions/>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4577"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4BD"/>
    <w:rsid w:val="00244A6B"/>
    <w:rsid w:val="00244F37"/>
    <w:rsid w:val="002476E1"/>
    <w:rsid w:val="00247935"/>
    <w:rsid w:val="00252551"/>
    <w:rsid w:val="002526ED"/>
    <w:rsid w:val="002531FB"/>
    <w:rsid w:val="0026161D"/>
    <w:rsid w:val="00261F13"/>
    <w:rsid w:val="00266072"/>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648D"/>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0C5"/>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0A76"/>
    <w:rsid w:val="00981944"/>
    <w:rsid w:val="00981A03"/>
    <w:rsid w:val="00981E13"/>
    <w:rsid w:val="009835B5"/>
    <w:rsid w:val="00983F69"/>
    <w:rsid w:val="00985D9C"/>
    <w:rsid w:val="00987CEB"/>
    <w:rsid w:val="009911F5"/>
    <w:rsid w:val="009913F7"/>
    <w:rsid w:val="00991B8D"/>
    <w:rsid w:val="00992173"/>
    <w:rsid w:val="00993B2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EF6ACE"/>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4302"/>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image" Target="media/image20.jpg"/><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header" Target="header6.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package" Target="embeddings/Feuille_de_calcul_Microsoft_Excel.xlsx"/><Relationship Id="rId30"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13543E-B71E-4657-88E1-DCE7777883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77</TotalTime>
  <Pages>7</Pages>
  <Words>1371</Words>
  <Characters>7862</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9215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Susana CIFUENTES GALLO</cp:lastModifiedBy>
  <cp:revision>13</cp:revision>
  <cp:lastPrinted>2016-03-24T23:23:00Z</cp:lastPrinted>
  <dcterms:created xsi:type="dcterms:W3CDTF">2023-02-01T09:42:00Z</dcterms:created>
  <dcterms:modified xsi:type="dcterms:W3CDTF">2024-11-12T12:04:00Z</dcterms:modified>
</cp:coreProperties>
</file>