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bookmarkStart w:id="0" w:name="_GoBack"/>
      <w:bookmarkEnd w:id="0"/>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777777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2E1114">
        <w:rPr>
          <w:rFonts w:asciiTheme="minorHAnsi" w:hAnsiTheme="minorHAnsi" w:cs="Arial"/>
          <w:sz w:val="22"/>
        </w:rPr>
        <w:t>[</w:t>
      </w:r>
      <w:r w:rsidR="002E1114" w:rsidRPr="002E1114">
        <w:rPr>
          <w:rFonts w:asciiTheme="minorHAnsi" w:hAnsiTheme="minorHAnsi" w:cs="Arial"/>
          <w:sz w:val="22"/>
          <w:highlight w:val="yellow"/>
        </w:rPr>
        <w:t>à déterminer</w:t>
      </w:r>
      <w:r w:rsidR="002E1114">
        <w:rPr>
          <w:rFonts w:asciiTheme="minorHAnsi" w:hAnsiTheme="minorHAnsi" w:cs="Arial"/>
          <w:sz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963BB2"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740906191"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017104" w14:textId="77777777" w:rsidR="00963BB2" w:rsidRDefault="00963BB2">
      <w:r>
        <w:separator/>
      </w:r>
    </w:p>
  </w:endnote>
  <w:endnote w:type="continuationSeparator" w:id="0">
    <w:p w14:paraId="685A4B71" w14:textId="77777777" w:rsidR="00963BB2" w:rsidRDefault="00963B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5B74375B"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03E0F">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03E0F">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652AE689"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03E0F">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03E0F">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3C6B9746"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C03E0F">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C03E0F">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57144584"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03E0F">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03E0F">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963BB2"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7E4C58" w14:textId="77777777" w:rsidR="00963BB2" w:rsidRDefault="00963BB2">
      <w:r>
        <w:separator/>
      </w:r>
    </w:p>
  </w:footnote>
  <w:footnote w:type="continuationSeparator" w:id="0">
    <w:p w14:paraId="65B1F487" w14:textId="77777777" w:rsidR="00963BB2" w:rsidRDefault="00963BB2">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3BB2"/>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3E0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386E24-B1CB-4950-8C12-34286AB825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1545</Words>
  <Characters>8499</Characters>
  <Application>Microsoft Office Word</Application>
  <DocSecurity>0</DocSecurity>
  <Lines>70</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10024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g.nda-koussan</cp:lastModifiedBy>
  <cp:revision>2</cp:revision>
  <cp:lastPrinted>2016-03-24T23:23:00Z</cp:lastPrinted>
  <dcterms:created xsi:type="dcterms:W3CDTF">2023-03-21T11:17:00Z</dcterms:created>
  <dcterms:modified xsi:type="dcterms:W3CDTF">2023-03-21T11:17:00Z</dcterms:modified>
</cp:coreProperties>
</file>